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593CEDD3"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DE5F6C">
              <w:rPr>
                <w:noProof w:val="0"/>
              </w:rPr>
              <w:t>5</w:t>
            </w:r>
            <w:r w:rsidR="008562D6">
              <w:rPr>
                <w:noProof w:val="0"/>
              </w:rPr>
              <w:t>.</w:t>
            </w:r>
            <w:r w:rsidRPr="00337C57">
              <w:rPr>
                <w:noProof w:val="0"/>
              </w:rPr>
              <w:t xml:space="preserve">0 </w:t>
            </w:r>
            <w:r w:rsidRPr="00337C57">
              <w:rPr>
                <w:noProof w:val="0"/>
                <w:sz w:val="32"/>
              </w:rPr>
              <w:t>(202</w:t>
            </w:r>
            <w:r w:rsidR="00A90E13">
              <w:rPr>
                <w:noProof w:val="0"/>
                <w:sz w:val="32"/>
              </w:rPr>
              <w:t>4</w:t>
            </w:r>
            <w:r w:rsidRPr="00337C57">
              <w:rPr>
                <w:noProof w:val="0"/>
                <w:sz w:val="32"/>
              </w:rPr>
              <w:t>-</w:t>
            </w:r>
            <w:r w:rsidR="00DE5F6C">
              <w:rPr>
                <w:noProof w:val="0"/>
                <w:sz w:val="32"/>
              </w:rPr>
              <w:t>12</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8464978" r:id="rId10"/>
              </w:object>
            </w:r>
          </w:p>
        </w:tc>
        <w:tc>
          <w:tcPr>
            <w:tcW w:w="5540" w:type="dxa"/>
            <w:shd w:val="clear" w:color="auto" w:fill="auto"/>
          </w:tcPr>
          <w:p w14:paraId="63AAC88E" w14:textId="77777777" w:rsidR="00347AED" w:rsidRPr="000143EE" w:rsidRDefault="003D7567" w:rsidP="00A23446">
            <w:pPr>
              <w:jc w:val="right"/>
            </w:pPr>
            <w:r>
              <w:pict w14:anchorId="6D437A6A">
                <v:shape id="_x0000_i1026" type="#_x0000_t75" style="width:127.5pt;height:74.25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C60C19C" w:rsidR="00347AED" w:rsidRPr="000143EE" w:rsidRDefault="00347AED" w:rsidP="00A23446">
            <w:pPr>
              <w:pStyle w:val="FP"/>
              <w:jc w:val="center"/>
              <w:rPr>
                <w:noProof/>
                <w:sz w:val="18"/>
              </w:rPr>
            </w:pPr>
            <w:r w:rsidRPr="000143EE">
              <w:rPr>
                <w:noProof/>
                <w:sz w:val="18"/>
              </w:rPr>
              <w:t xml:space="preserve">© </w:t>
            </w:r>
            <w:r>
              <w:rPr>
                <w:noProof/>
                <w:sz w:val="18"/>
              </w:rPr>
              <w:t>202</w:t>
            </w:r>
            <w:r w:rsidR="00A90E13">
              <w:rPr>
                <w:noProof/>
                <w:sz w:val="18"/>
              </w:rPr>
              <w:t>4</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072E727A" w14:textId="77777777" w:rsidR="003D7567"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3D7567">
        <w:t>Foreword</w:t>
      </w:r>
      <w:r w:rsidR="003D7567">
        <w:tab/>
        <w:t>17</w:t>
      </w:r>
    </w:p>
    <w:p w14:paraId="1BEA70D0" w14:textId="77777777" w:rsidR="003D7567" w:rsidRDefault="003D7567">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18</w:t>
      </w:r>
    </w:p>
    <w:p w14:paraId="0BF6A1C6" w14:textId="77777777" w:rsidR="003D7567" w:rsidRDefault="003D7567">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18</w:t>
      </w:r>
    </w:p>
    <w:p w14:paraId="0FA8E3FA" w14:textId="77777777" w:rsidR="003D7567" w:rsidRDefault="003D7567">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19</w:t>
      </w:r>
    </w:p>
    <w:p w14:paraId="5D3EA664" w14:textId="77777777" w:rsidR="003D7567" w:rsidRDefault="003D7567">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19</w:t>
      </w:r>
    </w:p>
    <w:p w14:paraId="4782297D" w14:textId="77777777" w:rsidR="003D7567" w:rsidRDefault="003D7567">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21</w:t>
      </w:r>
    </w:p>
    <w:p w14:paraId="677E6E1C" w14:textId="77777777" w:rsidR="003D7567" w:rsidRDefault="003D7567">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23</w:t>
      </w:r>
    </w:p>
    <w:p w14:paraId="78530FDF" w14:textId="77777777" w:rsidR="003D7567" w:rsidRDefault="003D7567">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24</w:t>
      </w:r>
    </w:p>
    <w:p w14:paraId="2594C6D7" w14:textId="77777777" w:rsidR="003D7567" w:rsidRDefault="003D7567">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24</w:t>
      </w:r>
    </w:p>
    <w:p w14:paraId="579CDE13" w14:textId="77777777" w:rsidR="003D7567" w:rsidRDefault="003D7567">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24</w:t>
      </w:r>
    </w:p>
    <w:p w14:paraId="3800730B" w14:textId="77777777" w:rsidR="003D7567" w:rsidRDefault="003D7567">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25</w:t>
      </w:r>
    </w:p>
    <w:p w14:paraId="044A354E" w14:textId="77777777" w:rsidR="003D7567" w:rsidRDefault="003D7567">
      <w:pPr>
        <w:pStyle w:val="TOC2"/>
        <w:rPr>
          <w:rFonts w:ascii="Calibri" w:eastAsia="Yu Mincho" w:hAnsi="Calibri"/>
          <w:kern w:val="2"/>
          <w:sz w:val="24"/>
          <w:szCs w:val="24"/>
        </w:rPr>
      </w:pPr>
      <w:r>
        <w:t>4.</w:t>
      </w:r>
      <w:r w:rsidRPr="00945D6E">
        <w:rPr>
          <w:rFonts w:eastAsia="SimSun"/>
        </w:rPr>
        <w:t>4</w:t>
      </w:r>
      <w:r>
        <w:rPr>
          <w:rFonts w:ascii="Calibri" w:eastAsia="Yu Mincho" w:hAnsi="Calibri"/>
          <w:kern w:val="2"/>
          <w:sz w:val="24"/>
          <w:szCs w:val="24"/>
        </w:rPr>
        <w:tab/>
      </w:r>
      <w:r>
        <w:t>Test point analysis</w:t>
      </w:r>
      <w:r>
        <w:tab/>
        <w:t>25</w:t>
      </w:r>
    </w:p>
    <w:p w14:paraId="2DEBAFAD" w14:textId="77777777" w:rsidR="003D7567" w:rsidRDefault="003D7567">
      <w:pPr>
        <w:pStyle w:val="TOC2"/>
        <w:rPr>
          <w:rFonts w:ascii="Calibri" w:eastAsia="Yu Mincho" w:hAnsi="Calibri"/>
          <w:kern w:val="2"/>
          <w:sz w:val="24"/>
          <w:szCs w:val="24"/>
        </w:rPr>
      </w:pPr>
      <w:r>
        <w:t>4.</w:t>
      </w:r>
      <w:r w:rsidRPr="00945D6E">
        <w:rPr>
          <w:rFonts w:eastAsia="SimSun"/>
        </w:rPr>
        <w:t>5</w:t>
      </w:r>
      <w:r>
        <w:rPr>
          <w:rFonts w:ascii="Calibri" w:eastAsia="Yu Mincho" w:hAnsi="Calibri"/>
          <w:kern w:val="2"/>
          <w:sz w:val="24"/>
          <w:szCs w:val="24"/>
        </w:rPr>
        <w:tab/>
      </w:r>
      <w:r>
        <w:t>Applicability and test coverage rules</w:t>
      </w:r>
      <w:r>
        <w:tab/>
        <w:t>26</w:t>
      </w:r>
    </w:p>
    <w:p w14:paraId="45BF5E7B" w14:textId="77777777" w:rsidR="003D7567" w:rsidRDefault="003D7567">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26</w:t>
      </w:r>
    </w:p>
    <w:p w14:paraId="59987E55" w14:textId="77777777" w:rsidR="003D7567" w:rsidRDefault="003D7567">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26</w:t>
      </w:r>
    </w:p>
    <w:p w14:paraId="4A336110" w14:textId="77777777" w:rsidR="003D7567" w:rsidRDefault="003D7567">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26</w:t>
      </w:r>
    </w:p>
    <w:p w14:paraId="301F8904" w14:textId="77777777" w:rsidR="003D7567" w:rsidRDefault="003D7567">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27</w:t>
      </w:r>
    </w:p>
    <w:p w14:paraId="44D82F00" w14:textId="77777777" w:rsidR="003D7567" w:rsidRDefault="003D7567">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27</w:t>
      </w:r>
    </w:p>
    <w:p w14:paraId="348FF6F5" w14:textId="77777777" w:rsidR="003D7567" w:rsidRDefault="003D7567">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27</w:t>
      </w:r>
    </w:p>
    <w:p w14:paraId="1201D452" w14:textId="77777777" w:rsidR="003D7567" w:rsidRDefault="003D7567">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27</w:t>
      </w:r>
    </w:p>
    <w:p w14:paraId="6B3B13EB" w14:textId="77777777" w:rsidR="003D7567" w:rsidRDefault="003D7567">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27</w:t>
      </w:r>
    </w:p>
    <w:p w14:paraId="54781F2C" w14:textId="77777777" w:rsidR="003D7567" w:rsidRDefault="003D7567">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28</w:t>
      </w:r>
    </w:p>
    <w:p w14:paraId="1F50BE1E" w14:textId="77777777" w:rsidR="003D7567" w:rsidRDefault="003D7567">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28</w:t>
      </w:r>
    </w:p>
    <w:p w14:paraId="779A4449" w14:textId="77777777" w:rsidR="003D7567" w:rsidRDefault="003D7567">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28</w:t>
      </w:r>
    </w:p>
    <w:p w14:paraId="743A97FB" w14:textId="77777777" w:rsidR="003D7567" w:rsidRDefault="003D7567">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29</w:t>
      </w:r>
    </w:p>
    <w:p w14:paraId="06E574F1" w14:textId="77777777" w:rsidR="003D7567" w:rsidRDefault="003D7567">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30</w:t>
      </w:r>
    </w:p>
    <w:p w14:paraId="2BC405AA" w14:textId="77777777" w:rsidR="003D7567" w:rsidRDefault="003D7567">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30</w:t>
      </w:r>
    </w:p>
    <w:p w14:paraId="1A1A0282" w14:textId="77777777" w:rsidR="003D7567" w:rsidRDefault="003D7567">
      <w:pPr>
        <w:pStyle w:val="TOC2"/>
        <w:rPr>
          <w:rFonts w:ascii="Calibri" w:eastAsia="Yu Mincho" w:hAnsi="Calibri"/>
          <w:kern w:val="2"/>
          <w:sz w:val="24"/>
          <w:szCs w:val="24"/>
        </w:rPr>
      </w:pPr>
      <w:r>
        <w:t>5.</w:t>
      </w:r>
      <w:r w:rsidRPr="00945D6E">
        <w:rPr>
          <w:rFonts w:eastAsia="SimSun"/>
        </w:rPr>
        <w:t>3A</w:t>
      </w:r>
      <w:r>
        <w:rPr>
          <w:rFonts w:ascii="Calibri" w:eastAsia="Yu Mincho" w:hAnsi="Calibri"/>
          <w:kern w:val="2"/>
          <w:sz w:val="24"/>
          <w:szCs w:val="24"/>
        </w:rPr>
        <w:tab/>
      </w:r>
      <w:r>
        <w:t>UE Channel bandwidth</w:t>
      </w:r>
      <w:r w:rsidRPr="00945D6E">
        <w:rPr>
          <w:rFonts w:eastAsia="SimSun"/>
        </w:rPr>
        <w:t xml:space="preserve"> </w:t>
      </w:r>
      <w:r>
        <w:t>for CA</w:t>
      </w:r>
      <w:r>
        <w:tab/>
        <w:t>31</w:t>
      </w:r>
    </w:p>
    <w:p w14:paraId="72DEEE18" w14:textId="77777777" w:rsidR="003D7567" w:rsidRDefault="003D7567">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31</w:t>
      </w:r>
    </w:p>
    <w:p w14:paraId="6D6109C0" w14:textId="77777777" w:rsidR="003D7567" w:rsidRDefault="003D7567">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31</w:t>
      </w:r>
    </w:p>
    <w:p w14:paraId="3EBFEE7B" w14:textId="77777777" w:rsidR="003D7567" w:rsidRDefault="003D7567">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33</w:t>
      </w:r>
    </w:p>
    <w:p w14:paraId="642CB588" w14:textId="77777777" w:rsidR="003D7567" w:rsidRDefault="003D7567">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33</w:t>
      </w:r>
    </w:p>
    <w:p w14:paraId="223CFBDF" w14:textId="77777777" w:rsidR="003D7567" w:rsidRDefault="003D7567">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35</w:t>
      </w:r>
    </w:p>
    <w:p w14:paraId="18976F35" w14:textId="77777777" w:rsidR="003D7567" w:rsidRDefault="003D7567">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35</w:t>
      </w:r>
    </w:p>
    <w:p w14:paraId="04920BE4" w14:textId="77777777" w:rsidR="003D7567" w:rsidRDefault="003D7567">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35</w:t>
      </w:r>
    </w:p>
    <w:p w14:paraId="71DECFD0" w14:textId="77777777" w:rsidR="003D7567" w:rsidRDefault="003D7567">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35</w:t>
      </w:r>
    </w:p>
    <w:p w14:paraId="0BD7624A" w14:textId="77777777" w:rsidR="003D7567" w:rsidRDefault="003D7567">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35</w:t>
      </w:r>
    </w:p>
    <w:p w14:paraId="60E270F2" w14:textId="77777777" w:rsidR="003D7567" w:rsidRDefault="003D7567">
      <w:pPr>
        <w:pStyle w:val="TOC4"/>
        <w:rPr>
          <w:rFonts w:ascii="Calibri" w:eastAsia="Yu Mincho" w:hAnsi="Calibri"/>
          <w:kern w:val="2"/>
          <w:sz w:val="24"/>
          <w:szCs w:val="24"/>
        </w:rPr>
      </w:pPr>
      <w:r>
        <w:t>5.4.2.1</w:t>
      </w:r>
      <w:r>
        <w:rPr>
          <w:rFonts w:ascii="Calibri" w:eastAsia="Yu Mincho" w:hAnsi="Calibri"/>
          <w:kern w:val="2"/>
          <w:sz w:val="24"/>
          <w:szCs w:val="24"/>
        </w:rPr>
        <w:tab/>
      </w:r>
      <w:r w:rsidRPr="00945D6E">
        <w:rPr>
          <w:rFonts w:eastAsia="Yu Mincho"/>
        </w:rPr>
        <w:t>NR-ARFCN and channel raster</w:t>
      </w:r>
      <w:r>
        <w:tab/>
        <w:t>35</w:t>
      </w:r>
    </w:p>
    <w:p w14:paraId="6A13D95D" w14:textId="77777777" w:rsidR="003D7567" w:rsidRDefault="003D7567">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35</w:t>
      </w:r>
    </w:p>
    <w:p w14:paraId="1686C2BE" w14:textId="77777777" w:rsidR="003D7567" w:rsidRDefault="003D7567">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36</w:t>
      </w:r>
    </w:p>
    <w:p w14:paraId="4AE9B376" w14:textId="77777777" w:rsidR="003D7567" w:rsidRDefault="003D7567">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36</w:t>
      </w:r>
    </w:p>
    <w:p w14:paraId="029697CD" w14:textId="77777777" w:rsidR="003D7567" w:rsidRDefault="003D7567">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36</w:t>
      </w:r>
    </w:p>
    <w:p w14:paraId="664A5675" w14:textId="77777777" w:rsidR="003D7567" w:rsidRDefault="003D7567">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37</w:t>
      </w:r>
    </w:p>
    <w:p w14:paraId="4CE3AF2E" w14:textId="77777777" w:rsidR="003D7567" w:rsidRDefault="003D7567">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37</w:t>
      </w:r>
    </w:p>
    <w:p w14:paraId="55C45F09" w14:textId="77777777" w:rsidR="003D7567" w:rsidRDefault="003D7567">
      <w:pPr>
        <w:pStyle w:val="TOC2"/>
        <w:rPr>
          <w:rFonts w:ascii="Calibri" w:eastAsia="Yu Mincho" w:hAnsi="Calibri"/>
          <w:kern w:val="2"/>
          <w:sz w:val="24"/>
          <w:szCs w:val="24"/>
        </w:rPr>
      </w:pPr>
      <w:r>
        <w:t>5.</w:t>
      </w:r>
      <w:r w:rsidRPr="00945D6E">
        <w:rPr>
          <w:rFonts w:eastAsia="SimSun"/>
        </w:rPr>
        <w:t>4A</w:t>
      </w:r>
      <w:r>
        <w:rPr>
          <w:rFonts w:ascii="Calibri" w:eastAsia="Yu Mincho" w:hAnsi="Calibri"/>
          <w:kern w:val="2"/>
          <w:sz w:val="24"/>
          <w:szCs w:val="24"/>
        </w:rPr>
        <w:tab/>
      </w:r>
      <w:r>
        <w:t>Channel arrangement</w:t>
      </w:r>
      <w:r w:rsidRPr="00945D6E">
        <w:rPr>
          <w:rFonts w:eastAsia="SimSun"/>
        </w:rPr>
        <w:t xml:space="preserve"> </w:t>
      </w:r>
      <w:r>
        <w:t>for CA</w:t>
      </w:r>
      <w:r>
        <w:tab/>
        <w:t>37</w:t>
      </w:r>
    </w:p>
    <w:p w14:paraId="697EC89D" w14:textId="77777777" w:rsidR="003D7567" w:rsidRDefault="003D7567">
      <w:pPr>
        <w:pStyle w:val="TOC3"/>
        <w:rPr>
          <w:rFonts w:ascii="Calibri" w:eastAsia="Yu Mincho" w:hAnsi="Calibri"/>
          <w:kern w:val="2"/>
          <w:sz w:val="24"/>
          <w:szCs w:val="24"/>
        </w:rPr>
      </w:pPr>
      <w:r w:rsidRPr="00945D6E">
        <w:rPr>
          <w:rFonts w:eastAsia="Yu Mincho"/>
        </w:rPr>
        <w:t>5.4A.1</w:t>
      </w:r>
      <w:r>
        <w:rPr>
          <w:rFonts w:ascii="Calibri" w:eastAsia="Yu Mincho" w:hAnsi="Calibri"/>
          <w:kern w:val="2"/>
          <w:sz w:val="24"/>
          <w:szCs w:val="24"/>
        </w:rPr>
        <w:tab/>
      </w:r>
      <w:r w:rsidRPr="00945D6E">
        <w:rPr>
          <w:rFonts w:eastAsia="Yu Mincho"/>
        </w:rPr>
        <w:t>Channel spacing for CA</w:t>
      </w:r>
      <w:r>
        <w:tab/>
        <w:t>37</w:t>
      </w:r>
    </w:p>
    <w:p w14:paraId="3FE321E7" w14:textId="77777777" w:rsidR="003D7567" w:rsidRDefault="003D7567">
      <w:pPr>
        <w:pStyle w:val="TOC2"/>
        <w:rPr>
          <w:rFonts w:ascii="Calibri" w:eastAsia="Yu Mincho" w:hAnsi="Calibri"/>
          <w:kern w:val="2"/>
          <w:sz w:val="24"/>
          <w:szCs w:val="24"/>
        </w:rPr>
      </w:pPr>
      <w:r>
        <w:t>5.</w:t>
      </w:r>
      <w:r w:rsidRPr="00945D6E">
        <w:rPr>
          <w:rFonts w:eastAsia="SimSun"/>
        </w:rPr>
        <w:t>5</w:t>
      </w:r>
      <w:r>
        <w:rPr>
          <w:rFonts w:ascii="Calibri" w:eastAsia="Yu Mincho" w:hAnsi="Calibri"/>
          <w:kern w:val="2"/>
          <w:sz w:val="24"/>
          <w:szCs w:val="24"/>
        </w:rPr>
        <w:tab/>
      </w:r>
      <w:r>
        <w:t>Configurations</w:t>
      </w:r>
      <w:r>
        <w:tab/>
        <w:t>38</w:t>
      </w:r>
    </w:p>
    <w:p w14:paraId="07985FDB" w14:textId="77777777" w:rsidR="003D7567" w:rsidRDefault="003D7567">
      <w:pPr>
        <w:pStyle w:val="TOC2"/>
        <w:rPr>
          <w:rFonts w:ascii="Calibri" w:eastAsia="Yu Mincho" w:hAnsi="Calibri"/>
          <w:kern w:val="2"/>
          <w:sz w:val="24"/>
          <w:szCs w:val="24"/>
        </w:rPr>
      </w:pPr>
      <w:r>
        <w:t>5.</w:t>
      </w:r>
      <w:r w:rsidRPr="00945D6E">
        <w:rPr>
          <w:rFonts w:eastAsia="SimSun"/>
        </w:rPr>
        <w:t>5A</w:t>
      </w:r>
      <w:r>
        <w:rPr>
          <w:rFonts w:ascii="Calibri" w:eastAsia="Yu Mincho" w:hAnsi="Calibri"/>
          <w:kern w:val="2"/>
          <w:sz w:val="24"/>
          <w:szCs w:val="24"/>
        </w:rPr>
        <w:tab/>
      </w:r>
      <w:r>
        <w:t>Configurations</w:t>
      </w:r>
      <w:r w:rsidRPr="00945D6E">
        <w:rPr>
          <w:rFonts w:eastAsia="SimSun"/>
        </w:rPr>
        <w:t xml:space="preserve"> </w:t>
      </w:r>
      <w:r>
        <w:t>for CA</w:t>
      </w:r>
      <w:r>
        <w:tab/>
        <w:t>38</w:t>
      </w:r>
    </w:p>
    <w:p w14:paraId="7BA20C3A" w14:textId="77777777" w:rsidR="003D7567" w:rsidRDefault="003D7567">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38</w:t>
      </w:r>
    </w:p>
    <w:p w14:paraId="12BC0BB4" w14:textId="77777777" w:rsidR="003D7567" w:rsidRDefault="003D7567">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39</w:t>
      </w:r>
    </w:p>
    <w:p w14:paraId="5319AAF7" w14:textId="77777777" w:rsidR="003D7567" w:rsidRDefault="003D7567">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43</w:t>
      </w:r>
    </w:p>
    <w:p w14:paraId="1AC0B6E0" w14:textId="77777777" w:rsidR="003D7567" w:rsidRDefault="003D7567">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43</w:t>
      </w:r>
    </w:p>
    <w:p w14:paraId="6E346D7D" w14:textId="77777777" w:rsidR="003D7567" w:rsidRDefault="003D7567">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44</w:t>
      </w:r>
    </w:p>
    <w:p w14:paraId="6C594480" w14:textId="77777777" w:rsidR="003D7567" w:rsidRDefault="003D7567">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44</w:t>
      </w:r>
    </w:p>
    <w:p w14:paraId="37A5D883" w14:textId="77777777" w:rsidR="003D7567" w:rsidRDefault="003D7567">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47</w:t>
      </w:r>
    </w:p>
    <w:p w14:paraId="706FF6B9" w14:textId="77777777" w:rsidR="003D7567" w:rsidRDefault="003D7567">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47</w:t>
      </w:r>
    </w:p>
    <w:p w14:paraId="12590EF2" w14:textId="77777777" w:rsidR="003D7567" w:rsidRDefault="003D7567">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47</w:t>
      </w:r>
    </w:p>
    <w:p w14:paraId="7D9F1794" w14:textId="77777777" w:rsidR="003D7567" w:rsidRDefault="003D7567">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47</w:t>
      </w:r>
    </w:p>
    <w:p w14:paraId="5B587569" w14:textId="77777777" w:rsidR="003D7567" w:rsidRDefault="003D7567">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47</w:t>
      </w:r>
    </w:p>
    <w:p w14:paraId="6B9D25AB" w14:textId="77777777" w:rsidR="003D7567" w:rsidRDefault="003D7567">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48</w:t>
      </w:r>
    </w:p>
    <w:p w14:paraId="06BAF9E0" w14:textId="77777777" w:rsidR="003D7567" w:rsidRDefault="003D7567">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49</w:t>
      </w:r>
    </w:p>
    <w:p w14:paraId="4E10B774" w14:textId="77777777" w:rsidR="003D7567" w:rsidRDefault="003D7567">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51</w:t>
      </w:r>
    </w:p>
    <w:p w14:paraId="725AB601" w14:textId="77777777" w:rsidR="003D7567" w:rsidRDefault="003D7567">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52</w:t>
      </w:r>
    </w:p>
    <w:p w14:paraId="1D052E8A" w14:textId="77777777" w:rsidR="003D7567" w:rsidRDefault="003D7567">
      <w:pPr>
        <w:pStyle w:val="TOC6"/>
        <w:rPr>
          <w:rFonts w:ascii="Calibri" w:eastAsia="Yu Mincho" w:hAnsi="Calibri"/>
          <w:kern w:val="2"/>
          <w:sz w:val="24"/>
          <w:szCs w:val="24"/>
        </w:rPr>
      </w:pPr>
      <w:r>
        <w:t>6.2.1.1.3.6</w:t>
      </w:r>
      <w:r>
        <w:rPr>
          <w:rFonts w:ascii="Calibri" w:eastAsia="Yu Mincho" w:hAnsi="Calibri"/>
          <w:kern w:val="2"/>
          <w:sz w:val="24"/>
          <w:szCs w:val="24"/>
        </w:rPr>
        <w:tab/>
      </w:r>
      <w:r>
        <w:t>UE maximum output power for power class 6</w:t>
      </w:r>
      <w:r>
        <w:tab/>
        <w:t>53</w:t>
      </w:r>
    </w:p>
    <w:p w14:paraId="6AD72671" w14:textId="77777777" w:rsidR="003D7567" w:rsidRDefault="003D7567">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54</w:t>
      </w:r>
    </w:p>
    <w:p w14:paraId="5AEAB3BC" w14:textId="77777777" w:rsidR="003D7567" w:rsidRDefault="003D7567">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60</w:t>
      </w:r>
    </w:p>
    <w:p w14:paraId="78FE28B5" w14:textId="77777777" w:rsidR="003D7567" w:rsidRDefault="003D7567">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62</w:t>
      </w:r>
    </w:p>
    <w:p w14:paraId="496C99CB" w14:textId="77777777" w:rsidR="003D7567" w:rsidRDefault="003D7567">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68</w:t>
      </w:r>
    </w:p>
    <w:p w14:paraId="6654EC44" w14:textId="77777777" w:rsidR="003D7567" w:rsidRDefault="003D7567">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69</w:t>
      </w:r>
    </w:p>
    <w:p w14:paraId="62F8DFA4" w14:textId="77777777" w:rsidR="003D7567" w:rsidRDefault="003D7567">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69</w:t>
      </w:r>
    </w:p>
    <w:p w14:paraId="00A888D9" w14:textId="77777777" w:rsidR="003D7567" w:rsidRDefault="003D7567">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70</w:t>
      </w:r>
    </w:p>
    <w:p w14:paraId="5C96A062" w14:textId="77777777" w:rsidR="003D7567" w:rsidRDefault="003D7567">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71</w:t>
      </w:r>
    </w:p>
    <w:p w14:paraId="1993A83F" w14:textId="77777777" w:rsidR="003D7567" w:rsidRDefault="003D7567">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72</w:t>
      </w:r>
    </w:p>
    <w:p w14:paraId="50AA3341" w14:textId="77777777" w:rsidR="003D7567" w:rsidRDefault="003D7567">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73</w:t>
      </w:r>
    </w:p>
    <w:p w14:paraId="2C7D318F" w14:textId="77777777" w:rsidR="003D7567" w:rsidRDefault="003D7567">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73</w:t>
      </w:r>
    </w:p>
    <w:p w14:paraId="59E318D5" w14:textId="77777777" w:rsidR="003D7567" w:rsidRDefault="003D7567">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73</w:t>
      </w:r>
    </w:p>
    <w:p w14:paraId="783C9411" w14:textId="77777777" w:rsidR="003D7567" w:rsidRDefault="003D7567">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73</w:t>
      </w:r>
    </w:p>
    <w:p w14:paraId="47095792" w14:textId="77777777" w:rsidR="003D7567" w:rsidRDefault="003D7567">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98</w:t>
      </w:r>
    </w:p>
    <w:p w14:paraId="4C715E92" w14:textId="77777777" w:rsidR="003D7567" w:rsidRDefault="003D7567">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98</w:t>
      </w:r>
    </w:p>
    <w:p w14:paraId="3445DB69" w14:textId="77777777" w:rsidR="003D7567" w:rsidRDefault="003D7567">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109</w:t>
      </w:r>
    </w:p>
    <w:p w14:paraId="76FF12D9" w14:textId="77777777" w:rsidR="003D7567" w:rsidRDefault="003D7567">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109</w:t>
      </w:r>
    </w:p>
    <w:p w14:paraId="32830884" w14:textId="77777777" w:rsidR="003D7567" w:rsidRDefault="003D7567">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110</w:t>
      </w:r>
    </w:p>
    <w:p w14:paraId="67EA8931" w14:textId="77777777" w:rsidR="003D7567" w:rsidRDefault="003D7567">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110</w:t>
      </w:r>
    </w:p>
    <w:p w14:paraId="2B9E0374" w14:textId="77777777" w:rsidR="003D7567" w:rsidRDefault="003D7567">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111</w:t>
      </w:r>
    </w:p>
    <w:p w14:paraId="67F74D22" w14:textId="77777777" w:rsidR="003D7567" w:rsidRDefault="003D7567">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118</w:t>
      </w:r>
    </w:p>
    <w:p w14:paraId="155702F2" w14:textId="77777777" w:rsidR="003D7567" w:rsidRDefault="003D7567">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119</w:t>
      </w:r>
    </w:p>
    <w:p w14:paraId="4618BF7A" w14:textId="77777777" w:rsidR="003D7567" w:rsidRDefault="003D7567">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122</w:t>
      </w:r>
    </w:p>
    <w:p w14:paraId="3E7682B0" w14:textId="77777777" w:rsidR="003D7567" w:rsidRDefault="003D7567">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945D6E">
        <w:rPr>
          <w:rFonts w:eastAsia="SimSun"/>
        </w:rPr>
        <w:t xml:space="preserve"> </w:t>
      </w:r>
      <w:r>
        <w:t>for CA</w:t>
      </w:r>
      <w:r>
        <w:tab/>
        <w:t>126</w:t>
      </w:r>
    </w:p>
    <w:p w14:paraId="63806BD5" w14:textId="77777777" w:rsidR="003D7567" w:rsidRDefault="003D7567">
      <w:pPr>
        <w:pStyle w:val="TOC3"/>
        <w:rPr>
          <w:rFonts w:ascii="Calibri" w:eastAsia="Yu Mincho" w:hAnsi="Calibri"/>
          <w:kern w:val="2"/>
          <w:sz w:val="24"/>
          <w:szCs w:val="24"/>
        </w:rPr>
      </w:pPr>
      <w:r>
        <w:t>6.2</w:t>
      </w:r>
      <w:r w:rsidRPr="00945D6E">
        <w:rPr>
          <w:rFonts w:eastAsia="SimSun"/>
        </w:rPr>
        <w:t>A</w:t>
      </w:r>
      <w:r>
        <w:t>.1</w:t>
      </w:r>
      <w:r>
        <w:rPr>
          <w:rFonts w:ascii="Calibri" w:eastAsia="Yu Mincho" w:hAnsi="Calibri"/>
          <w:kern w:val="2"/>
          <w:sz w:val="24"/>
          <w:szCs w:val="24"/>
        </w:rPr>
        <w:tab/>
      </w:r>
      <w:r>
        <w:t>UE maximum output power</w:t>
      </w:r>
      <w:r w:rsidRPr="00945D6E">
        <w:rPr>
          <w:rFonts w:eastAsia="SimSun"/>
        </w:rPr>
        <w:t xml:space="preserve"> </w:t>
      </w:r>
      <w:r>
        <w:t>for CA</w:t>
      </w:r>
      <w:r>
        <w:tab/>
        <w:t>126</w:t>
      </w:r>
    </w:p>
    <w:p w14:paraId="50B5B8AC" w14:textId="77777777" w:rsidR="003D7567" w:rsidRDefault="003D7567">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126</w:t>
      </w:r>
    </w:p>
    <w:p w14:paraId="667A86B5" w14:textId="77777777" w:rsidR="003D7567" w:rsidRDefault="003D7567">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126</w:t>
      </w:r>
    </w:p>
    <w:p w14:paraId="058EC0FF" w14:textId="77777777" w:rsidR="003D7567" w:rsidRDefault="003D7567">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126</w:t>
      </w:r>
    </w:p>
    <w:p w14:paraId="508EB80C" w14:textId="77777777" w:rsidR="003D7567" w:rsidRDefault="003D7567">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130</w:t>
      </w:r>
    </w:p>
    <w:p w14:paraId="0E379428" w14:textId="77777777" w:rsidR="003D7567" w:rsidRDefault="003D7567">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131</w:t>
      </w:r>
    </w:p>
    <w:p w14:paraId="053B7650" w14:textId="77777777" w:rsidR="003D7567" w:rsidRDefault="003D7567">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133</w:t>
      </w:r>
    </w:p>
    <w:p w14:paraId="55367BE1" w14:textId="77777777" w:rsidR="003D7567" w:rsidRDefault="003D7567">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133</w:t>
      </w:r>
    </w:p>
    <w:p w14:paraId="263B5602" w14:textId="77777777" w:rsidR="003D7567" w:rsidRDefault="003D7567">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134</w:t>
      </w:r>
    </w:p>
    <w:p w14:paraId="4D5F5A73" w14:textId="77777777" w:rsidR="003D7567" w:rsidRDefault="003D7567">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134</w:t>
      </w:r>
    </w:p>
    <w:p w14:paraId="5E1DD1CE" w14:textId="77777777" w:rsidR="003D7567" w:rsidRDefault="003D7567">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134</w:t>
      </w:r>
    </w:p>
    <w:p w14:paraId="3906B87C" w14:textId="77777777" w:rsidR="003D7567" w:rsidRDefault="003D7567">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134</w:t>
      </w:r>
    </w:p>
    <w:p w14:paraId="51E02F0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138</w:t>
      </w:r>
    </w:p>
    <w:p w14:paraId="207A2D44"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141</w:t>
      </w:r>
    </w:p>
    <w:p w14:paraId="0A2742E1"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144</w:t>
      </w:r>
    </w:p>
    <w:p w14:paraId="1F3D558E"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144</w:t>
      </w:r>
    </w:p>
    <w:p w14:paraId="0F07FBAF"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144</w:t>
      </w:r>
    </w:p>
    <w:p w14:paraId="404F2CE9" w14:textId="77777777" w:rsidR="003D7567" w:rsidRDefault="003D7567">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144</w:t>
      </w:r>
    </w:p>
    <w:p w14:paraId="387AB34C" w14:textId="77777777" w:rsidR="003D7567" w:rsidRDefault="003D7567">
      <w:pPr>
        <w:pStyle w:val="TOC3"/>
        <w:rPr>
          <w:rFonts w:ascii="Calibri" w:eastAsia="Yu Mincho" w:hAnsi="Calibri"/>
          <w:kern w:val="2"/>
          <w:sz w:val="24"/>
          <w:szCs w:val="24"/>
        </w:rPr>
      </w:pPr>
      <w:r>
        <w:t>6.2</w:t>
      </w:r>
      <w:r w:rsidRPr="00945D6E">
        <w:rPr>
          <w:rFonts w:eastAsia="SimSun"/>
        </w:rPr>
        <w:t>A</w:t>
      </w:r>
      <w:r>
        <w:t>.2</w:t>
      </w:r>
      <w:r>
        <w:rPr>
          <w:rFonts w:ascii="Calibri" w:eastAsia="Yu Mincho" w:hAnsi="Calibri"/>
          <w:kern w:val="2"/>
          <w:sz w:val="24"/>
          <w:szCs w:val="24"/>
        </w:rPr>
        <w:tab/>
      </w:r>
      <w:r>
        <w:t>UE maximum output power reduction</w:t>
      </w:r>
      <w:r w:rsidRPr="00945D6E">
        <w:rPr>
          <w:rFonts w:eastAsia="SimSun"/>
        </w:rPr>
        <w:t xml:space="preserve"> </w:t>
      </w:r>
      <w:r>
        <w:t>for CA</w:t>
      </w:r>
      <w:r>
        <w:tab/>
        <w:t>145</w:t>
      </w:r>
    </w:p>
    <w:p w14:paraId="563D3D7B" w14:textId="77777777" w:rsidR="003D7567" w:rsidRDefault="003D7567">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145</w:t>
      </w:r>
    </w:p>
    <w:p w14:paraId="066C6D7B" w14:textId="77777777" w:rsidR="003D7567" w:rsidRDefault="003D7567">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145</w:t>
      </w:r>
    </w:p>
    <w:p w14:paraId="08B0BA57" w14:textId="77777777" w:rsidR="003D7567" w:rsidRDefault="003D7567">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145</w:t>
      </w:r>
    </w:p>
    <w:p w14:paraId="7EE946FC" w14:textId="77777777" w:rsidR="003D7567" w:rsidRDefault="003D7567">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147</w:t>
      </w:r>
    </w:p>
    <w:p w14:paraId="56553844" w14:textId="77777777" w:rsidR="003D7567" w:rsidRDefault="003D7567">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147</w:t>
      </w:r>
    </w:p>
    <w:p w14:paraId="1E5C7953" w14:textId="77777777" w:rsidR="003D7567" w:rsidRDefault="003D7567">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148</w:t>
      </w:r>
    </w:p>
    <w:p w14:paraId="5CA718DA" w14:textId="77777777" w:rsidR="003D7567" w:rsidRDefault="003D7567">
      <w:pPr>
        <w:pStyle w:val="TOC5"/>
        <w:rPr>
          <w:rFonts w:ascii="Calibri" w:eastAsia="Yu Mincho" w:hAnsi="Calibri"/>
          <w:kern w:val="2"/>
          <w:sz w:val="24"/>
          <w:szCs w:val="24"/>
        </w:rPr>
      </w:pPr>
      <w:r>
        <w:lastRenderedPageBreak/>
        <w:t>6.2A.2.0.6</w:t>
      </w:r>
      <w:r>
        <w:rPr>
          <w:rFonts w:ascii="Calibri" w:eastAsia="Yu Mincho" w:hAnsi="Calibri"/>
          <w:kern w:val="2"/>
          <w:sz w:val="24"/>
          <w:szCs w:val="24"/>
        </w:rPr>
        <w:tab/>
      </w:r>
      <w:r>
        <w:t>Maximum output power reduction for power class 5</w:t>
      </w:r>
      <w:r>
        <w:tab/>
        <w:t>148</w:t>
      </w:r>
    </w:p>
    <w:p w14:paraId="117149C6" w14:textId="77777777" w:rsidR="003D7567" w:rsidRDefault="003D7567">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149</w:t>
      </w:r>
    </w:p>
    <w:p w14:paraId="4227FDF5" w14:textId="77777777" w:rsidR="003D7567" w:rsidRDefault="003D7567">
      <w:pPr>
        <w:pStyle w:val="TOC4"/>
        <w:rPr>
          <w:rFonts w:ascii="Calibri" w:eastAsia="Yu Mincho" w:hAnsi="Calibri"/>
          <w:kern w:val="2"/>
          <w:sz w:val="24"/>
          <w:szCs w:val="24"/>
        </w:rPr>
      </w:pPr>
      <w:r>
        <w:t>6.2A.2.2</w:t>
      </w:r>
      <w:r>
        <w:rPr>
          <w:rFonts w:ascii="Calibri" w:eastAsia="Yu Mincho" w:hAnsi="Calibri"/>
          <w:kern w:val="2"/>
          <w:sz w:val="24"/>
          <w:szCs w:val="24"/>
        </w:rPr>
        <w:tab/>
      </w:r>
      <w:r>
        <w:t>UE maximum output power reduction for CA (3UL CA)</w:t>
      </w:r>
      <w:r>
        <w:tab/>
        <w:t>183</w:t>
      </w:r>
    </w:p>
    <w:p w14:paraId="13466F5B" w14:textId="77777777" w:rsidR="003D7567" w:rsidRDefault="003D7567">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189</w:t>
      </w:r>
    </w:p>
    <w:p w14:paraId="102AB740" w14:textId="77777777" w:rsidR="003D7567" w:rsidRDefault="003D7567">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196</w:t>
      </w:r>
    </w:p>
    <w:p w14:paraId="51C4C6C6" w14:textId="77777777" w:rsidR="003D7567" w:rsidRDefault="003D7567">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196</w:t>
      </w:r>
    </w:p>
    <w:p w14:paraId="050A806F" w14:textId="77777777" w:rsidR="003D7567" w:rsidRDefault="003D7567">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197</w:t>
      </w:r>
    </w:p>
    <w:p w14:paraId="7EEDE861" w14:textId="77777777" w:rsidR="003D7567" w:rsidRDefault="003D7567">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197</w:t>
      </w:r>
    </w:p>
    <w:p w14:paraId="07F8CB13" w14:textId="77777777" w:rsidR="003D7567" w:rsidRDefault="003D7567">
      <w:pPr>
        <w:pStyle w:val="TOC3"/>
        <w:rPr>
          <w:rFonts w:ascii="Calibri" w:eastAsia="Yu Mincho" w:hAnsi="Calibri"/>
          <w:kern w:val="2"/>
          <w:sz w:val="24"/>
          <w:szCs w:val="24"/>
        </w:rPr>
      </w:pPr>
      <w:r>
        <w:t>6.2</w:t>
      </w:r>
      <w:r w:rsidRPr="00945D6E">
        <w:rPr>
          <w:rFonts w:eastAsia="SimSun"/>
        </w:rPr>
        <w:t>A</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CA</w:t>
      </w:r>
      <w:r>
        <w:tab/>
        <w:t>197</w:t>
      </w:r>
    </w:p>
    <w:p w14:paraId="6E9358DD" w14:textId="77777777" w:rsidR="003D7567" w:rsidRDefault="003D7567">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197</w:t>
      </w:r>
    </w:p>
    <w:p w14:paraId="25C502A2" w14:textId="77777777" w:rsidR="003D7567" w:rsidRDefault="003D7567">
      <w:pPr>
        <w:pStyle w:val="TOC5"/>
        <w:rPr>
          <w:rFonts w:ascii="Calibri" w:eastAsia="Yu Mincho" w:hAnsi="Calibri"/>
          <w:kern w:val="2"/>
          <w:sz w:val="24"/>
          <w:szCs w:val="24"/>
        </w:rPr>
      </w:pPr>
      <w:r w:rsidRPr="00945D6E">
        <w:rPr>
          <w:rFonts w:eastAsia="MS Mincho"/>
          <w:lang w:eastAsia="en-US"/>
        </w:rPr>
        <w:t>6.2A.3.0.1</w:t>
      </w:r>
      <w:r>
        <w:rPr>
          <w:rFonts w:ascii="Calibri" w:eastAsia="Yu Mincho" w:hAnsi="Calibri"/>
          <w:kern w:val="2"/>
          <w:sz w:val="24"/>
          <w:szCs w:val="24"/>
        </w:rPr>
        <w:tab/>
      </w:r>
      <w:r w:rsidRPr="00945D6E">
        <w:rPr>
          <w:rFonts w:eastAsia="MS Mincho"/>
          <w:lang w:eastAsia="en-US"/>
        </w:rPr>
        <w:t>General</w:t>
      </w:r>
      <w:r>
        <w:tab/>
        <w:t>197</w:t>
      </w:r>
    </w:p>
    <w:p w14:paraId="1202CD82" w14:textId="77777777" w:rsidR="003D7567" w:rsidRDefault="003D7567">
      <w:pPr>
        <w:pStyle w:val="TOC5"/>
        <w:rPr>
          <w:rFonts w:ascii="Calibri" w:eastAsia="Yu Mincho" w:hAnsi="Calibri"/>
          <w:kern w:val="2"/>
          <w:sz w:val="24"/>
          <w:szCs w:val="24"/>
        </w:rPr>
      </w:pPr>
      <w:r w:rsidRPr="00945D6E">
        <w:rPr>
          <w:rFonts w:eastAsia="MS Mincho"/>
          <w:lang w:eastAsia="en-US"/>
        </w:rPr>
        <w:t>6.2A.3.0.2</w:t>
      </w:r>
      <w:r>
        <w:rPr>
          <w:rFonts w:ascii="Calibri" w:eastAsia="Yu Mincho" w:hAnsi="Calibri"/>
          <w:kern w:val="2"/>
          <w:sz w:val="24"/>
          <w:szCs w:val="24"/>
        </w:rPr>
        <w:tab/>
      </w:r>
      <w:r w:rsidRPr="00945D6E">
        <w:rPr>
          <w:rFonts w:eastAsia="MS Mincho"/>
          <w:lang w:eastAsia="en-US"/>
        </w:rPr>
        <w:t>Void</w:t>
      </w:r>
      <w:r>
        <w:tab/>
        <w:t>198</w:t>
      </w:r>
    </w:p>
    <w:p w14:paraId="1092A0BD" w14:textId="77777777" w:rsidR="003D7567" w:rsidRDefault="003D7567">
      <w:pPr>
        <w:pStyle w:val="TOC5"/>
        <w:rPr>
          <w:rFonts w:ascii="Calibri" w:eastAsia="Yu Mincho" w:hAnsi="Calibri"/>
          <w:kern w:val="2"/>
          <w:sz w:val="24"/>
          <w:szCs w:val="24"/>
        </w:rPr>
      </w:pPr>
      <w:r w:rsidRPr="00945D6E">
        <w:rPr>
          <w:rFonts w:eastAsia="MS Mincho"/>
          <w:lang w:eastAsia="en-US"/>
        </w:rPr>
        <w:t>6.2A.3.0.3</w:t>
      </w:r>
      <w:r>
        <w:rPr>
          <w:rFonts w:ascii="Calibri" w:eastAsia="Yu Mincho" w:hAnsi="Calibri"/>
          <w:kern w:val="2"/>
          <w:sz w:val="24"/>
          <w:szCs w:val="24"/>
        </w:rPr>
        <w:tab/>
      </w:r>
      <w:r w:rsidRPr="00945D6E">
        <w:rPr>
          <w:rFonts w:eastAsia="MS Mincho"/>
          <w:lang w:eastAsia="en-US"/>
        </w:rPr>
        <w:t>A-MPR for CA_NS_202</w:t>
      </w:r>
      <w:r>
        <w:tab/>
        <w:t>198</w:t>
      </w:r>
    </w:p>
    <w:p w14:paraId="642D2216" w14:textId="77777777" w:rsidR="003D7567" w:rsidRDefault="003D7567">
      <w:pPr>
        <w:pStyle w:val="TOC5"/>
        <w:rPr>
          <w:rFonts w:ascii="Calibri" w:eastAsia="Yu Mincho" w:hAnsi="Calibri"/>
          <w:kern w:val="2"/>
          <w:sz w:val="24"/>
          <w:szCs w:val="24"/>
        </w:rPr>
      </w:pPr>
      <w:r w:rsidRPr="00945D6E">
        <w:rPr>
          <w:rFonts w:eastAsia="Malgun Gothic"/>
          <w:lang w:eastAsia="en-US"/>
        </w:rPr>
        <w:t>6.2A.3.0.4</w:t>
      </w:r>
      <w:r>
        <w:rPr>
          <w:rFonts w:ascii="Calibri" w:eastAsia="Yu Mincho" w:hAnsi="Calibri"/>
          <w:kern w:val="2"/>
          <w:sz w:val="24"/>
          <w:szCs w:val="24"/>
        </w:rPr>
        <w:tab/>
      </w:r>
      <w:r w:rsidRPr="00945D6E">
        <w:rPr>
          <w:rFonts w:eastAsia="Malgun Gothic"/>
          <w:lang w:eastAsia="en-US"/>
        </w:rPr>
        <w:t>A-MPR for CA_NS_203</w:t>
      </w:r>
      <w:r>
        <w:tab/>
        <w:t>198</w:t>
      </w:r>
    </w:p>
    <w:p w14:paraId="3281A55F" w14:textId="77777777" w:rsidR="003D7567" w:rsidRDefault="003D7567">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199</w:t>
      </w:r>
    </w:p>
    <w:p w14:paraId="32B1FF42" w14:textId="77777777" w:rsidR="003D7567" w:rsidRDefault="003D7567">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204</w:t>
      </w:r>
    </w:p>
    <w:p w14:paraId="719A6755" w14:textId="77777777" w:rsidR="003D7567" w:rsidRDefault="003D7567">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209</w:t>
      </w:r>
    </w:p>
    <w:p w14:paraId="4B7B1859" w14:textId="77777777" w:rsidR="003D7567" w:rsidRDefault="003D7567">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215</w:t>
      </w:r>
    </w:p>
    <w:p w14:paraId="4C61DA89" w14:textId="77777777" w:rsidR="003D7567" w:rsidRDefault="003D7567">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215</w:t>
      </w:r>
    </w:p>
    <w:p w14:paraId="61098931" w14:textId="77777777" w:rsidR="003D7567" w:rsidRDefault="003D7567">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215</w:t>
      </w:r>
    </w:p>
    <w:p w14:paraId="45E10B52" w14:textId="77777777" w:rsidR="003D7567" w:rsidRDefault="003D7567">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215</w:t>
      </w:r>
    </w:p>
    <w:p w14:paraId="657C1F8E" w14:textId="77777777" w:rsidR="003D7567" w:rsidRDefault="003D7567">
      <w:pPr>
        <w:pStyle w:val="TOC3"/>
        <w:rPr>
          <w:rFonts w:ascii="Calibri" w:eastAsia="Yu Mincho" w:hAnsi="Calibri"/>
          <w:kern w:val="2"/>
          <w:sz w:val="24"/>
          <w:szCs w:val="24"/>
        </w:rPr>
      </w:pPr>
      <w:r>
        <w:t>6.2</w:t>
      </w:r>
      <w:r w:rsidRPr="00945D6E">
        <w:rPr>
          <w:rFonts w:eastAsia="SimSun"/>
        </w:rPr>
        <w:t>A</w:t>
      </w:r>
      <w:r>
        <w:t>.4</w:t>
      </w:r>
      <w:r>
        <w:rPr>
          <w:rFonts w:ascii="Calibri" w:eastAsia="Yu Mincho" w:hAnsi="Calibri"/>
          <w:kern w:val="2"/>
          <w:sz w:val="24"/>
          <w:szCs w:val="24"/>
        </w:rPr>
        <w:tab/>
      </w:r>
      <w:r>
        <w:t>Configured transmitted power</w:t>
      </w:r>
      <w:r w:rsidRPr="00945D6E">
        <w:rPr>
          <w:rFonts w:eastAsia="SimSun"/>
        </w:rPr>
        <w:t xml:space="preserve"> </w:t>
      </w:r>
      <w:r>
        <w:t>for CA</w:t>
      </w:r>
      <w:r>
        <w:tab/>
        <w:t>215</w:t>
      </w:r>
    </w:p>
    <w:p w14:paraId="65D37176" w14:textId="77777777" w:rsidR="003D7567" w:rsidRDefault="003D7567">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215</w:t>
      </w:r>
    </w:p>
    <w:p w14:paraId="7BB4A4C3" w14:textId="77777777" w:rsidR="003D7567" w:rsidRDefault="003D7567">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216</w:t>
      </w:r>
    </w:p>
    <w:p w14:paraId="5C21D86E" w14:textId="77777777" w:rsidR="003D7567" w:rsidRDefault="003D7567">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217</w:t>
      </w:r>
    </w:p>
    <w:p w14:paraId="1978DD17" w14:textId="77777777" w:rsidR="003D7567" w:rsidRDefault="003D7567">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217</w:t>
      </w:r>
    </w:p>
    <w:p w14:paraId="4CC668C3" w14:textId="77777777" w:rsidR="003D7567" w:rsidRDefault="003D7567">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217</w:t>
      </w:r>
    </w:p>
    <w:p w14:paraId="72ADDD86" w14:textId="77777777" w:rsidR="003D7567" w:rsidRDefault="003D7567">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217</w:t>
      </w:r>
    </w:p>
    <w:p w14:paraId="131851F9" w14:textId="77777777" w:rsidR="003D7567" w:rsidRDefault="003D7567">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217</w:t>
      </w:r>
    </w:p>
    <w:p w14:paraId="270D6D57" w14:textId="77777777" w:rsidR="003D7567" w:rsidRDefault="003D7567">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217</w:t>
      </w:r>
    </w:p>
    <w:p w14:paraId="492858B4" w14:textId="77777777" w:rsidR="003D7567" w:rsidRDefault="003D7567">
      <w:pPr>
        <w:pStyle w:val="TOC3"/>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217</w:t>
      </w:r>
    </w:p>
    <w:p w14:paraId="2BDFD0C7" w14:textId="77777777" w:rsidR="003D7567" w:rsidRDefault="003D7567">
      <w:pPr>
        <w:pStyle w:val="TOC2"/>
        <w:rPr>
          <w:rFonts w:ascii="Calibri" w:eastAsia="Yu Mincho" w:hAnsi="Calibri"/>
          <w:kern w:val="2"/>
          <w:sz w:val="24"/>
          <w:szCs w:val="24"/>
        </w:rPr>
      </w:pPr>
      <w:r>
        <w:t>6.2</w:t>
      </w:r>
      <w:r w:rsidRPr="00945D6E">
        <w:rPr>
          <w:rFonts w:eastAsia="SimSun"/>
        </w:rPr>
        <w:t>D</w:t>
      </w:r>
      <w:r>
        <w:rPr>
          <w:rFonts w:ascii="Calibri" w:eastAsia="Yu Mincho" w:hAnsi="Calibri"/>
          <w:kern w:val="2"/>
          <w:sz w:val="24"/>
          <w:szCs w:val="24"/>
        </w:rPr>
        <w:tab/>
      </w:r>
      <w:r>
        <w:t>Transmit power</w:t>
      </w:r>
      <w:r w:rsidRPr="00945D6E">
        <w:rPr>
          <w:rFonts w:eastAsia="SimSun"/>
        </w:rPr>
        <w:t xml:space="preserve"> </w:t>
      </w:r>
      <w:r>
        <w:t>for UL MIMO</w:t>
      </w:r>
      <w:r>
        <w:tab/>
        <w:t>220</w:t>
      </w:r>
    </w:p>
    <w:p w14:paraId="44591E89" w14:textId="77777777" w:rsidR="003D7567" w:rsidRDefault="003D7567">
      <w:pPr>
        <w:pStyle w:val="TOC3"/>
        <w:rPr>
          <w:rFonts w:ascii="Calibri" w:eastAsia="Yu Mincho" w:hAnsi="Calibri"/>
          <w:kern w:val="2"/>
          <w:sz w:val="24"/>
          <w:szCs w:val="24"/>
        </w:rPr>
      </w:pPr>
      <w:r>
        <w:t>6.2</w:t>
      </w:r>
      <w:r w:rsidRPr="00945D6E">
        <w:rPr>
          <w:rFonts w:eastAsia="SimSun"/>
        </w:rPr>
        <w:t>D</w:t>
      </w:r>
      <w:r>
        <w:t>.1</w:t>
      </w:r>
      <w:r>
        <w:rPr>
          <w:rFonts w:ascii="Calibri" w:eastAsia="Yu Mincho" w:hAnsi="Calibri"/>
          <w:kern w:val="2"/>
          <w:sz w:val="24"/>
          <w:szCs w:val="24"/>
        </w:rPr>
        <w:tab/>
      </w:r>
      <w:r>
        <w:t>UE maximum output power</w:t>
      </w:r>
      <w:r w:rsidRPr="00945D6E">
        <w:rPr>
          <w:rFonts w:eastAsia="SimSun"/>
        </w:rPr>
        <w:t xml:space="preserve"> </w:t>
      </w:r>
      <w:r>
        <w:t>for UL MIMO</w:t>
      </w:r>
      <w:r>
        <w:tab/>
        <w:t>220</w:t>
      </w:r>
    </w:p>
    <w:p w14:paraId="29F5491C" w14:textId="77777777" w:rsidR="003D7567" w:rsidRDefault="003D7567">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220</w:t>
      </w:r>
    </w:p>
    <w:p w14:paraId="42027AC2" w14:textId="77777777" w:rsidR="003D7567" w:rsidRDefault="003D7567">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220</w:t>
      </w:r>
    </w:p>
    <w:p w14:paraId="742C382B" w14:textId="77777777" w:rsidR="003D7567" w:rsidRDefault="003D7567">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229</w:t>
      </w:r>
    </w:p>
    <w:p w14:paraId="5F73C5B3" w14:textId="77777777" w:rsidR="003D7567" w:rsidRDefault="003D7567">
      <w:pPr>
        <w:pStyle w:val="TOC3"/>
        <w:rPr>
          <w:rFonts w:ascii="Calibri" w:eastAsia="Yu Mincho" w:hAnsi="Calibri"/>
          <w:kern w:val="2"/>
          <w:sz w:val="24"/>
          <w:szCs w:val="24"/>
        </w:rPr>
      </w:pPr>
      <w:r>
        <w:t>6.2</w:t>
      </w:r>
      <w:r w:rsidRPr="00945D6E">
        <w:rPr>
          <w:rFonts w:eastAsia="SimSun"/>
        </w:rPr>
        <w:t>D</w:t>
      </w:r>
      <w:r>
        <w:t>.2</w:t>
      </w:r>
      <w:r>
        <w:rPr>
          <w:rFonts w:ascii="Calibri" w:eastAsia="Yu Mincho" w:hAnsi="Calibri"/>
          <w:kern w:val="2"/>
          <w:sz w:val="24"/>
          <w:szCs w:val="24"/>
        </w:rPr>
        <w:tab/>
      </w:r>
      <w:r>
        <w:t>UE maximum output power reduction</w:t>
      </w:r>
      <w:r w:rsidRPr="00945D6E">
        <w:rPr>
          <w:rFonts w:eastAsia="SimSun"/>
        </w:rPr>
        <w:t xml:space="preserve"> </w:t>
      </w:r>
      <w:r>
        <w:t>for UL MIMO</w:t>
      </w:r>
      <w:r>
        <w:tab/>
        <w:t>233</w:t>
      </w:r>
    </w:p>
    <w:p w14:paraId="77745C6F" w14:textId="77777777" w:rsidR="003D7567" w:rsidRDefault="003D7567">
      <w:pPr>
        <w:pStyle w:val="TOC3"/>
        <w:rPr>
          <w:rFonts w:ascii="Calibri" w:eastAsia="Yu Mincho" w:hAnsi="Calibri"/>
          <w:kern w:val="2"/>
          <w:sz w:val="24"/>
          <w:szCs w:val="24"/>
        </w:rPr>
      </w:pPr>
      <w:r>
        <w:t>6.2</w:t>
      </w:r>
      <w:r w:rsidRPr="00945D6E">
        <w:rPr>
          <w:rFonts w:eastAsia="SimSun"/>
        </w:rPr>
        <w:t>D</w:t>
      </w:r>
      <w:r>
        <w:t>.3</w:t>
      </w:r>
      <w:r>
        <w:rPr>
          <w:rFonts w:ascii="Calibri" w:eastAsia="Yu Mincho" w:hAnsi="Calibri"/>
          <w:kern w:val="2"/>
          <w:sz w:val="24"/>
          <w:szCs w:val="24"/>
        </w:rPr>
        <w:tab/>
      </w:r>
      <w:r>
        <w:t>UE maximum output power with additional requirements</w:t>
      </w:r>
      <w:r w:rsidRPr="00945D6E">
        <w:rPr>
          <w:rFonts w:eastAsia="SimSun"/>
        </w:rPr>
        <w:t xml:space="preserve"> </w:t>
      </w:r>
      <w:r>
        <w:t>for UL MIMO</w:t>
      </w:r>
      <w:r>
        <w:tab/>
        <w:t>247</w:t>
      </w:r>
    </w:p>
    <w:p w14:paraId="460B0A8E" w14:textId="77777777" w:rsidR="003D7567" w:rsidRDefault="003D7567">
      <w:pPr>
        <w:pStyle w:val="TOC3"/>
        <w:rPr>
          <w:rFonts w:ascii="Calibri" w:eastAsia="Yu Mincho" w:hAnsi="Calibri"/>
          <w:kern w:val="2"/>
          <w:sz w:val="24"/>
          <w:szCs w:val="24"/>
        </w:rPr>
      </w:pPr>
      <w:r>
        <w:t>6.2</w:t>
      </w:r>
      <w:r w:rsidRPr="00945D6E">
        <w:rPr>
          <w:rFonts w:eastAsia="SimSun"/>
        </w:rPr>
        <w:t>D</w:t>
      </w:r>
      <w:r>
        <w:t>.4</w:t>
      </w:r>
      <w:r>
        <w:rPr>
          <w:rFonts w:ascii="Calibri" w:eastAsia="Yu Mincho" w:hAnsi="Calibri"/>
          <w:kern w:val="2"/>
          <w:sz w:val="24"/>
          <w:szCs w:val="24"/>
        </w:rPr>
        <w:tab/>
      </w:r>
      <w:r>
        <w:t>Configured transmitted power</w:t>
      </w:r>
      <w:r w:rsidRPr="00945D6E">
        <w:rPr>
          <w:rFonts w:eastAsia="SimSun"/>
        </w:rPr>
        <w:t xml:space="preserve"> </w:t>
      </w:r>
      <w:r>
        <w:t>for UL MIMO</w:t>
      </w:r>
      <w:r>
        <w:tab/>
        <w:t>258</w:t>
      </w:r>
    </w:p>
    <w:p w14:paraId="30A0C9B8" w14:textId="77777777" w:rsidR="003D7567" w:rsidRDefault="003D7567">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945D6E">
        <w:rPr>
          <w:rFonts w:eastAsia="SimSun"/>
        </w:rPr>
        <w:t>p</w:t>
      </w:r>
      <w:r>
        <w:t xml:space="preserve">ower </w:t>
      </w:r>
      <w:r w:rsidRPr="00945D6E">
        <w:rPr>
          <w:rFonts w:eastAsia="SimSun"/>
        </w:rPr>
        <w:t>d</w:t>
      </w:r>
      <w:r>
        <w:t>ynamics</w:t>
      </w:r>
      <w:r>
        <w:tab/>
        <w:t>259</w:t>
      </w:r>
    </w:p>
    <w:p w14:paraId="23677368" w14:textId="77777777" w:rsidR="003D7567" w:rsidRDefault="003D7567">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259</w:t>
      </w:r>
    </w:p>
    <w:p w14:paraId="52C33545" w14:textId="77777777" w:rsidR="003D7567" w:rsidRDefault="003D7567">
      <w:pPr>
        <w:pStyle w:val="TOC3"/>
        <w:rPr>
          <w:rFonts w:ascii="Calibri" w:eastAsia="Yu Mincho" w:hAnsi="Calibri"/>
          <w:kern w:val="2"/>
          <w:sz w:val="24"/>
          <w:szCs w:val="24"/>
        </w:rPr>
      </w:pPr>
      <w:r>
        <w:t>6.3.</w:t>
      </w:r>
      <w:r w:rsidRPr="00945D6E">
        <w:rPr>
          <w:rFonts w:eastAsia="SimSun"/>
        </w:rPr>
        <w:t>2</w:t>
      </w:r>
      <w:r>
        <w:rPr>
          <w:rFonts w:ascii="Calibri" w:eastAsia="Yu Mincho" w:hAnsi="Calibri"/>
          <w:kern w:val="2"/>
          <w:sz w:val="24"/>
          <w:szCs w:val="24"/>
        </w:rPr>
        <w:tab/>
      </w:r>
      <w:r>
        <w:t>Transmit OFF power</w:t>
      </w:r>
      <w:r>
        <w:tab/>
        <w:t>263</w:t>
      </w:r>
    </w:p>
    <w:p w14:paraId="25DF85C3" w14:textId="77777777" w:rsidR="003D7567" w:rsidRDefault="003D7567">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266</w:t>
      </w:r>
    </w:p>
    <w:p w14:paraId="0B1B60AF" w14:textId="77777777" w:rsidR="003D7567" w:rsidRDefault="003D7567">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266</w:t>
      </w:r>
    </w:p>
    <w:p w14:paraId="3458E10F" w14:textId="77777777" w:rsidR="003D7567" w:rsidRDefault="003D7567">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266</w:t>
      </w:r>
    </w:p>
    <w:p w14:paraId="50BEBADD" w14:textId="77777777" w:rsidR="003D7567" w:rsidRDefault="003D7567">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270</w:t>
      </w:r>
    </w:p>
    <w:p w14:paraId="401395E3" w14:textId="77777777" w:rsidR="003D7567" w:rsidRDefault="003D7567">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270</w:t>
      </w:r>
    </w:p>
    <w:p w14:paraId="4A6A0AFE" w14:textId="77777777" w:rsidR="003D7567" w:rsidRDefault="003D7567">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274</w:t>
      </w:r>
    </w:p>
    <w:p w14:paraId="613490D5" w14:textId="77777777" w:rsidR="003D7567" w:rsidRDefault="003D7567">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274</w:t>
      </w:r>
    </w:p>
    <w:p w14:paraId="38A51E0F" w14:textId="77777777" w:rsidR="003D7567" w:rsidRDefault="003D7567">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280</w:t>
      </w:r>
    </w:p>
    <w:p w14:paraId="317F07C2" w14:textId="77777777" w:rsidR="003D7567" w:rsidRDefault="003D7567">
      <w:pPr>
        <w:pStyle w:val="TOC4"/>
        <w:rPr>
          <w:rFonts w:ascii="Calibri" w:eastAsia="Yu Mincho" w:hAnsi="Calibri"/>
          <w:kern w:val="2"/>
          <w:sz w:val="24"/>
          <w:szCs w:val="24"/>
        </w:rPr>
      </w:pPr>
      <w:r>
        <w:t>6.3.3.</w:t>
      </w:r>
      <w:r w:rsidRPr="00945D6E">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280</w:t>
      </w:r>
    </w:p>
    <w:p w14:paraId="71595CF0" w14:textId="77777777" w:rsidR="003D7567" w:rsidRDefault="003D7567">
      <w:pPr>
        <w:pStyle w:val="TOC4"/>
        <w:rPr>
          <w:rFonts w:ascii="Calibri" w:eastAsia="Yu Mincho" w:hAnsi="Calibri"/>
          <w:kern w:val="2"/>
          <w:sz w:val="24"/>
          <w:szCs w:val="24"/>
        </w:rPr>
      </w:pPr>
      <w:r>
        <w:t>6.3.3.</w:t>
      </w:r>
      <w:r w:rsidRPr="00945D6E">
        <w:rPr>
          <w:rFonts w:eastAsia="SimSun"/>
        </w:rPr>
        <w:t>9</w:t>
      </w:r>
      <w:r>
        <w:rPr>
          <w:rFonts w:ascii="Calibri" w:eastAsia="Yu Mincho" w:hAnsi="Calibri"/>
          <w:kern w:val="2"/>
          <w:sz w:val="24"/>
          <w:szCs w:val="24"/>
        </w:rPr>
        <w:tab/>
      </w:r>
      <w:r>
        <w:t>Transmit power time mask for consecutive short subslot transmissions boundaries</w:t>
      </w:r>
      <w:r>
        <w:tab/>
        <w:t>280</w:t>
      </w:r>
    </w:p>
    <w:p w14:paraId="0C4F5DA0" w14:textId="77777777" w:rsidR="003D7567" w:rsidRDefault="003D7567">
      <w:pPr>
        <w:pStyle w:val="TOC3"/>
        <w:rPr>
          <w:rFonts w:ascii="Calibri" w:eastAsia="Yu Mincho" w:hAnsi="Calibri"/>
          <w:kern w:val="2"/>
          <w:sz w:val="24"/>
          <w:szCs w:val="24"/>
        </w:rPr>
      </w:pPr>
      <w:r>
        <w:t>6.3.</w:t>
      </w:r>
      <w:r w:rsidRPr="00945D6E">
        <w:rPr>
          <w:rFonts w:eastAsia="SimSun"/>
        </w:rPr>
        <w:t>4</w:t>
      </w:r>
      <w:r>
        <w:rPr>
          <w:rFonts w:ascii="Calibri" w:eastAsia="Yu Mincho" w:hAnsi="Calibri"/>
          <w:kern w:val="2"/>
          <w:sz w:val="24"/>
          <w:szCs w:val="24"/>
        </w:rPr>
        <w:tab/>
      </w:r>
      <w:r>
        <w:t>Power control</w:t>
      </w:r>
      <w:r>
        <w:tab/>
        <w:t>280</w:t>
      </w:r>
    </w:p>
    <w:p w14:paraId="5BC76F1B" w14:textId="77777777" w:rsidR="003D7567" w:rsidRDefault="003D7567">
      <w:pPr>
        <w:pStyle w:val="TOC4"/>
        <w:rPr>
          <w:rFonts w:ascii="Calibri" w:eastAsia="Yu Mincho" w:hAnsi="Calibri"/>
          <w:kern w:val="2"/>
          <w:sz w:val="24"/>
          <w:szCs w:val="24"/>
        </w:rPr>
      </w:pPr>
      <w:r>
        <w:t>6.3.</w:t>
      </w:r>
      <w:r w:rsidRPr="00945D6E">
        <w:rPr>
          <w:rFonts w:eastAsia="SimSun"/>
        </w:rPr>
        <w:t>4</w:t>
      </w:r>
      <w:r>
        <w:t>.1</w:t>
      </w:r>
      <w:r>
        <w:rPr>
          <w:rFonts w:ascii="Calibri" w:eastAsia="Yu Mincho" w:hAnsi="Calibri"/>
          <w:kern w:val="2"/>
          <w:sz w:val="24"/>
          <w:szCs w:val="24"/>
        </w:rPr>
        <w:tab/>
      </w:r>
      <w:r>
        <w:t>General</w:t>
      </w:r>
      <w:r>
        <w:tab/>
        <w:t>280</w:t>
      </w:r>
    </w:p>
    <w:p w14:paraId="0CFE508E"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w:t>
      </w:r>
      <w:r>
        <w:tab/>
        <w:t>280</w:t>
      </w:r>
    </w:p>
    <w:p w14:paraId="136500BA"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w:t>
      </w:r>
      <w:r>
        <w:tab/>
        <w:t>285</w:t>
      </w:r>
    </w:p>
    <w:p w14:paraId="24D98855" w14:textId="77777777" w:rsidR="003D7567" w:rsidRDefault="003D7567">
      <w:pPr>
        <w:pStyle w:val="TOC4"/>
        <w:rPr>
          <w:rFonts w:ascii="Calibri" w:eastAsia="Yu Mincho" w:hAnsi="Calibri"/>
          <w:kern w:val="2"/>
          <w:sz w:val="24"/>
          <w:szCs w:val="24"/>
        </w:rPr>
      </w:pPr>
      <w:r>
        <w:t>6.3.</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w:t>
      </w:r>
      <w:r>
        <w:tab/>
        <w:t>296</w:t>
      </w:r>
    </w:p>
    <w:p w14:paraId="484FF786" w14:textId="77777777" w:rsidR="003D7567" w:rsidRDefault="003D7567">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301</w:t>
      </w:r>
    </w:p>
    <w:p w14:paraId="3ED7B6EE" w14:textId="77777777" w:rsidR="003D7567" w:rsidRDefault="003D7567">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301</w:t>
      </w:r>
    </w:p>
    <w:p w14:paraId="7491ADD6" w14:textId="77777777" w:rsidR="003D7567" w:rsidRDefault="003D7567">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301</w:t>
      </w:r>
    </w:p>
    <w:p w14:paraId="13C6E1BB" w14:textId="77777777" w:rsidR="003D7567" w:rsidRDefault="003D7567">
      <w:pPr>
        <w:pStyle w:val="TOC4"/>
        <w:rPr>
          <w:rFonts w:ascii="Calibri" w:eastAsia="Yu Mincho" w:hAnsi="Calibri"/>
          <w:kern w:val="2"/>
          <w:sz w:val="24"/>
          <w:szCs w:val="24"/>
        </w:rPr>
      </w:pPr>
      <w:r w:rsidRPr="00945D6E">
        <w:rPr>
          <w:rFonts w:eastAsia="Batang"/>
          <w:lang w:eastAsia="ja-JP"/>
        </w:rPr>
        <w:lastRenderedPageBreak/>
        <w:t>6.3A.1.1</w:t>
      </w:r>
      <w:r>
        <w:rPr>
          <w:rFonts w:ascii="Calibri" w:eastAsia="Yu Mincho" w:hAnsi="Calibri"/>
          <w:kern w:val="2"/>
          <w:sz w:val="24"/>
          <w:szCs w:val="24"/>
        </w:rPr>
        <w:tab/>
      </w:r>
      <w:r w:rsidRPr="00945D6E">
        <w:rPr>
          <w:rFonts w:eastAsia="Batang"/>
          <w:lang w:eastAsia="ja-JP"/>
        </w:rPr>
        <w:t>Minimum output power for CA (2UL CA)</w:t>
      </w:r>
      <w:r>
        <w:tab/>
        <w:t>301</w:t>
      </w:r>
    </w:p>
    <w:p w14:paraId="4FCE877E" w14:textId="77777777" w:rsidR="003D7567" w:rsidRDefault="003D7567">
      <w:pPr>
        <w:pStyle w:val="TOC4"/>
        <w:rPr>
          <w:rFonts w:ascii="Calibri" w:eastAsia="Yu Mincho" w:hAnsi="Calibri"/>
          <w:kern w:val="2"/>
          <w:sz w:val="24"/>
          <w:szCs w:val="24"/>
        </w:rPr>
      </w:pPr>
      <w:r w:rsidRPr="00945D6E">
        <w:rPr>
          <w:rFonts w:eastAsia="Batang"/>
          <w:lang w:eastAsia="ja-JP"/>
        </w:rPr>
        <w:t>6.3A.1.2</w:t>
      </w:r>
      <w:r>
        <w:rPr>
          <w:rFonts w:ascii="Calibri" w:eastAsia="Yu Mincho" w:hAnsi="Calibri"/>
          <w:kern w:val="2"/>
          <w:sz w:val="24"/>
          <w:szCs w:val="24"/>
        </w:rPr>
        <w:tab/>
      </w:r>
      <w:r w:rsidRPr="00945D6E">
        <w:rPr>
          <w:rFonts w:eastAsia="Batang"/>
          <w:lang w:eastAsia="ja-JP"/>
        </w:rPr>
        <w:t>Minimum output power for CA (3UL CA)</w:t>
      </w:r>
      <w:r>
        <w:tab/>
        <w:t>305</w:t>
      </w:r>
    </w:p>
    <w:p w14:paraId="4130CE55" w14:textId="77777777" w:rsidR="003D7567" w:rsidRDefault="003D7567">
      <w:pPr>
        <w:pStyle w:val="TOC4"/>
        <w:rPr>
          <w:rFonts w:ascii="Calibri" w:eastAsia="Yu Mincho" w:hAnsi="Calibri"/>
          <w:kern w:val="2"/>
          <w:sz w:val="24"/>
          <w:szCs w:val="24"/>
        </w:rPr>
      </w:pPr>
      <w:r w:rsidRPr="00945D6E">
        <w:rPr>
          <w:rFonts w:eastAsia="Batang"/>
          <w:lang w:eastAsia="ja-JP"/>
        </w:rPr>
        <w:t>6.3A.1.3</w:t>
      </w:r>
      <w:r>
        <w:rPr>
          <w:rFonts w:ascii="Calibri" w:eastAsia="Yu Mincho" w:hAnsi="Calibri"/>
          <w:kern w:val="2"/>
          <w:sz w:val="24"/>
          <w:szCs w:val="24"/>
        </w:rPr>
        <w:tab/>
      </w:r>
      <w:r w:rsidRPr="00945D6E">
        <w:rPr>
          <w:rFonts w:eastAsia="Batang"/>
          <w:lang w:eastAsia="ja-JP"/>
        </w:rPr>
        <w:t>Minimum output power for CA (4UL CA)</w:t>
      </w:r>
      <w:r>
        <w:tab/>
        <w:t>306</w:t>
      </w:r>
    </w:p>
    <w:p w14:paraId="08685964" w14:textId="77777777" w:rsidR="003D7567" w:rsidRDefault="003D7567">
      <w:pPr>
        <w:pStyle w:val="TOC4"/>
        <w:rPr>
          <w:rFonts w:ascii="Calibri" w:eastAsia="Yu Mincho" w:hAnsi="Calibri"/>
          <w:kern w:val="2"/>
          <w:sz w:val="24"/>
          <w:szCs w:val="24"/>
        </w:rPr>
      </w:pPr>
      <w:r w:rsidRPr="00945D6E">
        <w:rPr>
          <w:rFonts w:eastAsia="Batang"/>
          <w:lang w:eastAsia="ja-JP"/>
        </w:rPr>
        <w:t>6.3A.1.4</w:t>
      </w:r>
      <w:r>
        <w:rPr>
          <w:rFonts w:ascii="Calibri" w:eastAsia="Yu Mincho" w:hAnsi="Calibri"/>
          <w:kern w:val="2"/>
          <w:sz w:val="24"/>
          <w:szCs w:val="24"/>
        </w:rPr>
        <w:tab/>
      </w:r>
      <w:r w:rsidRPr="00945D6E">
        <w:rPr>
          <w:rFonts w:eastAsia="Batang"/>
          <w:lang w:eastAsia="ja-JP"/>
        </w:rPr>
        <w:t>Minimum output power for CA (5UL CA)</w:t>
      </w:r>
      <w:r>
        <w:tab/>
        <w:t>308</w:t>
      </w:r>
    </w:p>
    <w:p w14:paraId="263A01E2" w14:textId="77777777" w:rsidR="003D7567" w:rsidRDefault="003D7567">
      <w:pPr>
        <w:pStyle w:val="TOC4"/>
        <w:rPr>
          <w:rFonts w:ascii="Calibri" w:eastAsia="Yu Mincho" w:hAnsi="Calibri"/>
          <w:kern w:val="2"/>
          <w:sz w:val="24"/>
          <w:szCs w:val="24"/>
        </w:rPr>
      </w:pPr>
      <w:r w:rsidRPr="00945D6E">
        <w:rPr>
          <w:rFonts w:eastAsia="Batang"/>
          <w:lang w:eastAsia="ja-JP"/>
        </w:rPr>
        <w:t>6.3A.1.5</w:t>
      </w:r>
      <w:r>
        <w:rPr>
          <w:rFonts w:ascii="Calibri" w:eastAsia="Yu Mincho" w:hAnsi="Calibri"/>
          <w:kern w:val="2"/>
          <w:sz w:val="24"/>
          <w:szCs w:val="24"/>
        </w:rPr>
        <w:tab/>
      </w:r>
      <w:r w:rsidRPr="00945D6E">
        <w:rPr>
          <w:rFonts w:eastAsia="Batang"/>
          <w:lang w:eastAsia="ja-JP"/>
        </w:rPr>
        <w:t>Minimum output power for CA (6UL CA)</w:t>
      </w:r>
      <w:r>
        <w:tab/>
        <w:t>310</w:t>
      </w:r>
    </w:p>
    <w:p w14:paraId="1A67098E" w14:textId="77777777" w:rsidR="003D7567" w:rsidRDefault="003D7567">
      <w:pPr>
        <w:pStyle w:val="TOC4"/>
        <w:rPr>
          <w:rFonts w:ascii="Calibri" w:eastAsia="Yu Mincho" w:hAnsi="Calibri"/>
          <w:kern w:val="2"/>
          <w:sz w:val="24"/>
          <w:szCs w:val="24"/>
        </w:rPr>
      </w:pPr>
      <w:r w:rsidRPr="00945D6E">
        <w:rPr>
          <w:rFonts w:eastAsia="Batang"/>
          <w:lang w:eastAsia="ja-JP"/>
        </w:rPr>
        <w:t>6.3A.1.6</w:t>
      </w:r>
      <w:r>
        <w:rPr>
          <w:rFonts w:ascii="Calibri" w:eastAsia="Yu Mincho" w:hAnsi="Calibri"/>
          <w:kern w:val="2"/>
          <w:sz w:val="24"/>
          <w:szCs w:val="24"/>
        </w:rPr>
        <w:tab/>
      </w:r>
      <w:r w:rsidRPr="00945D6E">
        <w:rPr>
          <w:rFonts w:eastAsia="Batang"/>
          <w:lang w:eastAsia="ja-JP"/>
        </w:rPr>
        <w:t>Minimum output power for CA (7UL CA)</w:t>
      </w:r>
      <w:r>
        <w:tab/>
        <w:t>312</w:t>
      </w:r>
    </w:p>
    <w:p w14:paraId="7DE646E0" w14:textId="77777777" w:rsidR="003D7567" w:rsidRDefault="003D7567">
      <w:pPr>
        <w:pStyle w:val="TOC4"/>
        <w:rPr>
          <w:rFonts w:ascii="Calibri" w:eastAsia="Yu Mincho" w:hAnsi="Calibri"/>
          <w:kern w:val="2"/>
          <w:sz w:val="24"/>
          <w:szCs w:val="24"/>
        </w:rPr>
      </w:pPr>
      <w:r w:rsidRPr="00945D6E">
        <w:rPr>
          <w:rFonts w:eastAsia="Batang"/>
          <w:lang w:eastAsia="ja-JP"/>
        </w:rPr>
        <w:t>6.3A.1.7</w:t>
      </w:r>
      <w:r>
        <w:rPr>
          <w:rFonts w:ascii="Calibri" w:eastAsia="Yu Mincho" w:hAnsi="Calibri"/>
          <w:kern w:val="2"/>
          <w:sz w:val="24"/>
          <w:szCs w:val="24"/>
        </w:rPr>
        <w:tab/>
      </w:r>
      <w:r w:rsidRPr="00945D6E">
        <w:rPr>
          <w:rFonts w:eastAsia="Batang"/>
          <w:lang w:eastAsia="ja-JP"/>
        </w:rPr>
        <w:t>Minimum output power for CA (8UL CA)</w:t>
      </w:r>
      <w:r>
        <w:tab/>
        <w:t>314</w:t>
      </w:r>
    </w:p>
    <w:p w14:paraId="063A0BB8" w14:textId="77777777" w:rsidR="003D7567" w:rsidRDefault="003D7567">
      <w:pPr>
        <w:pStyle w:val="TOC3"/>
        <w:rPr>
          <w:rFonts w:ascii="Calibri" w:eastAsia="Yu Mincho" w:hAnsi="Calibri"/>
          <w:kern w:val="2"/>
          <w:sz w:val="24"/>
          <w:szCs w:val="24"/>
        </w:rPr>
      </w:pPr>
      <w:r>
        <w:t>6.3A.</w:t>
      </w:r>
      <w:r w:rsidRPr="00945D6E">
        <w:rPr>
          <w:rFonts w:eastAsia="SimSun"/>
        </w:rPr>
        <w:t>2</w:t>
      </w:r>
      <w:r>
        <w:rPr>
          <w:rFonts w:ascii="Calibri" w:eastAsia="Yu Mincho" w:hAnsi="Calibri"/>
          <w:kern w:val="2"/>
          <w:sz w:val="24"/>
          <w:szCs w:val="24"/>
        </w:rPr>
        <w:tab/>
      </w:r>
      <w:r>
        <w:t>Transmit OFF power for CA</w:t>
      </w:r>
      <w:r>
        <w:tab/>
        <w:t>316</w:t>
      </w:r>
    </w:p>
    <w:p w14:paraId="7BE04D8F"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0</w:t>
      </w:r>
      <w:r>
        <w:rPr>
          <w:rFonts w:ascii="Calibri" w:eastAsia="Yu Mincho" w:hAnsi="Calibri"/>
          <w:kern w:val="2"/>
          <w:sz w:val="24"/>
          <w:szCs w:val="24"/>
        </w:rPr>
        <w:tab/>
      </w:r>
      <w:r>
        <w:t>Minimum conformance requirements</w:t>
      </w:r>
      <w:r>
        <w:tab/>
        <w:t>316</w:t>
      </w:r>
    </w:p>
    <w:p w14:paraId="670C5E3C"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1</w:t>
      </w:r>
      <w:r>
        <w:rPr>
          <w:rFonts w:ascii="Calibri" w:eastAsia="Yu Mincho" w:hAnsi="Calibri"/>
          <w:kern w:val="2"/>
          <w:sz w:val="24"/>
          <w:szCs w:val="24"/>
        </w:rPr>
        <w:tab/>
      </w:r>
      <w:r>
        <w:t>Void</w:t>
      </w:r>
      <w:r>
        <w:tab/>
        <w:t>317</w:t>
      </w:r>
    </w:p>
    <w:p w14:paraId="6088043A"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2</w:t>
      </w:r>
      <w:r>
        <w:rPr>
          <w:rFonts w:ascii="Calibri" w:eastAsia="Yu Mincho" w:hAnsi="Calibri"/>
          <w:kern w:val="2"/>
          <w:sz w:val="24"/>
          <w:szCs w:val="24"/>
        </w:rPr>
        <w:tab/>
      </w:r>
      <w:r>
        <w:t>Void</w:t>
      </w:r>
      <w:r>
        <w:tab/>
        <w:t>317</w:t>
      </w:r>
    </w:p>
    <w:p w14:paraId="5D171C81" w14:textId="77777777" w:rsidR="003D7567" w:rsidRDefault="003D7567">
      <w:pPr>
        <w:pStyle w:val="TOC4"/>
        <w:rPr>
          <w:rFonts w:ascii="Calibri" w:eastAsia="Yu Mincho" w:hAnsi="Calibri"/>
          <w:kern w:val="2"/>
          <w:sz w:val="24"/>
          <w:szCs w:val="24"/>
        </w:rPr>
      </w:pPr>
      <w:r>
        <w:t>6.3A.</w:t>
      </w:r>
      <w:r w:rsidRPr="00945D6E">
        <w:rPr>
          <w:rFonts w:eastAsia="SimSun"/>
        </w:rPr>
        <w:t>2</w:t>
      </w:r>
      <w:r>
        <w:t>.</w:t>
      </w:r>
      <w:r w:rsidRPr="00945D6E">
        <w:rPr>
          <w:rFonts w:eastAsia="SimSun"/>
        </w:rPr>
        <w:t>3</w:t>
      </w:r>
      <w:r>
        <w:rPr>
          <w:rFonts w:ascii="Calibri" w:eastAsia="Yu Mincho" w:hAnsi="Calibri"/>
          <w:kern w:val="2"/>
          <w:sz w:val="24"/>
          <w:szCs w:val="24"/>
        </w:rPr>
        <w:tab/>
      </w:r>
      <w:r>
        <w:t>Void</w:t>
      </w:r>
      <w:r>
        <w:tab/>
        <w:t>317</w:t>
      </w:r>
    </w:p>
    <w:p w14:paraId="5AAD6F3B" w14:textId="77777777" w:rsidR="003D7567" w:rsidRDefault="003D7567">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317</w:t>
      </w:r>
    </w:p>
    <w:p w14:paraId="4A9119A0" w14:textId="77777777" w:rsidR="003D7567" w:rsidRDefault="003D7567">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317</w:t>
      </w:r>
    </w:p>
    <w:p w14:paraId="3B90FE3F" w14:textId="77777777" w:rsidR="003D7567" w:rsidRDefault="003D7567">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317</w:t>
      </w:r>
    </w:p>
    <w:p w14:paraId="447678AC" w14:textId="77777777" w:rsidR="003D7567" w:rsidRDefault="003D7567">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317</w:t>
      </w:r>
    </w:p>
    <w:p w14:paraId="10004AC2" w14:textId="77777777" w:rsidR="003D7567" w:rsidRDefault="003D7567">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321</w:t>
      </w:r>
    </w:p>
    <w:p w14:paraId="7640BA02" w14:textId="77777777" w:rsidR="003D7567" w:rsidRDefault="003D7567">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323</w:t>
      </w:r>
    </w:p>
    <w:p w14:paraId="2C2CCE25" w14:textId="77777777" w:rsidR="003D7567" w:rsidRDefault="003D7567">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325</w:t>
      </w:r>
    </w:p>
    <w:p w14:paraId="4DED3F2D" w14:textId="77777777" w:rsidR="003D7567" w:rsidRDefault="003D7567">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325</w:t>
      </w:r>
    </w:p>
    <w:p w14:paraId="219D841B" w14:textId="77777777" w:rsidR="003D7567" w:rsidRDefault="003D7567">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325</w:t>
      </w:r>
    </w:p>
    <w:p w14:paraId="32E1C2B8" w14:textId="77777777" w:rsidR="003D7567" w:rsidRDefault="003D7567">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325</w:t>
      </w:r>
    </w:p>
    <w:p w14:paraId="19F7EE8E" w14:textId="77777777" w:rsidR="003D7567" w:rsidRDefault="003D7567">
      <w:pPr>
        <w:pStyle w:val="TOC3"/>
        <w:rPr>
          <w:rFonts w:ascii="Calibri" w:eastAsia="Yu Mincho" w:hAnsi="Calibri"/>
          <w:kern w:val="2"/>
          <w:sz w:val="24"/>
          <w:szCs w:val="24"/>
        </w:rPr>
      </w:pPr>
      <w:r>
        <w:t>6.3A.</w:t>
      </w:r>
      <w:r w:rsidRPr="00945D6E">
        <w:rPr>
          <w:rFonts w:eastAsia="SimSun"/>
        </w:rPr>
        <w:t>4</w:t>
      </w:r>
      <w:r>
        <w:rPr>
          <w:rFonts w:ascii="Calibri" w:eastAsia="Yu Mincho" w:hAnsi="Calibri"/>
          <w:kern w:val="2"/>
          <w:sz w:val="24"/>
          <w:szCs w:val="24"/>
        </w:rPr>
        <w:tab/>
      </w:r>
      <w:r>
        <w:t>Power control for CA</w:t>
      </w:r>
      <w:r>
        <w:tab/>
        <w:t>325</w:t>
      </w:r>
    </w:p>
    <w:p w14:paraId="57876BAA"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1</w:t>
      </w:r>
      <w:r>
        <w:rPr>
          <w:rFonts w:ascii="Calibri" w:eastAsia="Yu Mincho" w:hAnsi="Calibri"/>
          <w:kern w:val="2"/>
          <w:sz w:val="24"/>
          <w:szCs w:val="24"/>
        </w:rPr>
        <w:tab/>
      </w:r>
      <w:r>
        <w:t>General</w:t>
      </w:r>
      <w:r>
        <w:tab/>
        <w:t>325</w:t>
      </w:r>
    </w:p>
    <w:p w14:paraId="013A4DCD"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2</w:t>
      </w:r>
      <w:r>
        <w:rPr>
          <w:rFonts w:ascii="Calibri" w:eastAsia="Yu Mincho" w:hAnsi="Calibri"/>
          <w:kern w:val="2"/>
          <w:sz w:val="24"/>
          <w:szCs w:val="24"/>
        </w:rPr>
        <w:tab/>
      </w:r>
      <w:r>
        <w:t>Absolute power tolerance for CA</w:t>
      </w:r>
      <w:r>
        <w:tab/>
        <w:t>325</w:t>
      </w:r>
    </w:p>
    <w:p w14:paraId="34C75A4F" w14:textId="77777777" w:rsidR="003D7567" w:rsidRDefault="003D7567">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325</w:t>
      </w:r>
    </w:p>
    <w:p w14:paraId="5EE06250" w14:textId="77777777" w:rsidR="003D7567" w:rsidRDefault="003D7567">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325</w:t>
      </w:r>
    </w:p>
    <w:p w14:paraId="612885B1" w14:textId="77777777" w:rsidR="003D7567" w:rsidRDefault="003D7567">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328</w:t>
      </w:r>
    </w:p>
    <w:p w14:paraId="6A9DCBBD" w14:textId="77777777" w:rsidR="003D7567" w:rsidRDefault="003D7567">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329</w:t>
      </w:r>
    </w:p>
    <w:p w14:paraId="429DF5D7" w14:textId="77777777" w:rsidR="003D7567" w:rsidRDefault="003D7567">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330</w:t>
      </w:r>
    </w:p>
    <w:p w14:paraId="40ED0D53" w14:textId="77777777" w:rsidR="003D7567" w:rsidRDefault="003D7567">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333</w:t>
      </w:r>
    </w:p>
    <w:p w14:paraId="61250949" w14:textId="77777777" w:rsidR="003D7567" w:rsidRDefault="003D7567">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335</w:t>
      </w:r>
    </w:p>
    <w:p w14:paraId="64E21114" w14:textId="77777777" w:rsidR="003D7567" w:rsidRDefault="003D7567">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337</w:t>
      </w:r>
    </w:p>
    <w:p w14:paraId="4FB62B1E"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3</w:t>
      </w:r>
      <w:r>
        <w:rPr>
          <w:rFonts w:ascii="Calibri" w:eastAsia="Yu Mincho" w:hAnsi="Calibri"/>
          <w:kern w:val="2"/>
          <w:sz w:val="24"/>
          <w:szCs w:val="24"/>
        </w:rPr>
        <w:tab/>
      </w:r>
      <w:r>
        <w:t>Relative power tolerance for CA</w:t>
      </w:r>
      <w:r>
        <w:tab/>
        <w:t>340</w:t>
      </w:r>
    </w:p>
    <w:p w14:paraId="1AA10B99" w14:textId="77777777" w:rsidR="003D7567" w:rsidRDefault="003D7567">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340</w:t>
      </w:r>
    </w:p>
    <w:p w14:paraId="2F469D10" w14:textId="77777777" w:rsidR="003D7567" w:rsidRDefault="003D7567">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340</w:t>
      </w:r>
    </w:p>
    <w:p w14:paraId="4304364B" w14:textId="77777777" w:rsidR="003D7567" w:rsidRDefault="003D7567">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340</w:t>
      </w:r>
    </w:p>
    <w:p w14:paraId="13A3C007" w14:textId="77777777" w:rsidR="003D7567" w:rsidRDefault="003D7567">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340</w:t>
      </w:r>
    </w:p>
    <w:p w14:paraId="0C0A8BC9" w14:textId="77777777" w:rsidR="003D7567" w:rsidRDefault="003D7567">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340</w:t>
      </w:r>
    </w:p>
    <w:p w14:paraId="0BA15D30" w14:textId="77777777" w:rsidR="003D7567" w:rsidRDefault="003D7567">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340</w:t>
      </w:r>
    </w:p>
    <w:p w14:paraId="4880B2A2" w14:textId="77777777" w:rsidR="003D7567" w:rsidRDefault="003D7567">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340</w:t>
      </w:r>
    </w:p>
    <w:p w14:paraId="0C51D389" w14:textId="77777777" w:rsidR="003D7567" w:rsidRDefault="003D7567">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340</w:t>
      </w:r>
    </w:p>
    <w:p w14:paraId="3A2CEAB6" w14:textId="77777777" w:rsidR="003D7567" w:rsidRDefault="003D7567">
      <w:pPr>
        <w:pStyle w:val="TOC4"/>
        <w:rPr>
          <w:rFonts w:ascii="Calibri" w:eastAsia="Yu Mincho" w:hAnsi="Calibri"/>
          <w:kern w:val="2"/>
          <w:sz w:val="24"/>
          <w:szCs w:val="24"/>
        </w:rPr>
      </w:pPr>
      <w:r>
        <w:t>6.3A.</w:t>
      </w:r>
      <w:r w:rsidRPr="00945D6E">
        <w:rPr>
          <w:rFonts w:eastAsia="SimSun"/>
        </w:rPr>
        <w:t>4</w:t>
      </w:r>
      <w:r>
        <w:t>.</w:t>
      </w:r>
      <w:r w:rsidRPr="00945D6E">
        <w:rPr>
          <w:rFonts w:eastAsia="SimSun"/>
        </w:rPr>
        <w:t>4</w:t>
      </w:r>
      <w:r>
        <w:rPr>
          <w:rFonts w:ascii="Calibri" w:eastAsia="Yu Mincho" w:hAnsi="Calibri"/>
          <w:kern w:val="2"/>
          <w:sz w:val="24"/>
          <w:szCs w:val="24"/>
        </w:rPr>
        <w:tab/>
      </w:r>
      <w:r>
        <w:t>Aggregate power tolerance for CA</w:t>
      </w:r>
      <w:r>
        <w:tab/>
        <w:t>340</w:t>
      </w:r>
    </w:p>
    <w:p w14:paraId="68352DF1" w14:textId="77777777" w:rsidR="003D7567" w:rsidRDefault="003D7567">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340</w:t>
      </w:r>
    </w:p>
    <w:p w14:paraId="5B3070FB" w14:textId="77777777" w:rsidR="003D7567" w:rsidRDefault="003D7567">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340</w:t>
      </w:r>
    </w:p>
    <w:p w14:paraId="6C6B45BE" w14:textId="77777777" w:rsidR="003D7567" w:rsidRDefault="003D7567">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343</w:t>
      </w:r>
    </w:p>
    <w:p w14:paraId="6A5F6DD3" w14:textId="77777777" w:rsidR="003D7567" w:rsidRDefault="003D7567">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345</w:t>
      </w:r>
    </w:p>
    <w:p w14:paraId="6A0535C1" w14:textId="77777777" w:rsidR="003D7567" w:rsidRDefault="003D7567">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347</w:t>
      </w:r>
    </w:p>
    <w:p w14:paraId="64EC21DA" w14:textId="77777777" w:rsidR="003D7567" w:rsidRDefault="003D7567">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349</w:t>
      </w:r>
    </w:p>
    <w:p w14:paraId="51DB81E2" w14:textId="77777777" w:rsidR="003D7567" w:rsidRDefault="003D7567">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351</w:t>
      </w:r>
    </w:p>
    <w:p w14:paraId="6D12A533" w14:textId="77777777" w:rsidR="003D7567" w:rsidRDefault="003D7567">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353</w:t>
      </w:r>
    </w:p>
    <w:p w14:paraId="7F587728" w14:textId="77777777" w:rsidR="003D7567" w:rsidRDefault="003D7567">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355</w:t>
      </w:r>
    </w:p>
    <w:p w14:paraId="7FE02D71" w14:textId="77777777" w:rsidR="003D7567" w:rsidRDefault="003D7567">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355</w:t>
      </w:r>
    </w:p>
    <w:p w14:paraId="563C4841" w14:textId="77777777" w:rsidR="003D7567" w:rsidRDefault="003D7567">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355</w:t>
      </w:r>
    </w:p>
    <w:p w14:paraId="61ACB75C" w14:textId="77777777" w:rsidR="003D7567" w:rsidRDefault="003D7567">
      <w:pPr>
        <w:pStyle w:val="TOC3"/>
        <w:rPr>
          <w:rFonts w:ascii="Calibri" w:eastAsia="Yu Mincho" w:hAnsi="Calibri"/>
          <w:kern w:val="2"/>
          <w:sz w:val="24"/>
          <w:szCs w:val="24"/>
        </w:rPr>
      </w:pPr>
      <w:r>
        <w:t>6.3D.</w:t>
      </w:r>
      <w:r w:rsidRPr="00945D6E">
        <w:rPr>
          <w:rFonts w:eastAsia="SimSun"/>
        </w:rPr>
        <w:t>2</w:t>
      </w:r>
      <w:r>
        <w:rPr>
          <w:rFonts w:ascii="Calibri" w:eastAsia="Yu Mincho" w:hAnsi="Calibri"/>
          <w:kern w:val="2"/>
          <w:sz w:val="24"/>
          <w:szCs w:val="24"/>
        </w:rPr>
        <w:tab/>
      </w:r>
      <w:r>
        <w:t>Transmit OFF power for UL MIMO</w:t>
      </w:r>
      <w:r>
        <w:tab/>
        <w:t>358</w:t>
      </w:r>
    </w:p>
    <w:p w14:paraId="3A0324C8" w14:textId="77777777" w:rsidR="003D7567" w:rsidRDefault="003D7567">
      <w:pPr>
        <w:pStyle w:val="TOC3"/>
        <w:rPr>
          <w:rFonts w:ascii="Calibri" w:eastAsia="Yu Mincho" w:hAnsi="Calibri"/>
          <w:kern w:val="2"/>
          <w:sz w:val="24"/>
          <w:szCs w:val="24"/>
        </w:rPr>
      </w:pPr>
      <w:r>
        <w:t>6.3D.3</w:t>
      </w:r>
      <w:r>
        <w:rPr>
          <w:rFonts w:ascii="Calibri" w:eastAsia="Yu Mincho" w:hAnsi="Calibri"/>
          <w:kern w:val="2"/>
          <w:sz w:val="24"/>
          <w:szCs w:val="24"/>
        </w:rPr>
        <w:tab/>
      </w:r>
      <w:r>
        <w:t>Transmit ON/OFF time mask for UL MIMO</w:t>
      </w:r>
      <w:r>
        <w:tab/>
        <w:t>360</w:t>
      </w:r>
    </w:p>
    <w:p w14:paraId="25A6D6C3" w14:textId="77777777" w:rsidR="003D7567" w:rsidRDefault="003D7567">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360</w:t>
      </w:r>
    </w:p>
    <w:p w14:paraId="0C89C2F8"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2</w:t>
      </w:r>
      <w:r>
        <w:rPr>
          <w:rFonts w:ascii="Calibri" w:eastAsia="Yu Mincho" w:hAnsi="Calibri"/>
          <w:kern w:val="2"/>
          <w:sz w:val="24"/>
          <w:szCs w:val="24"/>
        </w:rPr>
        <w:tab/>
      </w:r>
      <w:r>
        <w:t>Void</w:t>
      </w:r>
      <w:r>
        <w:tab/>
        <w:t>363</w:t>
      </w:r>
    </w:p>
    <w:p w14:paraId="1C096C8D"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3</w:t>
      </w:r>
      <w:r>
        <w:rPr>
          <w:rFonts w:ascii="Calibri" w:eastAsia="Yu Mincho" w:hAnsi="Calibri"/>
          <w:kern w:val="2"/>
          <w:sz w:val="24"/>
          <w:szCs w:val="24"/>
        </w:rPr>
        <w:tab/>
      </w:r>
      <w:r>
        <w:t>Void</w:t>
      </w:r>
      <w:r>
        <w:tab/>
        <w:t>363</w:t>
      </w:r>
    </w:p>
    <w:p w14:paraId="30962980" w14:textId="77777777" w:rsidR="003D7567" w:rsidRDefault="003D7567">
      <w:pPr>
        <w:pStyle w:val="TOC4"/>
        <w:rPr>
          <w:rFonts w:ascii="Calibri" w:eastAsia="Yu Mincho" w:hAnsi="Calibri"/>
          <w:kern w:val="2"/>
          <w:sz w:val="24"/>
          <w:szCs w:val="24"/>
        </w:rPr>
      </w:pPr>
      <w:r>
        <w:t>6.3D.</w:t>
      </w:r>
      <w:r w:rsidRPr="00945D6E">
        <w:rPr>
          <w:rFonts w:eastAsia="SimSun"/>
        </w:rPr>
        <w:t>3</w:t>
      </w:r>
      <w:r>
        <w:t>.</w:t>
      </w:r>
      <w:r w:rsidRPr="00945D6E">
        <w:rPr>
          <w:rFonts w:eastAsia="SimSun"/>
        </w:rPr>
        <w:t>4</w:t>
      </w:r>
      <w:r>
        <w:rPr>
          <w:rFonts w:ascii="Calibri" w:eastAsia="Yu Mincho" w:hAnsi="Calibri"/>
          <w:kern w:val="2"/>
          <w:sz w:val="24"/>
          <w:szCs w:val="24"/>
        </w:rPr>
        <w:tab/>
      </w:r>
      <w:r>
        <w:t>Void</w:t>
      </w:r>
      <w:r>
        <w:tab/>
        <w:t>363</w:t>
      </w:r>
    </w:p>
    <w:p w14:paraId="0BC2E9E5" w14:textId="77777777" w:rsidR="003D7567" w:rsidRDefault="003D7567">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363</w:t>
      </w:r>
    </w:p>
    <w:p w14:paraId="4F93BA3A" w14:textId="77777777" w:rsidR="003D7567" w:rsidRDefault="003D7567">
      <w:pPr>
        <w:pStyle w:val="TOC3"/>
        <w:rPr>
          <w:rFonts w:ascii="Calibri" w:eastAsia="Yu Mincho" w:hAnsi="Calibri"/>
          <w:kern w:val="2"/>
          <w:sz w:val="24"/>
          <w:szCs w:val="24"/>
        </w:rPr>
      </w:pPr>
      <w:r>
        <w:lastRenderedPageBreak/>
        <w:t>6.4.1</w:t>
      </w:r>
      <w:r>
        <w:rPr>
          <w:rFonts w:ascii="Calibri" w:eastAsia="Yu Mincho" w:hAnsi="Calibri"/>
          <w:kern w:val="2"/>
          <w:sz w:val="24"/>
          <w:szCs w:val="24"/>
        </w:rPr>
        <w:tab/>
      </w:r>
      <w:r>
        <w:t>Frequency error</w:t>
      </w:r>
      <w:r>
        <w:tab/>
        <w:t>363</w:t>
      </w:r>
    </w:p>
    <w:p w14:paraId="715C1A36" w14:textId="77777777" w:rsidR="003D7567" w:rsidRDefault="003D7567">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365</w:t>
      </w:r>
    </w:p>
    <w:p w14:paraId="75666CF8" w14:textId="77777777" w:rsidR="003D7567" w:rsidRDefault="003D7567">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366</w:t>
      </w:r>
    </w:p>
    <w:p w14:paraId="756F60E6" w14:textId="77777777" w:rsidR="003D7567" w:rsidRDefault="003D7567">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374</w:t>
      </w:r>
    </w:p>
    <w:p w14:paraId="4CE54CAB" w14:textId="77777777" w:rsidR="003D7567" w:rsidRDefault="003D7567">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376</w:t>
      </w:r>
    </w:p>
    <w:p w14:paraId="13BB125E" w14:textId="77777777" w:rsidR="003D7567" w:rsidRDefault="003D7567">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381</w:t>
      </w:r>
    </w:p>
    <w:p w14:paraId="0ABC5640" w14:textId="77777777" w:rsidR="003D7567" w:rsidRDefault="003D7567">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394</w:t>
      </w:r>
    </w:p>
    <w:p w14:paraId="76458E44" w14:textId="77777777" w:rsidR="003D7567" w:rsidRDefault="003D7567">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397</w:t>
      </w:r>
    </w:p>
    <w:p w14:paraId="656FCFAC" w14:textId="77777777" w:rsidR="003D7567" w:rsidRDefault="003D7567">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400</w:t>
      </w:r>
    </w:p>
    <w:p w14:paraId="0D7ED4D3" w14:textId="77777777" w:rsidR="003D7567" w:rsidRDefault="003D7567">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405</w:t>
      </w:r>
    </w:p>
    <w:p w14:paraId="55B7663D" w14:textId="77777777" w:rsidR="003D7567" w:rsidRDefault="003D7567">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405</w:t>
      </w:r>
    </w:p>
    <w:p w14:paraId="77DA05DA" w14:textId="77777777" w:rsidR="003D7567" w:rsidRDefault="003D7567">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405</w:t>
      </w:r>
    </w:p>
    <w:p w14:paraId="021F7848" w14:textId="77777777" w:rsidR="003D7567" w:rsidRDefault="003D7567">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406</w:t>
      </w:r>
    </w:p>
    <w:p w14:paraId="0C560DD8" w14:textId="77777777" w:rsidR="003D7567" w:rsidRDefault="003D7567">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408</w:t>
      </w:r>
    </w:p>
    <w:p w14:paraId="5C5DC6F9" w14:textId="77777777" w:rsidR="003D7567" w:rsidRDefault="003D7567">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409</w:t>
      </w:r>
    </w:p>
    <w:p w14:paraId="14A73570" w14:textId="77777777" w:rsidR="003D7567" w:rsidRDefault="003D7567">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411</w:t>
      </w:r>
    </w:p>
    <w:p w14:paraId="6DB9BEF6" w14:textId="77777777" w:rsidR="003D7567" w:rsidRDefault="003D7567">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412</w:t>
      </w:r>
    </w:p>
    <w:p w14:paraId="09DFC2D4" w14:textId="77777777" w:rsidR="003D7567" w:rsidRDefault="003D7567">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414</w:t>
      </w:r>
    </w:p>
    <w:p w14:paraId="68420260" w14:textId="77777777" w:rsidR="003D7567" w:rsidRDefault="003D7567">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416</w:t>
      </w:r>
    </w:p>
    <w:p w14:paraId="47620207" w14:textId="77777777" w:rsidR="003D7567" w:rsidRDefault="003D7567">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418</w:t>
      </w:r>
    </w:p>
    <w:p w14:paraId="15F4A8A1" w14:textId="77777777" w:rsidR="003D7567" w:rsidRDefault="003D7567">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418</w:t>
      </w:r>
    </w:p>
    <w:p w14:paraId="65F5D30C" w14:textId="77777777" w:rsidR="003D7567" w:rsidRDefault="003D7567">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418</w:t>
      </w:r>
    </w:p>
    <w:p w14:paraId="22AE53CB" w14:textId="77777777" w:rsidR="003D7567" w:rsidRDefault="003D7567">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418</w:t>
      </w:r>
    </w:p>
    <w:p w14:paraId="14D163D2" w14:textId="77777777" w:rsidR="003D7567" w:rsidRDefault="003D7567">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419</w:t>
      </w:r>
    </w:p>
    <w:p w14:paraId="3FEF374C" w14:textId="77777777" w:rsidR="003D7567" w:rsidRDefault="003D7567">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422</w:t>
      </w:r>
    </w:p>
    <w:p w14:paraId="57292770" w14:textId="77777777" w:rsidR="003D7567" w:rsidRDefault="003D7567">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424</w:t>
      </w:r>
    </w:p>
    <w:p w14:paraId="60DAE2CE" w14:textId="77777777" w:rsidR="003D7567" w:rsidRDefault="003D7567">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427</w:t>
      </w:r>
    </w:p>
    <w:p w14:paraId="483BE0FC" w14:textId="77777777" w:rsidR="003D7567" w:rsidRDefault="003D7567">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430</w:t>
      </w:r>
    </w:p>
    <w:p w14:paraId="3C330FD2" w14:textId="77777777" w:rsidR="003D7567" w:rsidRDefault="003D7567">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433</w:t>
      </w:r>
    </w:p>
    <w:p w14:paraId="0DF2B0D3" w14:textId="77777777" w:rsidR="003D7567" w:rsidRDefault="003D7567">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436</w:t>
      </w:r>
    </w:p>
    <w:p w14:paraId="327657B5" w14:textId="77777777" w:rsidR="003D7567" w:rsidRDefault="003D7567">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440</w:t>
      </w:r>
    </w:p>
    <w:p w14:paraId="010F986B" w14:textId="77777777" w:rsidR="003D7567" w:rsidRDefault="003D7567">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440</w:t>
      </w:r>
    </w:p>
    <w:p w14:paraId="4E56F64B"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441</w:t>
      </w:r>
    </w:p>
    <w:p w14:paraId="793388A4"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444</w:t>
      </w:r>
    </w:p>
    <w:p w14:paraId="490DE860"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446</w:t>
      </w:r>
    </w:p>
    <w:p w14:paraId="35987AD3" w14:textId="77777777" w:rsidR="003D7567" w:rsidRDefault="003D7567">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447</w:t>
      </w:r>
    </w:p>
    <w:p w14:paraId="35ACC339" w14:textId="77777777" w:rsidR="003D7567" w:rsidRDefault="003D7567">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449</w:t>
      </w:r>
    </w:p>
    <w:p w14:paraId="3FCA41FD" w14:textId="77777777" w:rsidR="003D7567" w:rsidRDefault="003D7567">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450</w:t>
      </w:r>
    </w:p>
    <w:p w14:paraId="4D527069" w14:textId="77777777" w:rsidR="003D7567" w:rsidRDefault="003D7567">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452</w:t>
      </w:r>
    </w:p>
    <w:p w14:paraId="6EAF3C64" w14:textId="77777777" w:rsidR="003D7567" w:rsidRDefault="003D7567">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453</w:t>
      </w:r>
    </w:p>
    <w:p w14:paraId="53ACB6C6" w14:textId="77777777" w:rsidR="003D7567" w:rsidRDefault="003D7567">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453</w:t>
      </w:r>
    </w:p>
    <w:p w14:paraId="23EC99E1" w14:textId="77777777" w:rsidR="003D7567" w:rsidRDefault="003D7567">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456</w:t>
      </w:r>
    </w:p>
    <w:p w14:paraId="46D81F4F"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.2</w:t>
      </w:r>
      <w:r>
        <w:rPr>
          <w:rFonts w:ascii="Calibri" w:eastAsia="Yu Mincho" w:hAnsi="Calibri"/>
          <w:kern w:val="2"/>
          <w:sz w:val="24"/>
          <w:szCs w:val="24"/>
        </w:rPr>
        <w:tab/>
      </w:r>
      <w:r w:rsidRPr="00945D6E">
        <w:rPr>
          <w:rFonts w:eastAsia="Malgun Gothic"/>
        </w:rPr>
        <w:t>In-band emissions for CA (3UL CA)</w:t>
      </w:r>
      <w:r>
        <w:tab/>
        <w:t>461</w:t>
      </w:r>
    </w:p>
    <w:p w14:paraId="6C35F9FB"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.3</w:t>
      </w:r>
      <w:r>
        <w:rPr>
          <w:rFonts w:ascii="Calibri" w:eastAsia="Yu Mincho" w:hAnsi="Calibri"/>
          <w:kern w:val="2"/>
          <w:sz w:val="24"/>
          <w:szCs w:val="24"/>
        </w:rPr>
        <w:tab/>
      </w:r>
      <w:r w:rsidRPr="00945D6E">
        <w:rPr>
          <w:rFonts w:eastAsia="Malgun Gothic"/>
        </w:rPr>
        <w:t>In-band emissions for CA (4UL CA)</w:t>
      </w:r>
      <w:r>
        <w:tab/>
        <w:t>466</w:t>
      </w:r>
    </w:p>
    <w:p w14:paraId="6DC3FBAE"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.4</w:t>
      </w:r>
      <w:r>
        <w:rPr>
          <w:rFonts w:ascii="Calibri" w:eastAsia="Yu Mincho" w:hAnsi="Calibri"/>
          <w:kern w:val="2"/>
          <w:sz w:val="24"/>
          <w:szCs w:val="24"/>
        </w:rPr>
        <w:tab/>
      </w:r>
      <w:r w:rsidRPr="00945D6E">
        <w:rPr>
          <w:rFonts w:eastAsia="Malgun Gothic"/>
        </w:rPr>
        <w:t>In-band emissions for CA (5UL CA)</w:t>
      </w:r>
      <w:r>
        <w:tab/>
        <w:t>470</w:t>
      </w:r>
    </w:p>
    <w:p w14:paraId="129B38D3" w14:textId="77777777" w:rsidR="003D7567" w:rsidRDefault="003D7567">
      <w:pPr>
        <w:pStyle w:val="TOC5"/>
        <w:rPr>
          <w:rFonts w:ascii="Calibri" w:eastAsia="Yu Mincho" w:hAnsi="Calibri"/>
          <w:kern w:val="2"/>
          <w:sz w:val="24"/>
          <w:szCs w:val="24"/>
        </w:rPr>
      </w:pPr>
      <w:r w:rsidRPr="00945D6E">
        <w:rPr>
          <w:rFonts w:eastAsia="Malgun Gothic"/>
        </w:rPr>
        <w:t>6.4A.</w:t>
      </w:r>
      <w:r w:rsidRPr="00945D6E">
        <w:rPr>
          <w:rFonts w:eastAsia="Malgun Gothic"/>
          <w:lang w:eastAsia="zh-TW"/>
        </w:rPr>
        <w:t>2.3</w:t>
      </w:r>
      <w:r w:rsidRPr="00945D6E">
        <w:rPr>
          <w:rFonts w:eastAsia="Malgun Gothic"/>
        </w:rPr>
        <w:t>.5</w:t>
      </w:r>
      <w:r>
        <w:rPr>
          <w:rFonts w:ascii="Calibri" w:eastAsia="Yu Mincho" w:hAnsi="Calibri"/>
          <w:kern w:val="2"/>
          <w:sz w:val="24"/>
          <w:szCs w:val="24"/>
        </w:rPr>
        <w:tab/>
      </w:r>
      <w:r w:rsidRPr="00945D6E">
        <w:rPr>
          <w:rFonts w:eastAsia="Malgun Gothic"/>
        </w:rPr>
        <w:t>In-band emissions for CA (6UL CA)</w:t>
      </w:r>
      <w:r>
        <w:tab/>
        <w:t>474</w:t>
      </w:r>
    </w:p>
    <w:p w14:paraId="67DFBECE" w14:textId="77777777" w:rsidR="003D7567" w:rsidRDefault="003D7567">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479</w:t>
      </w:r>
    </w:p>
    <w:p w14:paraId="0DA7E1F8" w14:textId="77777777" w:rsidR="003D7567" w:rsidRDefault="003D7567">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484</w:t>
      </w:r>
    </w:p>
    <w:p w14:paraId="7C94A79B" w14:textId="77777777" w:rsidR="003D7567" w:rsidRDefault="003D7567">
      <w:pPr>
        <w:pStyle w:val="TOC4"/>
        <w:rPr>
          <w:rFonts w:ascii="Calibri" w:eastAsia="Yu Mincho" w:hAnsi="Calibri"/>
          <w:kern w:val="2"/>
          <w:sz w:val="24"/>
          <w:szCs w:val="24"/>
        </w:rPr>
      </w:pPr>
      <w:r>
        <w:t>6.4A.2.4</w:t>
      </w:r>
      <w:r>
        <w:rPr>
          <w:rFonts w:ascii="Calibri" w:eastAsia="Yu Mincho" w:hAnsi="Calibri"/>
          <w:kern w:val="2"/>
          <w:sz w:val="24"/>
          <w:szCs w:val="24"/>
        </w:rPr>
        <w:tab/>
      </w:r>
      <w:r>
        <w:t>Void</w:t>
      </w:r>
      <w:r>
        <w:tab/>
        <w:t>490</w:t>
      </w:r>
    </w:p>
    <w:p w14:paraId="6DEECE35" w14:textId="77777777" w:rsidR="003D7567" w:rsidRDefault="003D7567">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490</w:t>
      </w:r>
    </w:p>
    <w:p w14:paraId="7D69AC7B" w14:textId="77777777" w:rsidR="003D7567" w:rsidRDefault="003D7567">
      <w:pPr>
        <w:pStyle w:val="TOC2"/>
        <w:rPr>
          <w:rFonts w:ascii="Calibri" w:eastAsia="Yu Mincho" w:hAnsi="Calibri"/>
          <w:kern w:val="2"/>
          <w:sz w:val="24"/>
          <w:szCs w:val="24"/>
        </w:rPr>
      </w:pPr>
      <w:r>
        <w:t>6.4</w:t>
      </w:r>
      <w:r w:rsidRPr="00945D6E">
        <w:rPr>
          <w:rFonts w:eastAsia="SimSun"/>
        </w:rPr>
        <w:t>D</w:t>
      </w:r>
      <w:r>
        <w:rPr>
          <w:rFonts w:ascii="Calibri" w:eastAsia="Yu Mincho" w:hAnsi="Calibri"/>
          <w:kern w:val="2"/>
          <w:sz w:val="24"/>
          <w:szCs w:val="24"/>
        </w:rPr>
        <w:tab/>
      </w:r>
      <w:r>
        <w:t>Transmit signal quality for UL MIMO</w:t>
      </w:r>
      <w:r>
        <w:tab/>
        <w:t>490</w:t>
      </w:r>
    </w:p>
    <w:p w14:paraId="5A0AD3CF" w14:textId="77777777" w:rsidR="003D7567" w:rsidRDefault="003D7567">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490</w:t>
      </w:r>
    </w:p>
    <w:p w14:paraId="6C6C800B" w14:textId="77777777" w:rsidR="003D7567" w:rsidRDefault="003D7567">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490</w:t>
      </w:r>
    </w:p>
    <w:p w14:paraId="197909A7" w14:textId="77777777" w:rsidR="003D7567" w:rsidRDefault="003D7567">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492</w:t>
      </w:r>
    </w:p>
    <w:p w14:paraId="5374159F" w14:textId="77777777" w:rsidR="003D7567" w:rsidRDefault="003D7567">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492</w:t>
      </w:r>
    </w:p>
    <w:p w14:paraId="276E5951" w14:textId="77777777" w:rsidR="003D7567" w:rsidRDefault="003D7567">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495</w:t>
      </w:r>
    </w:p>
    <w:p w14:paraId="4F65491F" w14:textId="77777777" w:rsidR="003D7567" w:rsidRDefault="003D7567">
      <w:pPr>
        <w:pStyle w:val="TOC4"/>
        <w:rPr>
          <w:rFonts w:ascii="Calibri" w:eastAsia="Yu Mincho" w:hAnsi="Calibri"/>
          <w:kern w:val="2"/>
          <w:sz w:val="24"/>
          <w:szCs w:val="24"/>
        </w:rPr>
      </w:pPr>
      <w:r>
        <w:t>6.4D.2.3</w:t>
      </w:r>
      <w:r>
        <w:rPr>
          <w:rFonts w:ascii="Calibri" w:eastAsia="Yu Mincho" w:hAnsi="Calibri"/>
          <w:kern w:val="2"/>
          <w:sz w:val="24"/>
          <w:szCs w:val="24"/>
        </w:rPr>
        <w:tab/>
      </w:r>
      <w:r>
        <w:t>In-band emissions for UL MIMO</w:t>
      </w:r>
      <w:r>
        <w:tab/>
        <w:t>500</w:t>
      </w:r>
    </w:p>
    <w:p w14:paraId="7BB31C26" w14:textId="77777777" w:rsidR="003D7567" w:rsidRDefault="003D7567">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510</w:t>
      </w:r>
    </w:p>
    <w:p w14:paraId="214BE19B" w14:textId="77777777" w:rsidR="003D7567" w:rsidRDefault="003D7567">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516</w:t>
      </w:r>
    </w:p>
    <w:p w14:paraId="771ABE43" w14:textId="77777777" w:rsidR="003D7567" w:rsidRDefault="003D7567">
      <w:pPr>
        <w:pStyle w:val="TOC2"/>
        <w:rPr>
          <w:rFonts w:ascii="Calibri" w:eastAsia="Yu Mincho" w:hAnsi="Calibri"/>
          <w:kern w:val="2"/>
          <w:sz w:val="24"/>
          <w:szCs w:val="24"/>
        </w:rPr>
      </w:pPr>
      <w:r>
        <w:t>6.5</w:t>
      </w:r>
      <w:r>
        <w:rPr>
          <w:rFonts w:ascii="Calibri" w:eastAsia="Yu Mincho" w:hAnsi="Calibri"/>
          <w:kern w:val="2"/>
          <w:sz w:val="24"/>
          <w:szCs w:val="24"/>
        </w:rPr>
        <w:tab/>
      </w:r>
      <w:r>
        <w:t>Output RF spectrum emissions</w:t>
      </w:r>
      <w:r>
        <w:tab/>
        <w:t>519</w:t>
      </w:r>
    </w:p>
    <w:p w14:paraId="58021111" w14:textId="77777777" w:rsidR="003D7567" w:rsidRDefault="003D7567">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519</w:t>
      </w:r>
    </w:p>
    <w:p w14:paraId="62559569" w14:textId="77777777" w:rsidR="003D7567" w:rsidRDefault="003D7567">
      <w:pPr>
        <w:pStyle w:val="TOC3"/>
        <w:rPr>
          <w:rFonts w:ascii="Calibri" w:eastAsia="Yu Mincho" w:hAnsi="Calibri"/>
          <w:kern w:val="2"/>
          <w:sz w:val="24"/>
          <w:szCs w:val="24"/>
        </w:rPr>
      </w:pPr>
      <w:r>
        <w:lastRenderedPageBreak/>
        <w:t>6.5.2</w:t>
      </w:r>
      <w:r>
        <w:rPr>
          <w:rFonts w:ascii="Calibri" w:eastAsia="Yu Mincho" w:hAnsi="Calibri"/>
          <w:kern w:val="2"/>
          <w:sz w:val="24"/>
          <w:szCs w:val="24"/>
        </w:rPr>
        <w:tab/>
      </w:r>
      <w:r>
        <w:t>Out of band emission</w:t>
      </w:r>
      <w:r>
        <w:tab/>
        <w:t>522</w:t>
      </w:r>
    </w:p>
    <w:p w14:paraId="0851CDFE" w14:textId="77777777" w:rsidR="003D7567" w:rsidRDefault="003D7567">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522</w:t>
      </w:r>
    </w:p>
    <w:p w14:paraId="45582B84" w14:textId="77777777" w:rsidR="003D7567" w:rsidRDefault="003D7567">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525</w:t>
      </w:r>
    </w:p>
    <w:p w14:paraId="628A412A" w14:textId="77777777" w:rsidR="003D7567" w:rsidRDefault="003D7567">
      <w:pPr>
        <w:pStyle w:val="TOC4"/>
        <w:rPr>
          <w:rFonts w:ascii="Calibri" w:eastAsia="Yu Mincho" w:hAnsi="Calibri"/>
          <w:kern w:val="2"/>
          <w:sz w:val="24"/>
          <w:szCs w:val="24"/>
        </w:rPr>
      </w:pPr>
      <w:r>
        <w:t>6.5.2.</w:t>
      </w:r>
      <w:r w:rsidRPr="00945D6E">
        <w:rPr>
          <w:rFonts w:eastAsia="SimSun"/>
        </w:rPr>
        <w:t>2</w:t>
      </w:r>
      <w:r>
        <w:rPr>
          <w:rFonts w:ascii="Calibri" w:eastAsia="Yu Mincho" w:hAnsi="Calibri"/>
          <w:kern w:val="2"/>
          <w:sz w:val="24"/>
          <w:szCs w:val="24"/>
        </w:rPr>
        <w:tab/>
      </w:r>
      <w:r>
        <w:t>Void</w:t>
      </w:r>
      <w:r>
        <w:tab/>
        <w:t>527</w:t>
      </w:r>
    </w:p>
    <w:p w14:paraId="6CF2DCC5" w14:textId="77777777" w:rsidR="003D7567" w:rsidRDefault="003D7567">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w:t>
      </w:r>
      <w:r>
        <w:tab/>
        <w:t>527</w:t>
      </w:r>
    </w:p>
    <w:p w14:paraId="3C0C5CB7" w14:textId="77777777" w:rsidR="003D7567" w:rsidRDefault="003D7567">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533</w:t>
      </w:r>
    </w:p>
    <w:p w14:paraId="414DA8BB" w14:textId="77777777" w:rsidR="003D7567" w:rsidRDefault="003D7567">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533</w:t>
      </w:r>
    </w:p>
    <w:p w14:paraId="5B4ED603" w14:textId="77777777" w:rsidR="003D7567" w:rsidRDefault="003D7567">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538</w:t>
      </w:r>
    </w:p>
    <w:p w14:paraId="7A752740" w14:textId="77777777" w:rsidR="003D7567" w:rsidRDefault="003D7567">
      <w:pPr>
        <w:pStyle w:val="TOC4"/>
        <w:rPr>
          <w:rFonts w:ascii="Calibri" w:eastAsia="Yu Mincho" w:hAnsi="Calibri"/>
          <w:kern w:val="2"/>
          <w:sz w:val="24"/>
          <w:szCs w:val="24"/>
        </w:rPr>
      </w:pPr>
      <w:r>
        <w:t>6.5.3.</w:t>
      </w:r>
      <w:r w:rsidRPr="00945D6E">
        <w:rPr>
          <w:rFonts w:eastAsia="SimSun"/>
        </w:rPr>
        <w:t>2</w:t>
      </w:r>
      <w:r>
        <w:rPr>
          <w:rFonts w:ascii="Calibri" w:eastAsia="Yu Mincho" w:hAnsi="Calibri"/>
          <w:kern w:val="2"/>
          <w:sz w:val="24"/>
          <w:szCs w:val="24"/>
        </w:rPr>
        <w:tab/>
      </w:r>
      <w:r>
        <w:t>Spurious emission band UE co-existence</w:t>
      </w:r>
      <w:r>
        <w:tab/>
        <w:t>539</w:t>
      </w:r>
    </w:p>
    <w:p w14:paraId="7B6FAD3F" w14:textId="77777777" w:rsidR="003D7567" w:rsidRDefault="003D7567">
      <w:pPr>
        <w:pStyle w:val="TOC4"/>
        <w:rPr>
          <w:rFonts w:ascii="Calibri" w:eastAsia="Yu Mincho" w:hAnsi="Calibri"/>
          <w:kern w:val="2"/>
          <w:sz w:val="24"/>
          <w:szCs w:val="24"/>
        </w:rPr>
      </w:pPr>
      <w:r>
        <w:t>6.5.3.</w:t>
      </w:r>
      <w:r w:rsidRPr="00945D6E">
        <w:rPr>
          <w:rFonts w:eastAsia="SimSun"/>
        </w:rPr>
        <w:t>2_1</w:t>
      </w:r>
      <w:r>
        <w:rPr>
          <w:rFonts w:ascii="Calibri" w:eastAsia="Yu Mincho" w:hAnsi="Calibri"/>
          <w:kern w:val="2"/>
          <w:sz w:val="24"/>
          <w:szCs w:val="24"/>
        </w:rPr>
        <w:tab/>
      </w:r>
      <w:r>
        <w:t>Spurious emission band UE co-existence with Power Boost</w:t>
      </w:r>
      <w:r>
        <w:tab/>
        <w:t>543</w:t>
      </w:r>
    </w:p>
    <w:p w14:paraId="0656326A" w14:textId="77777777" w:rsidR="003D7567" w:rsidRDefault="003D7567">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545</w:t>
      </w:r>
    </w:p>
    <w:p w14:paraId="33D8CEF8" w14:textId="77777777" w:rsidR="003D7567" w:rsidRDefault="003D7567">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550</w:t>
      </w:r>
    </w:p>
    <w:p w14:paraId="1F88DE5B" w14:textId="77777777" w:rsidR="003D7567" w:rsidRDefault="003D7567">
      <w:pPr>
        <w:pStyle w:val="TOC2"/>
        <w:rPr>
          <w:rFonts w:ascii="Calibri" w:eastAsia="Yu Mincho" w:hAnsi="Calibri"/>
          <w:kern w:val="2"/>
          <w:sz w:val="24"/>
          <w:szCs w:val="24"/>
        </w:rPr>
      </w:pPr>
      <w:r>
        <w:t>6.5</w:t>
      </w:r>
      <w:r w:rsidRPr="00945D6E">
        <w:rPr>
          <w:rFonts w:eastAsia="SimSun"/>
        </w:rPr>
        <w:t>A</w:t>
      </w:r>
      <w:r>
        <w:rPr>
          <w:rFonts w:ascii="Calibri" w:eastAsia="Yu Mincho" w:hAnsi="Calibri"/>
          <w:kern w:val="2"/>
          <w:sz w:val="24"/>
          <w:szCs w:val="24"/>
        </w:rPr>
        <w:tab/>
      </w:r>
      <w:r>
        <w:t>Output RF spectrum emissions for CA</w:t>
      </w:r>
      <w:r>
        <w:tab/>
        <w:t>551</w:t>
      </w:r>
    </w:p>
    <w:p w14:paraId="60C70FDD" w14:textId="77777777" w:rsidR="003D7567" w:rsidRDefault="003D7567">
      <w:pPr>
        <w:pStyle w:val="TOC3"/>
        <w:rPr>
          <w:rFonts w:ascii="Calibri" w:eastAsia="Yu Mincho" w:hAnsi="Calibri"/>
          <w:kern w:val="2"/>
          <w:sz w:val="24"/>
          <w:szCs w:val="24"/>
        </w:rPr>
      </w:pPr>
      <w:r>
        <w:t>6.5</w:t>
      </w:r>
      <w:r w:rsidRPr="00945D6E">
        <w:rPr>
          <w:rFonts w:eastAsia="SimSun"/>
        </w:rPr>
        <w:t>A</w:t>
      </w:r>
      <w:r>
        <w:t>.1</w:t>
      </w:r>
      <w:r>
        <w:rPr>
          <w:rFonts w:ascii="Calibri" w:eastAsia="Yu Mincho" w:hAnsi="Calibri"/>
          <w:kern w:val="2"/>
          <w:sz w:val="24"/>
          <w:szCs w:val="24"/>
        </w:rPr>
        <w:tab/>
      </w:r>
      <w:r>
        <w:t>Occupied bandwidth for CA</w:t>
      </w:r>
      <w:r>
        <w:tab/>
        <w:t>551</w:t>
      </w:r>
    </w:p>
    <w:p w14:paraId="4FB88413" w14:textId="77777777" w:rsidR="003D7567" w:rsidRDefault="003D7567">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551</w:t>
      </w:r>
    </w:p>
    <w:p w14:paraId="74AFB13A" w14:textId="77777777" w:rsidR="003D7567" w:rsidRDefault="003D7567">
      <w:pPr>
        <w:pStyle w:val="TOC4"/>
        <w:rPr>
          <w:rFonts w:ascii="Calibri" w:eastAsia="Yu Mincho" w:hAnsi="Calibri"/>
          <w:kern w:val="2"/>
          <w:sz w:val="24"/>
          <w:szCs w:val="24"/>
        </w:rPr>
      </w:pPr>
      <w:r w:rsidRPr="00945D6E">
        <w:rPr>
          <w:rFonts w:eastAsia="Batang"/>
        </w:rPr>
        <w:t>6.5A.1.1</w:t>
      </w:r>
      <w:r>
        <w:rPr>
          <w:rFonts w:ascii="Calibri" w:eastAsia="Yu Mincho" w:hAnsi="Calibri"/>
          <w:kern w:val="2"/>
          <w:sz w:val="24"/>
          <w:szCs w:val="24"/>
        </w:rPr>
        <w:tab/>
      </w:r>
      <w:r w:rsidRPr="00945D6E">
        <w:rPr>
          <w:rFonts w:eastAsia="Batang"/>
        </w:rPr>
        <w:t>Occupied bandwidth for CA (2UL CA)</w:t>
      </w:r>
      <w:r>
        <w:tab/>
        <w:t>552</w:t>
      </w:r>
    </w:p>
    <w:p w14:paraId="132F0698" w14:textId="77777777" w:rsidR="003D7567" w:rsidRDefault="003D7567">
      <w:pPr>
        <w:pStyle w:val="TOC4"/>
        <w:rPr>
          <w:rFonts w:ascii="Calibri" w:eastAsia="Yu Mincho" w:hAnsi="Calibri"/>
          <w:kern w:val="2"/>
          <w:sz w:val="24"/>
          <w:szCs w:val="24"/>
        </w:rPr>
      </w:pPr>
      <w:r w:rsidRPr="00945D6E">
        <w:rPr>
          <w:rFonts w:eastAsia="Batang"/>
        </w:rPr>
        <w:t>6.5A.1.2</w:t>
      </w:r>
      <w:r>
        <w:rPr>
          <w:rFonts w:ascii="Calibri" w:eastAsia="Yu Mincho" w:hAnsi="Calibri"/>
          <w:kern w:val="2"/>
          <w:sz w:val="24"/>
          <w:szCs w:val="24"/>
        </w:rPr>
        <w:tab/>
      </w:r>
      <w:r w:rsidRPr="00945D6E">
        <w:rPr>
          <w:rFonts w:eastAsia="Batang"/>
        </w:rPr>
        <w:t>Occupied bandwidth for CA (3UL CA)</w:t>
      </w:r>
      <w:r>
        <w:tab/>
        <w:t>555</w:t>
      </w:r>
    </w:p>
    <w:p w14:paraId="0E1CA6E6" w14:textId="77777777" w:rsidR="003D7567" w:rsidRDefault="003D7567">
      <w:pPr>
        <w:pStyle w:val="TOC4"/>
        <w:rPr>
          <w:rFonts w:ascii="Calibri" w:eastAsia="Yu Mincho" w:hAnsi="Calibri"/>
          <w:kern w:val="2"/>
          <w:sz w:val="24"/>
          <w:szCs w:val="24"/>
        </w:rPr>
      </w:pPr>
      <w:r w:rsidRPr="00945D6E">
        <w:rPr>
          <w:rFonts w:eastAsia="Batang"/>
        </w:rPr>
        <w:t>6.5A.1.3</w:t>
      </w:r>
      <w:r>
        <w:rPr>
          <w:rFonts w:ascii="Calibri" w:eastAsia="Yu Mincho" w:hAnsi="Calibri"/>
          <w:kern w:val="2"/>
          <w:sz w:val="24"/>
          <w:szCs w:val="24"/>
        </w:rPr>
        <w:tab/>
      </w:r>
      <w:r w:rsidRPr="00945D6E">
        <w:rPr>
          <w:rFonts w:eastAsia="Batang"/>
        </w:rPr>
        <w:t>Occupied bandwidth for CA (4UL CA)</w:t>
      </w:r>
      <w:r>
        <w:tab/>
        <w:t>556</w:t>
      </w:r>
    </w:p>
    <w:p w14:paraId="7C3B8970" w14:textId="77777777" w:rsidR="003D7567" w:rsidRDefault="003D7567">
      <w:pPr>
        <w:pStyle w:val="TOC4"/>
        <w:rPr>
          <w:rFonts w:ascii="Calibri" w:eastAsia="Yu Mincho" w:hAnsi="Calibri"/>
          <w:kern w:val="2"/>
          <w:sz w:val="24"/>
          <w:szCs w:val="24"/>
        </w:rPr>
      </w:pPr>
      <w:r w:rsidRPr="00945D6E">
        <w:rPr>
          <w:rFonts w:eastAsia="Batang"/>
        </w:rPr>
        <w:t>6.5A.1.4</w:t>
      </w:r>
      <w:r>
        <w:rPr>
          <w:rFonts w:ascii="Calibri" w:eastAsia="Yu Mincho" w:hAnsi="Calibri"/>
          <w:kern w:val="2"/>
          <w:sz w:val="24"/>
          <w:szCs w:val="24"/>
        </w:rPr>
        <w:tab/>
      </w:r>
      <w:r w:rsidRPr="00945D6E">
        <w:rPr>
          <w:rFonts w:eastAsia="Batang"/>
        </w:rPr>
        <w:t>Occupied bandwidth for CA (5UL CA)</w:t>
      </w:r>
      <w:r>
        <w:tab/>
        <w:t>557</w:t>
      </w:r>
    </w:p>
    <w:p w14:paraId="13147D42" w14:textId="77777777" w:rsidR="003D7567" w:rsidRDefault="003D7567">
      <w:pPr>
        <w:pStyle w:val="TOC4"/>
        <w:rPr>
          <w:rFonts w:ascii="Calibri" w:eastAsia="Yu Mincho" w:hAnsi="Calibri"/>
          <w:kern w:val="2"/>
          <w:sz w:val="24"/>
          <w:szCs w:val="24"/>
        </w:rPr>
      </w:pPr>
      <w:r w:rsidRPr="00945D6E">
        <w:rPr>
          <w:rFonts w:eastAsia="Batang"/>
        </w:rPr>
        <w:t>6.5A.1.5</w:t>
      </w:r>
      <w:r>
        <w:rPr>
          <w:rFonts w:ascii="Calibri" w:eastAsia="Yu Mincho" w:hAnsi="Calibri"/>
          <w:kern w:val="2"/>
          <w:sz w:val="24"/>
          <w:szCs w:val="24"/>
        </w:rPr>
        <w:tab/>
      </w:r>
      <w:r w:rsidRPr="00945D6E">
        <w:rPr>
          <w:rFonts w:eastAsia="Batang"/>
        </w:rPr>
        <w:t>Occupied bandwidth for CA (6UL CA)</w:t>
      </w:r>
      <w:r>
        <w:tab/>
        <w:t>558</w:t>
      </w:r>
    </w:p>
    <w:p w14:paraId="1416124A" w14:textId="77777777" w:rsidR="003D7567" w:rsidRDefault="003D7567">
      <w:pPr>
        <w:pStyle w:val="TOC4"/>
        <w:rPr>
          <w:rFonts w:ascii="Calibri" w:eastAsia="Yu Mincho" w:hAnsi="Calibri"/>
          <w:kern w:val="2"/>
          <w:sz w:val="24"/>
          <w:szCs w:val="24"/>
        </w:rPr>
      </w:pPr>
      <w:r w:rsidRPr="00945D6E">
        <w:rPr>
          <w:rFonts w:eastAsia="Batang"/>
        </w:rPr>
        <w:t>6.5A.1.6</w:t>
      </w:r>
      <w:r>
        <w:rPr>
          <w:rFonts w:ascii="Calibri" w:eastAsia="Yu Mincho" w:hAnsi="Calibri"/>
          <w:kern w:val="2"/>
          <w:sz w:val="24"/>
          <w:szCs w:val="24"/>
        </w:rPr>
        <w:tab/>
      </w:r>
      <w:r w:rsidRPr="00945D6E">
        <w:rPr>
          <w:rFonts w:eastAsia="Batang"/>
        </w:rPr>
        <w:t>Occupied bandwidth for CA (7UL CA)</w:t>
      </w:r>
      <w:r>
        <w:tab/>
        <w:t>559</w:t>
      </w:r>
    </w:p>
    <w:p w14:paraId="2DC85509" w14:textId="77777777" w:rsidR="003D7567" w:rsidRDefault="003D7567">
      <w:pPr>
        <w:pStyle w:val="TOC4"/>
        <w:rPr>
          <w:rFonts w:ascii="Calibri" w:eastAsia="Yu Mincho" w:hAnsi="Calibri"/>
          <w:kern w:val="2"/>
          <w:sz w:val="24"/>
          <w:szCs w:val="24"/>
        </w:rPr>
      </w:pPr>
      <w:r w:rsidRPr="00945D6E">
        <w:rPr>
          <w:rFonts w:eastAsia="Batang"/>
        </w:rPr>
        <w:t>6.5A.1.7</w:t>
      </w:r>
      <w:r>
        <w:rPr>
          <w:rFonts w:ascii="Calibri" w:eastAsia="Yu Mincho" w:hAnsi="Calibri"/>
          <w:kern w:val="2"/>
          <w:sz w:val="24"/>
          <w:szCs w:val="24"/>
        </w:rPr>
        <w:tab/>
      </w:r>
      <w:r w:rsidRPr="00945D6E">
        <w:rPr>
          <w:rFonts w:eastAsia="Batang"/>
        </w:rPr>
        <w:t>Occupied bandwidth for CA (8UL CA)</w:t>
      </w:r>
      <w:r>
        <w:tab/>
        <w:t>560</w:t>
      </w:r>
    </w:p>
    <w:p w14:paraId="7972FDED" w14:textId="77777777" w:rsidR="003D7567" w:rsidRDefault="003D7567">
      <w:pPr>
        <w:pStyle w:val="TOC3"/>
        <w:rPr>
          <w:rFonts w:ascii="Calibri" w:eastAsia="Yu Mincho" w:hAnsi="Calibri"/>
          <w:kern w:val="2"/>
          <w:sz w:val="24"/>
          <w:szCs w:val="24"/>
        </w:rPr>
      </w:pPr>
      <w:r>
        <w:t>6.5</w:t>
      </w:r>
      <w:r w:rsidRPr="00945D6E">
        <w:rPr>
          <w:rFonts w:eastAsia="SimSun"/>
        </w:rPr>
        <w:t>A</w:t>
      </w:r>
      <w:r>
        <w:t>.2</w:t>
      </w:r>
      <w:r>
        <w:rPr>
          <w:rFonts w:ascii="Calibri" w:eastAsia="Yu Mincho" w:hAnsi="Calibri"/>
          <w:kern w:val="2"/>
          <w:sz w:val="24"/>
          <w:szCs w:val="24"/>
        </w:rPr>
        <w:tab/>
      </w:r>
      <w:r>
        <w:t>Out of band emission for CA</w:t>
      </w:r>
      <w:r>
        <w:tab/>
        <w:t>561</w:t>
      </w:r>
    </w:p>
    <w:p w14:paraId="4B846E20" w14:textId="77777777" w:rsidR="003D7567" w:rsidRDefault="003D7567">
      <w:pPr>
        <w:pStyle w:val="TOC4"/>
        <w:rPr>
          <w:rFonts w:ascii="Calibri" w:eastAsia="Yu Mincho" w:hAnsi="Calibri"/>
          <w:kern w:val="2"/>
          <w:sz w:val="24"/>
          <w:szCs w:val="24"/>
        </w:rPr>
      </w:pPr>
      <w:r>
        <w:t>6.5</w:t>
      </w:r>
      <w:r w:rsidRPr="00945D6E">
        <w:rPr>
          <w:rFonts w:eastAsia="SimSun"/>
        </w:rPr>
        <w:t>A</w:t>
      </w:r>
      <w:r>
        <w:t>.2.1</w:t>
      </w:r>
      <w:r>
        <w:rPr>
          <w:rFonts w:ascii="Calibri" w:eastAsia="Yu Mincho" w:hAnsi="Calibri"/>
          <w:kern w:val="2"/>
          <w:sz w:val="24"/>
          <w:szCs w:val="24"/>
        </w:rPr>
        <w:tab/>
      </w:r>
      <w:r>
        <w:t>Spectrum Emission Mask for CA</w:t>
      </w:r>
      <w:r>
        <w:tab/>
        <w:t>561</w:t>
      </w:r>
    </w:p>
    <w:p w14:paraId="3281935F" w14:textId="77777777" w:rsidR="003D7567" w:rsidRDefault="003D7567">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561</w:t>
      </w:r>
    </w:p>
    <w:p w14:paraId="2FFF83DF" w14:textId="77777777" w:rsidR="003D7567" w:rsidRDefault="003D7567">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562</w:t>
      </w:r>
    </w:p>
    <w:p w14:paraId="7872CC1D" w14:textId="77777777" w:rsidR="003D7567" w:rsidRDefault="003D7567">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567</w:t>
      </w:r>
    </w:p>
    <w:p w14:paraId="670D6706" w14:textId="77777777" w:rsidR="003D7567" w:rsidRDefault="003D7567">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568</w:t>
      </w:r>
    </w:p>
    <w:p w14:paraId="08364001" w14:textId="77777777" w:rsidR="003D7567" w:rsidRDefault="003D7567">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569</w:t>
      </w:r>
    </w:p>
    <w:p w14:paraId="24420C47" w14:textId="77777777" w:rsidR="003D7567" w:rsidRDefault="003D7567">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570</w:t>
      </w:r>
    </w:p>
    <w:p w14:paraId="14DDD630" w14:textId="77777777" w:rsidR="003D7567" w:rsidRDefault="003D7567">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571</w:t>
      </w:r>
    </w:p>
    <w:p w14:paraId="1D6EB37A" w14:textId="77777777" w:rsidR="003D7567" w:rsidRDefault="003D7567">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572</w:t>
      </w:r>
    </w:p>
    <w:p w14:paraId="3AE80019" w14:textId="77777777" w:rsidR="003D7567" w:rsidRDefault="003D7567">
      <w:pPr>
        <w:pStyle w:val="TOC4"/>
        <w:rPr>
          <w:rFonts w:ascii="Calibri" w:eastAsia="Yu Mincho" w:hAnsi="Calibri"/>
          <w:kern w:val="2"/>
          <w:sz w:val="24"/>
          <w:szCs w:val="24"/>
        </w:rPr>
      </w:pPr>
      <w:r>
        <w:t>6.5</w:t>
      </w:r>
      <w:r w:rsidRPr="00945D6E">
        <w:rPr>
          <w:rFonts w:eastAsia="SimSun"/>
        </w:rPr>
        <w:t>A</w:t>
      </w:r>
      <w:r>
        <w:t>.2.</w:t>
      </w:r>
      <w:r w:rsidRPr="00945D6E">
        <w:rPr>
          <w:rFonts w:eastAsia="SimSun"/>
        </w:rPr>
        <w:t>2</w:t>
      </w:r>
      <w:r>
        <w:rPr>
          <w:rFonts w:ascii="Calibri" w:eastAsia="Yu Mincho" w:hAnsi="Calibri"/>
          <w:kern w:val="2"/>
          <w:sz w:val="24"/>
          <w:szCs w:val="24"/>
        </w:rPr>
        <w:tab/>
      </w:r>
      <w:r>
        <w:t xml:space="preserve">Adjacent </w:t>
      </w:r>
      <w:r w:rsidRPr="00945D6E">
        <w:rPr>
          <w:rFonts w:eastAsia="SimSun"/>
        </w:rPr>
        <w:t>c</w:t>
      </w:r>
      <w:r>
        <w:t xml:space="preserve">hannel </w:t>
      </w:r>
      <w:r w:rsidRPr="00945D6E">
        <w:rPr>
          <w:rFonts w:eastAsia="SimSun"/>
        </w:rPr>
        <w:t>l</w:t>
      </w:r>
      <w:r>
        <w:t xml:space="preserve">eakage </w:t>
      </w:r>
      <w:r w:rsidRPr="00945D6E">
        <w:rPr>
          <w:rFonts w:eastAsia="SimSun"/>
        </w:rPr>
        <w:t>r</w:t>
      </w:r>
      <w:r>
        <w:t>atio for CA</w:t>
      </w:r>
      <w:r>
        <w:tab/>
        <w:t>573</w:t>
      </w:r>
    </w:p>
    <w:p w14:paraId="7158A26F" w14:textId="77777777" w:rsidR="003D7567" w:rsidRDefault="003D7567">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573</w:t>
      </w:r>
    </w:p>
    <w:p w14:paraId="705C76FB" w14:textId="77777777" w:rsidR="003D7567" w:rsidRDefault="003D7567">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574</w:t>
      </w:r>
    </w:p>
    <w:p w14:paraId="264D625D" w14:textId="77777777" w:rsidR="003D7567" w:rsidRDefault="003D7567">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580</w:t>
      </w:r>
    </w:p>
    <w:p w14:paraId="01C341E9" w14:textId="77777777" w:rsidR="003D7567" w:rsidRDefault="003D7567">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581</w:t>
      </w:r>
    </w:p>
    <w:p w14:paraId="3AC43CFE" w14:textId="77777777" w:rsidR="003D7567" w:rsidRDefault="003D7567">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582</w:t>
      </w:r>
    </w:p>
    <w:p w14:paraId="1564C2B5" w14:textId="77777777" w:rsidR="003D7567" w:rsidRDefault="003D7567">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583</w:t>
      </w:r>
    </w:p>
    <w:p w14:paraId="558E497B" w14:textId="77777777" w:rsidR="003D7567" w:rsidRDefault="003D7567">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584</w:t>
      </w:r>
    </w:p>
    <w:p w14:paraId="4EA5E892" w14:textId="77777777" w:rsidR="003D7567" w:rsidRDefault="003D7567">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585</w:t>
      </w:r>
    </w:p>
    <w:p w14:paraId="4DD810AA" w14:textId="77777777" w:rsidR="003D7567" w:rsidRDefault="003D7567">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586</w:t>
      </w:r>
    </w:p>
    <w:p w14:paraId="75042B9C" w14:textId="77777777" w:rsidR="003D7567" w:rsidRDefault="003D7567">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586</w:t>
      </w:r>
    </w:p>
    <w:p w14:paraId="3C0A086B" w14:textId="77777777" w:rsidR="003D7567" w:rsidRDefault="003D7567">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586</w:t>
      </w:r>
    </w:p>
    <w:p w14:paraId="67F1B760" w14:textId="77777777" w:rsidR="003D7567" w:rsidRDefault="003D7567">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586</w:t>
      </w:r>
    </w:p>
    <w:p w14:paraId="3F14DB28" w14:textId="77777777" w:rsidR="003D7567" w:rsidRDefault="003D7567">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591</w:t>
      </w:r>
    </w:p>
    <w:p w14:paraId="1E285BFC" w14:textId="77777777" w:rsidR="003D7567" w:rsidRDefault="003D7567">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592</w:t>
      </w:r>
    </w:p>
    <w:p w14:paraId="0D5D8CD8" w14:textId="77777777" w:rsidR="003D7567" w:rsidRDefault="003D7567">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592</w:t>
      </w:r>
    </w:p>
    <w:p w14:paraId="58F0FA15" w14:textId="77777777" w:rsidR="003D7567" w:rsidRDefault="003D7567">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593</w:t>
      </w:r>
    </w:p>
    <w:p w14:paraId="2FB6D9A3" w14:textId="77777777" w:rsidR="003D7567" w:rsidRDefault="003D7567">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594</w:t>
      </w:r>
    </w:p>
    <w:p w14:paraId="14C80C2C" w14:textId="77777777" w:rsidR="003D7567" w:rsidRDefault="003D7567">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594</w:t>
      </w:r>
    </w:p>
    <w:p w14:paraId="5987B22C" w14:textId="77777777" w:rsidR="003D7567" w:rsidRDefault="003D7567">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595</w:t>
      </w:r>
    </w:p>
    <w:p w14:paraId="45CB390C" w14:textId="77777777" w:rsidR="003D7567" w:rsidRDefault="003D7567">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595</w:t>
      </w:r>
    </w:p>
    <w:p w14:paraId="20584CE4" w14:textId="77777777" w:rsidR="003D7567" w:rsidRDefault="003D7567">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595</w:t>
      </w:r>
    </w:p>
    <w:p w14:paraId="768A7DE6" w14:textId="77777777" w:rsidR="003D7567" w:rsidRDefault="003D7567">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600</w:t>
      </w:r>
    </w:p>
    <w:p w14:paraId="3A0CCDCD" w14:textId="77777777" w:rsidR="003D7567" w:rsidRDefault="003D7567">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601</w:t>
      </w:r>
    </w:p>
    <w:p w14:paraId="18400505" w14:textId="77777777" w:rsidR="003D7567" w:rsidRDefault="003D7567">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602</w:t>
      </w:r>
    </w:p>
    <w:p w14:paraId="6B0D5898" w14:textId="77777777" w:rsidR="003D7567" w:rsidRDefault="003D7567">
      <w:pPr>
        <w:pStyle w:val="TOC5"/>
        <w:rPr>
          <w:rFonts w:ascii="Calibri" w:eastAsia="Yu Mincho" w:hAnsi="Calibri"/>
          <w:kern w:val="2"/>
          <w:sz w:val="24"/>
          <w:szCs w:val="24"/>
        </w:rPr>
      </w:pPr>
      <w:r>
        <w:t>6.5A.3.2.5</w:t>
      </w:r>
      <w:r>
        <w:rPr>
          <w:rFonts w:ascii="Calibri" w:eastAsia="Yu Mincho" w:hAnsi="Calibri"/>
          <w:kern w:val="2"/>
          <w:sz w:val="24"/>
          <w:szCs w:val="24"/>
        </w:rPr>
        <w:tab/>
      </w:r>
      <w:r>
        <w:t>Spurious emission band UE co-existence for CA (6UL CA)</w:t>
      </w:r>
      <w:r>
        <w:tab/>
        <w:t>602</w:t>
      </w:r>
    </w:p>
    <w:p w14:paraId="7A0CBFDE" w14:textId="77777777" w:rsidR="003D7567" w:rsidRDefault="003D7567">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603</w:t>
      </w:r>
    </w:p>
    <w:p w14:paraId="5629A334" w14:textId="77777777" w:rsidR="003D7567" w:rsidRDefault="003D7567">
      <w:pPr>
        <w:pStyle w:val="TOC5"/>
        <w:rPr>
          <w:rFonts w:ascii="Calibri" w:eastAsia="Yu Mincho" w:hAnsi="Calibri"/>
          <w:kern w:val="2"/>
          <w:sz w:val="24"/>
          <w:szCs w:val="24"/>
        </w:rPr>
      </w:pPr>
      <w:r>
        <w:t>6.5A.3.2.7</w:t>
      </w:r>
      <w:r>
        <w:rPr>
          <w:rFonts w:ascii="Calibri" w:eastAsia="Yu Mincho" w:hAnsi="Calibri"/>
          <w:kern w:val="2"/>
          <w:sz w:val="24"/>
          <w:szCs w:val="24"/>
        </w:rPr>
        <w:tab/>
      </w:r>
      <w:r>
        <w:t>Spurious emission band UE co-existence for CA (8UL CA)</w:t>
      </w:r>
      <w:r>
        <w:tab/>
        <w:t>603</w:t>
      </w:r>
    </w:p>
    <w:p w14:paraId="1666EFF7" w14:textId="77777777" w:rsidR="003D7567" w:rsidRDefault="003D7567">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604</w:t>
      </w:r>
    </w:p>
    <w:p w14:paraId="061083B1" w14:textId="77777777" w:rsidR="003D7567" w:rsidRDefault="003D7567">
      <w:pPr>
        <w:pStyle w:val="TOC5"/>
        <w:rPr>
          <w:rFonts w:ascii="Calibri" w:eastAsia="Yu Mincho" w:hAnsi="Calibri"/>
          <w:kern w:val="2"/>
          <w:sz w:val="24"/>
          <w:szCs w:val="24"/>
        </w:rPr>
      </w:pPr>
      <w:r>
        <w:lastRenderedPageBreak/>
        <w:t>6.5A.3.3.0</w:t>
      </w:r>
      <w:r>
        <w:rPr>
          <w:rFonts w:ascii="Calibri" w:eastAsia="Yu Mincho" w:hAnsi="Calibri"/>
          <w:kern w:val="2"/>
          <w:sz w:val="24"/>
          <w:szCs w:val="24"/>
        </w:rPr>
        <w:tab/>
      </w:r>
      <w:r>
        <w:t>Minimum conformance requirements</w:t>
      </w:r>
      <w:r>
        <w:tab/>
        <w:t>604</w:t>
      </w:r>
    </w:p>
    <w:p w14:paraId="4298D02D" w14:textId="77777777" w:rsidR="003D7567" w:rsidRDefault="003D7567">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605</w:t>
      </w:r>
    </w:p>
    <w:p w14:paraId="7B7734FF" w14:textId="77777777" w:rsidR="003D7567" w:rsidRDefault="003D7567">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610</w:t>
      </w:r>
    </w:p>
    <w:p w14:paraId="273914FF" w14:textId="77777777" w:rsidR="003D7567" w:rsidRDefault="003D7567">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610</w:t>
      </w:r>
    </w:p>
    <w:p w14:paraId="53E745F0" w14:textId="77777777" w:rsidR="003D7567" w:rsidRDefault="003D7567">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611</w:t>
      </w:r>
    </w:p>
    <w:p w14:paraId="6A72F714" w14:textId="77777777" w:rsidR="003D7567" w:rsidRDefault="003D7567">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612</w:t>
      </w:r>
    </w:p>
    <w:p w14:paraId="577DB3E0" w14:textId="77777777" w:rsidR="003D7567" w:rsidRDefault="003D7567">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612</w:t>
      </w:r>
    </w:p>
    <w:p w14:paraId="0C6A6AA6" w14:textId="77777777" w:rsidR="003D7567" w:rsidRDefault="003D7567">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613</w:t>
      </w:r>
    </w:p>
    <w:p w14:paraId="698A26B6" w14:textId="77777777" w:rsidR="003D7567" w:rsidRDefault="003D7567">
      <w:pPr>
        <w:pStyle w:val="TOC2"/>
        <w:rPr>
          <w:rFonts w:ascii="Calibri" w:eastAsia="Yu Mincho" w:hAnsi="Calibri"/>
          <w:kern w:val="2"/>
          <w:sz w:val="24"/>
          <w:szCs w:val="24"/>
        </w:rPr>
      </w:pPr>
      <w:r>
        <w:t>6.5</w:t>
      </w:r>
      <w:r w:rsidRPr="00945D6E">
        <w:rPr>
          <w:rFonts w:eastAsia="SimSun"/>
        </w:rPr>
        <w:t>D</w:t>
      </w:r>
      <w:r>
        <w:rPr>
          <w:rFonts w:ascii="Calibri" w:eastAsia="Yu Mincho" w:hAnsi="Calibri"/>
          <w:kern w:val="2"/>
          <w:sz w:val="24"/>
          <w:szCs w:val="24"/>
        </w:rPr>
        <w:tab/>
      </w:r>
      <w:r>
        <w:t>Output RF spectrum emissions for UL MIMO</w:t>
      </w:r>
      <w:r>
        <w:tab/>
        <w:t>614</w:t>
      </w:r>
    </w:p>
    <w:p w14:paraId="73FC0E19" w14:textId="77777777" w:rsidR="003D7567" w:rsidRDefault="003D7567">
      <w:pPr>
        <w:pStyle w:val="TOC3"/>
        <w:rPr>
          <w:rFonts w:ascii="Calibri" w:eastAsia="Yu Mincho" w:hAnsi="Calibri"/>
          <w:kern w:val="2"/>
          <w:sz w:val="24"/>
          <w:szCs w:val="24"/>
        </w:rPr>
      </w:pPr>
      <w:r>
        <w:t>6.5</w:t>
      </w:r>
      <w:r w:rsidRPr="00945D6E">
        <w:rPr>
          <w:rFonts w:eastAsia="SimSun"/>
        </w:rPr>
        <w:t>D</w:t>
      </w:r>
      <w:r>
        <w:t>.1</w:t>
      </w:r>
      <w:r>
        <w:rPr>
          <w:rFonts w:ascii="Calibri" w:eastAsia="Yu Mincho" w:hAnsi="Calibri"/>
          <w:kern w:val="2"/>
          <w:sz w:val="24"/>
          <w:szCs w:val="24"/>
        </w:rPr>
        <w:tab/>
      </w:r>
      <w:r>
        <w:t>Occupied bandwidth for UL MIMO</w:t>
      </w:r>
      <w:r>
        <w:tab/>
        <w:t>614</w:t>
      </w:r>
    </w:p>
    <w:p w14:paraId="27B5CA32" w14:textId="77777777" w:rsidR="003D7567" w:rsidRDefault="003D7567">
      <w:pPr>
        <w:pStyle w:val="TOC3"/>
        <w:rPr>
          <w:rFonts w:ascii="Calibri" w:eastAsia="Yu Mincho" w:hAnsi="Calibri"/>
          <w:kern w:val="2"/>
          <w:sz w:val="24"/>
          <w:szCs w:val="24"/>
        </w:rPr>
      </w:pPr>
      <w:r>
        <w:t>6.5</w:t>
      </w:r>
      <w:r w:rsidRPr="00945D6E">
        <w:rPr>
          <w:rFonts w:eastAsia="SimSun"/>
        </w:rPr>
        <w:t>D</w:t>
      </w:r>
      <w:r>
        <w:t>.2</w:t>
      </w:r>
      <w:r>
        <w:rPr>
          <w:rFonts w:ascii="Calibri" w:eastAsia="Yu Mincho" w:hAnsi="Calibri"/>
          <w:kern w:val="2"/>
          <w:sz w:val="24"/>
          <w:szCs w:val="24"/>
        </w:rPr>
        <w:tab/>
      </w:r>
      <w:r>
        <w:t>Out of band emission for UL MIMO</w:t>
      </w:r>
      <w:r>
        <w:tab/>
        <w:t>616</w:t>
      </w:r>
    </w:p>
    <w:p w14:paraId="041AB669"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616</w:t>
      </w:r>
    </w:p>
    <w:p w14:paraId="0FD4903F" w14:textId="77777777" w:rsidR="003D7567" w:rsidRDefault="003D7567">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617</w:t>
      </w:r>
    </w:p>
    <w:p w14:paraId="68AE79E8" w14:textId="77777777" w:rsidR="003D7567" w:rsidRDefault="003D7567">
      <w:pPr>
        <w:pStyle w:val="TOC3"/>
        <w:rPr>
          <w:rFonts w:ascii="Calibri" w:eastAsia="Yu Mincho" w:hAnsi="Calibri"/>
          <w:kern w:val="2"/>
          <w:sz w:val="24"/>
          <w:szCs w:val="24"/>
        </w:rPr>
      </w:pPr>
      <w:r>
        <w:t>6.5</w:t>
      </w:r>
      <w:r w:rsidRPr="00945D6E">
        <w:rPr>
          <w:rFonts w:eastAsia="SimSun"/>
        </w:rPr>
        <w:t>D</w:t>
      </w:r>
      <w:r>
        <w:t>.3</w:t>
      </w:r>
      <w:r>
        <w:rPr>
          <w:rFonts w:ascii="Calibri" w:eastAsia="Yu Mincho" w:hAnsi="Calibri"/>
          <w:kern w:val="2"/>
          <w:sz w:val="24"/>
          <w:szCs w:val="24"/>
        </w:rPr>
        <w:tab/>
      </w:r>
      <w:r>
        <w:t>Spurious emissions for UL MIMO</w:t>
      </w:r>
      <w:r>
        <w:tab/>
        <w:t>620</w:t>
      </w:r>
    </w:p>
    <w:p w14:paraId="08879BE4" w14:textId="77777777" w:rsidR="003D7567" w:rsidRDefault="003D7567">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620</w:t>
      </w:r>
    </w:p>
    <w:p w14:paraId="55742ECD" w14:textId="77777777" w:rsidR="003D7567" w:rsidRDefault="003D7567">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621</w:t>
      </w:r>
    </w:p>
    <w:p w14:paraId="6534586B" w14:textId="77777777" w:rsidR="003D7567" w:rsidRDefault="003D7567">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622</w:t>
      </w:r>
    </w:p>
    <w:p w14:paraId="2430FAEE" w14:textId="77777777" w:rsidR="003D7567" w:rsidRDefault="003D7567">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623</w:t>
      </w:r>
    </w:p>
    <w:p w14:paraId="0617522F" w14:textId="77777777" w:rsidR="003D7567" w:rsidRDefault="003D7567">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623</w:t>
      </w:r>
    </w:p>
    <w:p w14:paraId="47B880C2" w14:textId="77777777" w:rsidR="003D7567" w:rsidRDefault="003D7567">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623</w:t>
      </w:r>
    </w:p>
    <w:p w14:paraId="0C306859" w14:textId="77777777" w:rsidR="003D7567" w:rsidRDefault="003D7567">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633</w:t>
      </w:r>
    </w:p>
    <w:p w14:paraId="381FD7F4" w14:textId="77777777" w:rsidR="003D7567" w:rsidRDefault="003D7567">
      <w:pPr>
        <w:pStyle w:val="TOC3"/>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640</w:t>
      </w:r>
    </w:p>
    <w:p w14:paraId="38AC7944" w14:textId="77777777" w:rsidR="003D7567" w:rsidRDefault="003D7567">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641</w:t>
      </w:r>
    </w:p>
    <w:p w14:paraId="4BB5066F" w14:textId="77777777" w:rsidR="003D7567" w:rsidRDefault="003D7567">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641</w:t>
      </w:r>
    </w:p>
    <w:p w14:paraId="7AC4BD44" w14:textId="77777777" w:rsidR="003D7567" w:rsidRDefault="003D7567">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641</w:t>
      </w:r>
    </w:p>
    <w:p w14:paraId="689DDDF3" w14:textId="77777777" w:rsidR="003D7567" w:rsidRDefault="003D7567">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642</w:t>
      </w:r>
    </w:p>
    <w:p w14:paraId="0B58A40C" w14:textId="77777777" w:rsidR="003D7567" w:rsidRDefault="003D7567">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642</w:t>
      </w:r>
    </w:p>
    <w:p w14:paraId="629A21FF" w14:textId="77777777" w:rsidR="003D7567" w:rsidRDefault="003D7567">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642</w:t>
      </w:r>
    </w:p>
    <w:p w14:paraId="4E1711F9" w14:textId="77777777" w:rsidR="003D7567" w:rsidRDefault="003D7567">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642</w:t>
      </w:r>
    </w:p>
    <w:p w14:paraId="66194B3B" w14:textId="77777777" w:rsidR="003D7567" w:rsidRDefault="003D7567">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642</w:t>
      </w:r>
    </w:p>
    <w:p w14:paraId="7368051A" w14:textId="77777777" w:rsidR="003D7567" w:rsidRDefault="003D7567">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643</w:t>
      </w:r>
    </w:p>
    <w:p w14:paraId="78989B25" w14:textId="77777777" w:rsidR="003D7567" w:rsidRDefault="003D7567">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643</w:t>
      </w:r>
    </w:p>
    <w:p w14:paraId="1184DF71" w14:textId="77777777" w:rsidR="003D7567" w:rsidRDefault="003D7567">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645</w:t>
      </w:r>
    </w:p>
    <w:p w14:paraId="317CB56A" w14:textId="77777777" w:rsidR="003D7567" w:rsidRDefault="003D7567">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645</w:t>
      </w:r>
    </w:p>
    <w:p w14:paraId="1848624D" w14:textId="77777777" w:rsidR="003D7567" w:rsidRDefault="003D7567">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646</w:t>
      </w:r>
    </w:p>
    <w:p w14:paraId="2BEFDFB1" w14:textId="77777777" w:rsidR="003D7567" w:rsidRDefault="003D7567">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651</w:t>
      </w:r>
    </w:p>
    <w:p w14:paraId="2C655A3A" w14:textId="77777777" w:rsidR="003D7567" w:rsidRDefault="003D7567">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658</w:t>
      </w:r>
    </w:p>
    <w:p w14:paraId="47431D24" w14:textId="77777777" w:rsidR="003D7567" w:rsidRDefault="003D7567">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658</w:t>
      </w:r>
    </w:p>
    <w:p w14:paraId="74C1BF26" w14:textId="77777777" w:rsidR="003D7567" w:rsidRDefault="003D7567">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658</w:t>
      </w:r>
    </w:p>
    <w:p w14:paraId="47CF032D" w14:textId="77777777" w:rsidR="003D7567" w:rsidRDefault="003D7567">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658</w:t>
      </w:r>
    </w:p>
    <w:p w14:paraId="6BB99E40" w14:textId="77777777" w:rsidR="003D7567" w:rsidRDefault="003D7567">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658</w:t>
      </w:r>
    </w:p>
    <w:p w14:paraId="4AF8F356" w14:textId="77777777" w:rsidR="003D7567" w:rsidRDefault="003D7567">
      <w:pPr>
        <w:pStyle w:val="TOC5"/>
        <w:rPr>
          <w:rFonts w:ascii="Calibri" w:eastAsia="Yu Mincho" w:hAnsi="Calibri"/>
          <w:kern w:val="2"/>
          <w:sz w:val="24"/>
          <w:szCs w:val="24"/>
        </w:rPr>
      </w:pPr>
      <w:r w:rsidRPr="00945D6E">
        <w:rPr>
          <w:rFonts w:eastAsia="Malgun Gothic"/>
        </w:rPr>
        <w:t>7.3A.2.0.2</w:t>
      </w:r>
      <w:r>
        <w:rPr>
          <w:rFonts w:ascii="Calibri" w:eastAsia="Yu Mincho" w:hAnsi="Calibri"/>
          <w:kern w:val="2"/>
          <w:sz w:val="24"/>
          <w:szCs w:val="24"/>
        </w:rPr>
        <w:tab/>
      </w:r>
      <w:r w:rsidRPr="00945D6E">
        <w:rPr>
          <w:rFonts w:eastAsia="Malgun Gothic"/>
        </w:rPr>
        <w:t>Intra-band non-contiguous CA</w:t>
      </w:r>
      <w:r>
        <w:tab/>
        <w:t>659</w:t>
      </w:r>
    </w:p>
    <w:p w14:paraId="4B9C0E45" w14:textId="77777777" w:rsidR="003D7567" w:rsidRDefault="003D7567">
      <w:pPr>
        <w:pStyle w:val="TOC5"/>
        <w:rPr>
          <w:rFonts w:ascii="Calibri" w:eastAsia="Yu Mincho" w:hAnsi="Calibri"/>
          <w:kern w:val="2"/>
          <w:sz w:val="24"/>
          <w:szCs w:val="24"/>
        </w:rPr>
      </w:pPr>
      <w:r w:rsidRPr="00945D6E">
        <w:rPr>
          <w:rFonts w:eastAsia="Malgun Gothic"/>
        </w:rPr>
        <w:t>7.3A.2.0.3</w:t>
      </w:r>
      <w:r>
        <w:rPr>
          <w:rFonts w:ascii="Calibri" w:eastAsia="Yu Mincho" w:hAnsi="Calibri"/>
          <w:kern w:val="2"/>
          <w:sz w:val="24"/>
          <w:szCs w:val="24"/>
        </w:rPr>
        <w:tab/>
      </w:r>
      <w:r w:rsidRPr="00945D6E">
        <w:rPr>
          <w:rFonts w:eastAsia="Malgun Gothic"/>
        </w:rPr>
        <w:t>Inter-band CA</w:t>
      </w:r>
      <w:r>
        <w:tab/>
        <w:t>659</w:t>
      </w:r>
    </w:p>
    <w:p w14:paraId="3CDC59B7" w14:textId="77777777" w:rsidR="003D7567" w:rsidRDefault="003D7567">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659</w:t>
      </w:r>
    </w:p>
    <w:p w14:paraId="6C6A837D" w14:textId="77777777" w:rsidR="003D7567" w:rsidRDefault="003D7567">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664</w:t>
      </w:r>
    </w:p>
    <w:p w14:paraId="4D435396" w14:textId="77777777" w:rsidR="003D7567" w:rsidRDefault="003D7567">
      <w:pPr>
        <w:pStyle w:val="TOC4"/>
        <w:rPr>
          <w:rFonts w:ascii="Calibri" w:eastAsia="Yu Mincho" w:hAnsi="Calibri"/>
          <w:kern w:val="2"/>
          <w:sz w:val="24"/>
          <w:szCs w:val="24"/>
        </w:rPr>
      </w:pPr>
      <w:r w:rsidRPr="00945D6E">
        <w:rPr>
          <w:rFonts w:eastAsia="Malgun Gothic"/>
        </w:rPr>
        <w:t>7.3A.2.3</w:t>
      </w:r>
      <w:r>
        <w:rPr>
          <w:rFonts w:ascii="Calibri" w:eastAsia="Yu Mincho" w:hAnsi="Calibri"/>
          <w:kern w:val="2"/>
          <w:sz w:val="24"/>
          <w:szCs w:val="24"/>
        </w:rPr>
        <w:tab/>
      </w:r>
      <w:r>
        <w:t>Reference sensitivity power level for CA (4DL CA)</w:t>
      </w:r>
      <w:r>
        <w:tab/>
        <w:t>665</w:t>
      </w:r>
    </w:p>
    <w:p w14:paraId="2AEA8107" w14:textId="77777777" w:rsidR="003D7567" w:rsidRDefault="003D7567">
      <w:pPr>
        <w:pStyle w:val="TOC4"/>
        <w:rPr>
          <w:rFonts w:ascii="Calibri" w:eastAsia="Yu Mincho" w:hAnsi="Calibri"/>
          <w:kern w:val="2"/>
          <w:sz w:val="24"/>
          <w:szCs w:val="24"/>
        </w:rPr>
      </w:pPr>
      <w:r w:rsidRPr="00945D6E">
        <w:rPr>
          <w:rFonts w:eastAsia="Malgun Gothic"/>
        </w:rPr>
        <w:t>7.3A.2.4</w:t>
      </w:r>
      <w:r>
        <w:rPr>
          <w:rFonts w:ascii="Calibri" w:eastAsia="Yu Mincho" w:hAnsi="Calibri"/>
          <w:kern w:val="2"/>
          <w:sz w:val="24"/>
          <w:szCs w:val="24"/>
        </w:rPr>
        <w:tab/>
      </w:r>
      <w:r>
        <w:t>Reference sensitivity power level for CA (5DL CA)</w:t>
      </w:r>
      <w:r>
        <w:tab/>
        <w:t>665</w:t>
      </w:r>
    </w:p>
    <w:p w14:paraId="0164B3BA" w14:textId="77777777" w:rsidR="003D7567" w:rsidRDefault="003D7567">
      <w:pPr>
        <w:pStyle w:val="TOC4"/>
        <w:rPr>
          <w:rFonts w:ascii="Calibri" w:eastAsia="Yu Mincho" w:hAnsi="Calibri"/>
          <w:kern w:val="2"/>
          <w:sz w:val="24"/>
          <w:szCs w:val="24"/>
        </w:rPr>
      </w:pPr>
      <w:r w:rsidRPr="00945D6E">
        <w:rPr>
          <w:rFonts w:eastAsia="Malgun Gothic"/>
        </w:rPr>
        <w:t>7.3A.2.5</w:t>
      </w:r>
      <w:r>
        <w:rPr>
          <w:rFonts w:ascii="Calibri" w:eastAsia="Yu Mincho" w:hAnsi="Calibri"/>
          <w:kern w:val="2"/>
          <w:sz w:val="24"/>
          <w:szCs w:val="24"/>
        </w:rPr>
        <w:tab/>
      </w:r>
      <w:r>
        <w:t>Reference sensitivity power level for CA (6DL CA)</w:t>
      </w:r>
      <w:r>
        <w:tab/>
        <w:t>666</w:t>
      </w:r>
    </w:p>
    <w:p w14:paraId="0F4F934E" w14:textId="77777777" w:rsidR="003D7567" w:rsidRDefault="003D7567">
      <w:pPr>
        <w:pStyle w:val="TOC4"/>
        <w:rPr>
          <w:rFonts w:ascii="Calibri" w:eastAsia="Yu Mincho" w:hAnsi="Calibri"/>
          <w:kern w:val="2"/>
          <w:sz w:val="24"/>
          <w:szCs w:val="24"/>
        </w:rPr>
      </w:pPr>
      <w:r w:rsidRPr="00945D6E">
        <w:rPr>
          <w:rFonts w:eastAsia="Malgun Gothic"/>
        </w:rPr>
        <w:t>7.3A.2.6</w:t>
      </w:r>
      <w:r>
        <w:rPr>
          <w:rFonts w:ascii="Calibri" w:eastAsia="Yu Mincho" w:hAnsi="Calibri"/>
          <w:kern w:val="2"/>
          <w:sz w:val="24"/>
          <w:szCs w:val="24"/>
        </w:rPr>
        <w:tab/>
      </w:r>
      <w:r>
        <w:t>Reference sensitivity power level for CA (7DL CA)</w:t>
      </w:r>
      <w:r>
        <w:tab/>
        <w:t>666</w:t>
      </w:r>
    </w:p>
    <w:p w14:paraId="7AD2DBAB" w14:textId="77777777" w:rsidR="003D7567" w:rsidRDefault="003D7567">
      <w:pPr>
        <w:pStyle w:val="TOC4"/>
        <w:rPr>
          <w:rFonts w:ascii="Calibri" w:eastAsia="Yu Mincho" w:hAnsi="Calibri"/>
          <w:kern w:val="2"/>
          <w:sz w:val="24"/>
          <w:szCs w:val="24"/>
        </w:rPr>
      </w:pPr>
      <w:r w:rsidRPr="00945D6E">
        <w:rPr>
          <w:rFonts w:eastAsia="Malgun Gothic"/>
        </w:rPr>
        <w:t>7.3A.2.7</w:t>
      </w:r>
      <w:r>
        <w:rPr>
          <w:rFonts w:ascii="Calibri" w:eastAsia="Yu Mincho" w:hAnsi="Calibri"/>
          <w:kern w:val="2"/>
          <w:sz w:val="24"/>
          <w:szCs w:val="24"/>
        </w:rPr>
        <w:tab/>
      </w:r>
      <w:r>
        <w:t>Reference sensitivity power level for CA (8DL CA)</w:t>
      </w:r>
      <w:r>
        <w:tab/>
        <w:t>667</w:t>
      </w:r>
    </w:p>
    <w:p w14:paraId="06422DA4" w14:textId="77777777" w:rsidR="003D7567" w:rsidRDefault="003D7567">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668</w:t>
      </w:r>
    </w:p>
    <w:p w14:paraId="33DDA7D9" w14:textId="77777777" w:rsidR="003D7567" w:rsidRDefault="003D7567">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668</w:t>
      </w:r>
    </w:p>
    <w:p w14:paraId="597CFD4F" w14:textId="77777777" w:rsidR="003D7567" w:rsidRDefault="003D7567">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668</w:t>
      </w:r>
    </w:p>
    <w:p w14:paraId="2B0E927F" w14:textId="77777777" w:rsidR="003D7567" w:rsidRDefault="003D7567">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668</w:t>
      </w:r>
    </w:p>
    <w:p w14:paraId="6916E0F6" w14:textId="77777777" w:rsidR="003D7567" w:rsidRDefault="003D7567">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668</w:t>
      </w:r>
    </w:p>
    <w:p w14:paraId="2DC11A81" w14:textId="77777777" w:rsidR="003D7567" w:rsidRDefault="003D7567">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668</w:t>
      </w:r>
    </w:p>
    <w:p w14:paraId="6422983C" w14:textId="77777777" w:rsidR="003D7567" w:rsidRDefault="003D7567">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672</w:t>
      </w:r>
    </w:p>
    <w:p w14:paraId="1E3719AE" w14:textId="77777777" w:rsidR="003D7567" w:rsidRDefault="003D7567">
      <w:pPr>
        <w:pStyle w:val="TOC4"/>
        <w:rPr>
          <w:rFonts w:ascii="Calibri" w:eastAsia="Yu Mincho" w:hAnsi="Calibri"/>
          <w:kern w:val="2"/>
          <w:sz w:val="24"/>
          <w:szCs w:val="24"/>
        </w:rPr>
      </w:pPr>
      <w:r>
        <w:t>7.3A.3.3</w:t>
      </w:r>
      <w:r>
        <w:rPr>
          <w:rFonts w:ascii="Calibri" w:eastAsia="Yu Mincho" w:hAnsi="Calibri"/>
          <w:kern w:val="2"/>
          <w:sz w:val="24"/>
          <w:szCs w:val="24"/>
        </w:rPr>
        <w:tab/>
      </w:r>
      <w:r>
        <w:t>EIS Spherical Coverage for Inter-band CA (4DL CA)</w:t>
      </w:r>
      <w:r>
        <w:tab/>
        <w:t>673</w:t>
      </w:r>
    </w:p>
    <w:p w14:paraId="42E0E08F" w14:textId="77777777" w:rsidR="003D7567" w:rsidRDefault="003D7567">
      <w:pPr>
        <w:pStyle w:val="TOC2"/>
        <w:rPr>
          <w:rFonts w:ascii="Calibri" w:eastAsia="Yu Mincho" w:hAnsi="Calibri"/>
          <w:kern w:val="2"/>
          <w:sz w:val="24"/>
          <w:szCs w:val="24"/>
        </w:rPr>
      </w:pPr>
      <w:r>
        <w:t>7.3</w:t>
      </w:r>
      <w:r w:rsidRPr="00945D6E">
        <w:rPr>
          <w:rFonts w:eastAsia="SimSun"/>
        </w:rPr>
        <w:t>D</w:t>
      </w:r>
      <w:r>
        <w:rPr>
          <w:rFonts w:ascii="Calibri" w:eastAsia="Yu Mincho" w:hAnsi="Calibri"/>
          <w:kern w:val="2"/>
          <w:sz w:val="24"/>
          <w:szCs w:val="24"/>
        </w:rPr>
        <w:tab/>
      </w:r>
      <w:r>
        <w:t>Reference sensitivity for UL MIMO</w:t>
      </w:r>
      <w:r>
        <w:tab/>
        <w:t>673</w:t>
      </w:r>
    </w:p>
    <w:p w14:paraId="48139834" w14:textId="77777777" w:rsidR="003D7567" w:rsidRDefault="003D7567">
      <w:pPr>
        <w:pStyle w:val="TOC2"/>
        <w:rPr>
          <w:rFonts w:ascii="Calibri" w:eastAsia="Yu Mincho" w:hAnsi="Calibri"/>
          <w:kern w:val="2"/>
          <w:sz w:val="24"/>
          <w:szCs w:val="24"/>
        </w:rPr>
      </w:pPr>
      <w:r>
        <w:t>7.3K</w:t>
      </w:r>
      <w:r>
        <w:rPr>
          <w:rFonts w:ascii="Calibri" w:eastAsia="Yu Mincho" w:hAnsi="Calibri"/>
          <w:kern w:val="2"/>
          <w:sz w:val="24"/>
          <w:szCs w:val="24"/>
        </w:rPr>
        <w:tab/>
      </w:r>
      <w:r>
        <w:t>Spherical coverage requirement for simultaneous reception from multiple directions</w:t>
      </w:r>
      <w:r>
        <w:tab/>
        <w:t>673</w:t>
      </w:r>
    </w:p>
    <w:p w14:paraId="32C2DCF5" w14:textId="77777777" w:rsidR="003D7567" w:rsidRDefault="003D7567">
      <w:pPr>
        <w:pStyle w:val="TOC3"/>
        <w:rPr>
          <w:rFonts w:ascii="Calibri" w:eastAsia="Yu Mincho" w:hAnsi="Calibri"/>
          <w:kern w:val="2"/>
          <w:sz w:val="24"/>
          <w:szCs w:val="24"/>
        </w:rPr>
      </w:pPr>
      <w:r>
        <w:lastRenderedPageBreak/>
        <w:t>7.3K.1</w:t>
      </w:r>
      <w:r>
        <w:rPr>
          <w:rFonts w:ascii="Calibri" w:eastAsia="Yu Mincho" w:hAnsi="Calibri"/>
          <w:kern w:val="2"/>
          <w:sz w:val="24"/>
          <w:szCs w:val="24"/>
        </w:rPr>
        <w:tab/>
      </w:r>
      <w:r>
        <w:t>Spherical coverage with two Angle of Arrivals (AoAs) with simultaneous reception from multiple directions</w:t>
      </w:r>
      <w:r>
        <w:tab/>
        <w:t>673</w:t>
      </w:r>
    </w:p>
    <w:p w14:paraId="78A36337" w14:textId="77777777" w:rsidR="003D7567" w:rsidRDefault="003D7567">
      <w:pPr>
        <w:pStyle w:val="TOC4"/>
        <w:rPr>
          <w:rFonts w:ascii="Calibri" w:eastAsia="Yu Mincho" w:hAnsi="Calibri"/>
          <w:kern w:val="2"/>
          <w:sz w:val="24"/>
          <w:szCs w:val="24"/>
        </w:rPr>
      </w:pPr>
      <w:r>
        <w:t>7.3K.1.0</w:t>
      </w:r>
      <w:r>
        <w:rPr>
          <w:rFonts w:ascii="Calibri" w:eastAsia="Yu Mincho" w:hAnsi="Calibri"/>
          <w:kern w:val="2"/>
          <w:sz w:val="24"/>
          <w:szCs w:val="24"/>
        </w:rPr>
        <w:tab/>
      </w:r>
      <w:r>
        <w:t>General</w:t>
      </w:r>
      <w:r>
        <w:tab/>
        <w:t>673</w:t>
      </w:r>
    </w:p>
    <w:p w14:paraId="2F22285F" w14:textId="77777777" w:rsidR="003D7567" w:rsidRDefault="003D7567">
      <w:pPr>
        <w:pStyle w:val="TOC4"/>
        <w:rPr>
          <w:rFonts w:ascii="Calibri" w:eastAsia="Yu Mincho" w:hAnsi="Calibri"/>
          <w:kern w:val="2"/>
          <w:sz w:val="24"/>
          <w:szCs w:val="24"/>
        </w:rPr>
      </w:pPr>
      <w:r>
        <w:t>7.3K.1.1</w:t>
      </w:r>
      <w:r>
        <w:rPr>
          <w:rFonts w:ascii="Calibri" w:eastAsia="Yu Mincho" w:hAnsi="Calibri"/>
          <w:kern w:val="2"/>
          <w:sz w:val="24"/>
          <w:szCs w:val="24"/>
        </w:rPr>
        <w:tab/>
      </w:r>
      <w:r>
        <w:t>UE spherical coverage for simultaneous reception from multiple directions (2 AoAs)</w:t>
      </w:r>
      <w:r>
        <w:tab/>
        <w:t>674</w:t>
      </w:r>
    </w:p>
    <w:p w14:paraId="4C7393DC" w14:textId="77777777" w:rsidR="003D7567" w:rsidRDefault="003D7567">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677</w:t>
      </w:r>
    </w:p>
    <w:p w14:paraId="08FC467A" w14:textId="77777777" w:rsidR="003D7567" w:rsidRDefault="003D7567">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680</w:t>
      </w:r>
    </w:p>
    <w:p w14:paraId="51286AD8" w14:textId="77777777" w:rsidR="003D7567" w:rsidRDefault="003D7567">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680</w:t>
      </w:r>
    </w:p>
    <w:p w14:paraId="1697C6F9" w14:textId="77777777" w:rsidR="003D7567" w:rsidRDefault="003D7567">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680</w:t>
      </w:r>
    </w:p>
    <w:p w14:paraId="57B90484" w14:textId="77777777" w:rsidR="003D7567" w:rsidRDefault="003D7567">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680</w:t>
      </w:r>
    </w:p>
    <w:p w14:paraId="6FEF0F6C" w14:textId="77777777" w:rsidR="003D7567" w:rsidRDefault="003D7567">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680</w:t>
      </w:r>
    </w:p>
    <w:p w14:paraId="412F8969" w14:textId="77777777" w:rsidR="003D7567" w:rsidRDefault="003D7567">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680</w:t>
      </w:r>
    </w:p>
    <w:p w14:paraId="57B75FA1" w14:textId="77777777" w:rsidR="003D7567" w:rsidRDefault="003D7567">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684</w:t>
      </w:r>
    </w:p>
    <w:p w14:paraId="30DC7F34" w14:textId="77777777" w:rsidR="003D7567" w:rsidRDefault="003D7567">
      <w:pPr>
        <w:pStyle w:val="TOC3"/>
        <w:rPr>
          <w:rFonts w:ascii="Calibri" w:eastAsia="Yu Mincho" w:hAnsi="Calibri"/>
          <w:kern w:val="2"/>
          <w:sz w:val="24"/>
          <w:szCs w:val="24"/>
        </w:rPr>
      </w:pPr>
      <w:r w:rsidRPr="00945D6E">
        <w:rPr>
          <w:rFonts w:eastAsia="Malgun Gothic"/>
        </w:rPr>
        <w:t>7.4A.3</w:t>
      </w:r>
      <w:r>
        <w:rPr>
          <w:rFonts w:ascii="Calibri" w:eastAsia="Yu Mincho" w:hAnsi="Calibri"/>
          <w:kern w:val="2"/>
          <w:sz w:val="24"/>
          <w:szCs w:val="24"/>
        </w:rPr>
        <w:tab/>
      </w:r>
      <w:r>
        <w:t>Maximum input level for CA (4DL CA)</w:t>
      </w:r>
      <w:r>
        <w:tab/>
        <w:t>684</w:t>
      </w:r>
    </w:p>
    <w:p w14:paraId="1608ADF5" w14:textId="77777777" w:rsidR="003D7567" w:rsidRDefault="003D7567">
      <w:pPr>
        <w:pStyle w:val="TOC3"/>
        <w:rPr>
          <w:rFonts w:ascii="Calibri" w:eastAsia="Yu Mincho" w:hAnsi="Calibri"/>
          <w:kern w:val="2"/>
          <w:sz w:val="24"/>
          <w:szCs w:val="24"/>
        </w:rPr>
      </w:pPr>
      <w:r w:rsidRPr="00945D6E">
        <w:rPr>
          <w:rFonts w:eastAsia="Malgun Gothic"/>
        </w:rPr>
        <w:t>7.4A.4</w:t>
      </w:r>
      <w:r>
        <w:rPr>
          <w:rFonts w:ascii="Calibri" w:eastAsia="Yu Mincho" w:hAnsi="Calibri"/>
          <w:kern w:val="2"/>
          <w:sz w:val="24"/>
          <w:szCs w:val="24"/>
        </w:rPr>
        <w:tab/>
      </w:r>
      <w:r>
        <w:t>Maximum input level for CA (5DL CA)</w:t>
      </w:r>
      <w:r>
        <w:tab/>
        <w:t>685</w:t>
      </w:r>
    </w:p>
    <w:p w14:paraId="66064F17" w14:textId="77777777" w:rsidR="003D7567" w:rsidRDefault="003D7567">
      <w:pPr>
        <w:pStyle w:val="TOC3"/>
        <w:rPr>
          <w:rFonts w:ascii="Calibri" w:eastAsia="Yu Mincho" w:hAnsi="Calibri"/>
          <w:kern w:val="2"/>
          <w:sz w:val="24"/>
          <w:szCs w:val="24"/>
        </w:rPr>
      </w:pPr>
      <w:r w:rsidRPr="00945D6E">
        <w:rPr>
          <w:rFonts w:eastAsia="Malgun Gothic"/>
        </w:rPr>
        <w:t>7.4A.5</w:t>
      </w:r>
      <w:r>
        <w:rPr>
          <w:rFonts w:ascii="Calibri" w:eastAsia="Yu Mincho" w:hAnsi="Calibri"/>
          <w:kern w:val="2"/>
          <w:sz w:val="24"/>
          <w:szCs w:val="24"/>
        </w:rPr>
        <w:tab/>
      </w:r>
      <w:r>
        <w:t>Maximum input level for CA (6DL CA)</w:t>
      </w:r>
      <w:r>
        <w:tab/>
        <w:t>685</w:t>
      </w:r>
    </w:p>
    <w:p w14:paraId="1B152350" w14:textId="77777777" w:rsidR="003D7567" w:rsidRDefault="003D7567">
      <w:pPr>
        <w:pStyle w:val="TOC3"/>
        <w:rPr>
          <w:rFonts w:ascii="Calibri" w:eastAsia="Yu Mincho" w:hAnsi="Calibri"/>
          <w:kern w:val="2"/>
          <w:sz w:val="24"/>
          <w:szCs w:val="24"/>
        </w:rPr>
      </w:pPr>
      <w:r w:rsidRPr="00945D6E">
        <w:rPr>
          <w:rFonts w:eastAsia="Malgun Gothic"/>
        </w:rPr>
        <w:t>7.4A.6</w:t>
      </w:r>
      <w:r>
        <w:rPr>
          <w:rFonts w:ascii="Calibri" w:eastAsia="Yu Mincho" w:hAnsi="Calibri"/>
          <w:kern w:val="2"/>
          <w:sz w:val="24"/>
          <w:szCs w:val="24"/>
        </w:rPr>
        <w:tab/>
      </w:r>
      <w:r>
        <w:t>Maximum input level for CA (7DL CA)</w:t>
      </w:r>
      <w:r>
        <w:tab/>
        <w:t>686</w:t>
      </w:r>
    </w:p>
    <w:p w14:paraId="14F87481" w14:textId="77777777" w:rsidR="003D7567" w:rsidRDefault="003D7567">
      <w:pPr>
        <w:pStyle w:val="TOC3"/>
        <w:rPr>
          <w:rFonts w:ascii="Calibri" w:eastAsia="Yu Mincho" w:hAnsi="Calibri"/>
          <w:kern w:val="2"/>
          <w:sz w:val="24"/>
          <w:szCs w:val="24"/>
        </w:rPr>
      </w:pPr>
      <w:r w:rsidRPr="00945D6E">
        <w:rPr>
          <w:rFonts w:eastAsia="Malgun Gothic"/>
        </w:rPr>
        <w:t>7.4A.7</w:t>
      </w:r>
      <w:r>
        <w:rPr>
          <w:rFonts w:ascii="Calibri" w:eastAsia="Yu Mincho" w:hAnsi="Calibri"/>
          <w:kern w:val="2"/>
          <w:sz w:val="24"/>
          <w:szCs w:val="24"/>
        </w:rPr>
        <w:tab/>
      </w:r>
      <w:r>
        <w:t>Maximum input level for CA (8DL CA)</w:t>
      </w:r>
      <w:r>
        <w:tab/>
        <w:t>686</w:t>
      </w:r>
    </w:p>
    <w:p w14:paraId="1A9A346F" w14:textId="77777777" w:rsidR="003D7567" w:rsidRDefault="003D7567">
      <w:pPr>
        <w:pStyle w:val="TOC2"/>
        <w:rPr>
          <w:rFonts w:ascii="Calibri" w:eastAsia="Yu Mincho" w:hAnsi="Calibri"/>
          <w:kern w:val="2"/>
          <w:sz w:val="24"/>
          <w:szCs w:val="24"/>
        </w:rPr>
      </w:pPr>
      <w:r>
        <w:t>7.</w:t>
      </w:r>
      <w:r w:rsidRPr="00945D6E">
        <w:rPr>
          <w:rFonts w:eastAsia="SimSun"/>
        </w:rPr>
        <w:t>4D</w:t>
      </w:r>
      <w:r>
        <w:rPr>
          <w:rFonts w:ascii="Calibri" w:eastAsia="Yu Mincho" w:hAnsi="Calibri"/>
          <w:kern w:val="2"/>
          <w:sz w:val="24"/>
          <w:szCs w:val="24"/>
        </w:rPr>
        <w:tab/>
      </w:r>
      <w:r>
        <w:t>Maximum input level for UL MIMO</w:t>
      </w:r>
      <w:r>
        <w:tab/>
        <w:t>687</w:t>
      </w:r>
    </w:p>
    <w:p w14:paraId="28DA4950" w14:textId="77777777" w:rsidR="003D7567" w:rsidRDefault="003D7567">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687</w:t>
      </w:r>
    </w:p>
    <w:p w14:paraId="593B445F" w14:textId="77777777" w:rsidR="003D7567" w:rsidRDefault="003D7567">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694</w:t>
      </w:r>
    </w:p>
    <w:p w14:paraId="51BAE733" w14:textId="77777777" w:rsidR="003D7567" w:rsidRDefault="003D7567">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694</w:t>
      </w:r>
    </w:p>
    <w:p w14:paraId="0A445E95" w14:textId="77777777" w:rsidR="003D7567" w:rsidRDefault="003D7567">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694</w:t>
      </w:r>
    </w:p>
    <w:p w14:paraId="7BED1F71" w14:textId="77777777" w:rsidR="003D7567" w:rsidRDefault="003D7567">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695</w:t>
      </w:r>
    </w:p>
    <w:p w14:paraId="52DC1D6C" w14:textId="77777777" w:rsidR="003D7567" w:rsidRDefault="003D7567">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695</w:t>
      </w:r>
    </w:p>
    <w:p w14:paraId="61619D50" w14:textId="77777777" w:rsidR="003D7567" w:rsidRDefault="003D7567">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695</w:t>
      </w:r>
    </w:p>
    <w:p w14:paraId="78DCE12C" w14:textId="77777777" w:rsidR="003D7567" w:rsidRDefault="003D7567">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696</w:t>
      </w:r>
    </w:p>
    <w:p w14:paraId="4CB75064" w14:textId="77777777" w:rsidR="003D7567" w:rsidRDefault="003D7567">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696</w:t>
      </w:r>
    </w:p>
    <w:p w14:paraId="2F93EC76" w14:textId="77777777" w:rsidR="003D7567" w:rsidRDefault="003D7567">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696</w:t>
      </w:r>
    </w:p>
    <w:p w14:paraId="58E3466E" w14:textId="77777777" w:rsidR="003D7567" w:rsidRDefault="003D7567">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696</w:t>
      </w:r>
    </w:p>
    <w:p w14:paraId="2211C274" w14:textId="77777777" w:rsidR="003D7567" w:rsidRDefault="003D7567">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696</w:t>
      </w:r>
    </w:p>
    <w:p w14:paraId="1E5DA37A" w14:textId="77777777" w:rsidR="003D7567" w:rsidRDefault="003D7567">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696</w:t>
      </w:r>
    </w:p>
    <w:p w14:paraId="09552FCD" w14:textId="77777777" w:rsidR="003D7567" w:rsidRDefault="003D7567">
      <w:pPr>
        <w:pStyle w:val="TOC2"/>
        <w:rPr>
          <w:rFonts w:ascii="Calibri" w:eastAsia="Yu Mincho" w:hAnsi="Calibri"/>
          <w:kern w:val="2"/>
          <w:sz w:val="24"/>
          <w:szCs w:val="24"/>
        </w:rPr>
      </w:pPr>
      <w:r>
        <w:t>7.</w:t>
      </w:r>
      <w:r w:rsidRPr="00945D6E">
        <w:rPr>
          <w:rFonts w:eastAsia="SimSun"/>
        </w:rPr>
        <w:t>5D</w:t>
      </w:r>
      <w:r>
        <w:rPr>
          <w:rFonts w:ascii="Calibri" w:eastAsia="Yu Mincho" w:hAnsi="Calibri"/>
          <w:kern w:val="2"/>
          <w:sz w:val="24"/>
          <w:szCs w:val="24"/>
        </w:rPr>
        <w:tab/>
      </w:r>
      <w:r>
        <w:t>Adjacent channel selectivity for UL MIMO</w:t>
      </w:r>
      <w:r>
        <w:tab/>
        <w:t>696</w:t>
      </w:r>
    </w:p>
    <w:p w14:paraId="241792F5" w14:textId="77777777" w:rsidR="003D7567" w:rsidRDefault="003D7567">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696</w:t>
      </w:r>
    </w:p>
    <w:p w14:paraId="376D7F6C" w14:textId="77777777" w:rsidR="003D7567" w:rsidRDefault="003D7567">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696</w:t>
      </w:r>
    </w:p>
    <w:p w14:paraId="7EBE1178" w14:textId="77777777" w:rsidR="003D7567" w:rsidRDefault="003D7567">
      <w:pPr>
        <w:pStyle w:val="TOC3"/>
        <w:rPr>
          <w:rFonts w:ascii="Calibri" w:eastAsia="Yu Mincho" w:hAnsi="Calibri"/>
          <w:kern w:val="2"/>
          <w:sz w:val="24"/>
          <w:szCs w:val="24"/>
        </w:rPr>
      </w:pPr>
      <w:r>
        <w:t>7.6.</w:t>
      </w:r>
      <w:r w:rsidRPr="00945D6E">
        <w:rPr>
          <w:rFonts w:eastAsia="SimSun"/>
        </w:rPr>
        <w:t>2</w:t>
      </w:r>
      <w:r>
        <w:rPr>
          <w:rFonts w:ascii="Calibri" w:eastAsia="Yu Mincho" w:hAnsi="Calibri"/>
          <w:kern w:val="2"/>
          <w:sz w:val="24"/>
          <w:szCs w:val="24"/>
        </w:rPr>
        <w:tab/>
      </w:r>
      <w:r>
        <w:t xml:space="preserve">In-band </w:t>
      </w:r>
      <w:r w:rsidRPr="00945D6E">
        <w:rPr>
          <w:rFonts w:eastAsia="SimSun"/>
        </w:rPr>
        <w:t>b</w:t>
      </w:r>
      <w:r>
        <w:t>locking</w:t>
      </w:r>
      <w:r>
        <w:tab/>
        <w:t>696</w:t>
      </w:r>
    </w:p>
    <w:p w14:paraId="5CB1347C" w14:textId="77777777" w:rsidR="003D7567" w:rsidRDefault="003D7567">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702</w:t>
      </w:r>
    </w:p>
    <w:p w14:paraId="153757AF" w14:textId="77777777" w:rsidR="003D7567" w:rsidRDefault="003D7567">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702</w:t>
      </w:r>
    </w:p>
    <w:p w14:paraId="072B97DD" w14:textId="77777777" w:rsidR="003D7567" w:rsidRDefault="003D7567">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702</w:t>
      </w:r>
    </w:p>
    <w:p w14:paraId="2E6DB11C" w14:textId="77777777" w:rsidR="003D7567" w:rsidRDefault="003D7567">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702</w:t>
      </w:r>
    </w:p>
    <w:p w14:paraId="41303F03" w14:textId="77777777" w:rsidR="003D7567" w:rsidRDefault="003D7567">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702</w:t>
      </w:r>
    </w:p>
    <w:p w14:paraId="72EE26A3" w14:textId="77777777" w:rsidR="003D7567" w:rsidRDefault="003D7567">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702</w:t>
      </w:r>
    </w:p>
    <w:p w14:paraId="354D1F2C" w14:textId="77777777" w:rsidR="003D7567" w:rsidRDefault="003D7567">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703</w:t>
      </w:r>
    </w:p>
    <w:p w14:paraId="6AB19A72" w14:textId="77777777" w:rsidR="003D7567" w:rsidRDefault="003D7567">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704</w:t>
      </w:r>
    </w:p>
    <w:p w14:paraId="3A7F01D9" w14:textId="77777777" w:rsidR="003D7567" w:rsidRDefault="003D7567">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704</w:t>
      </w:r>
    </w:p>
    <w:p w14:paraId="3576B408" w14:textId="77777777" w:rsidR="003D7567" w:rsidRDefault="003D7567">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707</w:t>
      </w:r>
    </w:p>
    <w:p w14:paraId="25E55459" w14:textId="77777777" w:rsidR="003D7567" w:rsidRDefault="003D7567">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707</w:t>
      </w:r>
    </w:p>
    <w:p w14:paraId="69E1B212" w14:textId="77777777" w:rsidR="003D7567" w:rsidRDefault="003D7567">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707</w:t>
      </w:r>
    </w:p>
    <w:p w14:paraId="12795148" w14:textId="77777777" w:rsidR="003D7567" w:rsidRDefault="003D7567">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707</w:t>
      </w:r>
    </w:p>
    <w:p w14:paraId="532FEA7B" w14:textId="77777777" w:rsidR="003D7567" w:rsidRDefault="003D7567">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707</w:t>
      </w:r>
    </w:p>
    <w:p w14:paraId="70435AC8" w14:textId="77777777" w:rsidR="003D7567" w:rsidRDefault="003D7567">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707</w:t>
      </w:r>
    </w:p>
    <w:p w14:paraId="62FE8C49" w14:textId="77777777" w:rsidR="003D7567" w:rsidRDefault="003D7567">
      <w:pPr>
        <w:pStyle w:val="TOC2"/>
        <w:rPr>
          <w:rFonts w:ascii="Calibri" w:eastAsia="Yu Mincho" w:hAnsi="Calibri"/>
          <w:kern w:val="2"/>
          <w:sz w:val="24"/>
          <w:szCs w:val="24"/>
        </w:rPr>
      </w:pPr>
      <w:r>
        <w:t>7.</w:t>
      </w:r>
      <w:r w:rsidRPr="00945D6E">
        <w:rPr>
          <w:rFonts w:eastAsia="SimSun"/>
        </w:rPr>
        <w:t>6D</w:t>
      </w:r>
      <w:r>
        <w:rPr>
          <w:rFonts w:ascii="Calibri" w:eastAsia="Yu Mincho" w:hAnsi="Calibri"/>
          <w:kern w:val="2"/>
          <w:sz w:val="24"/>
          <w:szCs w:val="24"/>
        </w:rPr>
        <w:tab/>
      </w:r>
      <w:r>
        <w:t>Blocking characteristics for UL MIMO</w:t>
      </w:r>
      <w:r>
        <w:tab/>
        <w:t>707</w:t>
      </w:r>
    </w:p>
    <w:p w14:paraId="5A58C06F" w14:textId="77777777" w:rsidR="003D7567" w:rsidRDefault="003D7567">
      <w:pPr>
        <w:pStyle w:val="TOC2"/>
        <w:rPr>
          <w:rFonts w:ascii="Calibri" w:eastAsia="Yu Mincho" w:hAnsi="Calibri"/>
          <w:kern w:val="2"/>
          <w:sz w:val="24"/>
          <w:szCs w:val="24"/>
        </w:rPr>
      </w:pPr>
      <w:r>
        <w:t>7.7</w:t>
      </w:r>
      <w:r>
        <w:rPr>
          <w:rFonts w:ascii="Calibri" w:eastAsia="Yu Mincho" w:hAnsi="Calibri"/>
          <w:kern w:val="2"/>
          <w:sz w:val="24"/>
          <w:szCs w:val="24"/>
        </w:rPr>
        <w:tab/>
      </w:r>
      <w:r>
        <w:t>Void</w:t>
      </w:r>
      <w:r>
        <w:tab/>
        <w:t>707</w:t>
      </w:r>
    </w:p>
    <w:p w14:paraId="19DB3C17" w14:textId="77777777" w:rsidR="003D7567" w:rsidRDefault="003D7567">
      <w:pPr>
        <w:pStyle w:val="TOC2"/>
        <w:rPr>
          <w:rFonts w:ascii="Calibri" w:eastAsia="Yu Mincho" w:hAnsi="Calibri"/>
          <w:kern w:val="2"/>
          <w:sz w:val="24"/>
          <w:szCs w:val="24"/>
        </w:rPr>
      </w:pPr>
      <w:r>
        <w:t>7.8</w:t>
      </w:r>
      <w:r>
        <w:rPr>
          <w:rFonts w:ascii="Calibri" w:eastAsia="Yu Mincho" w:hAnsi="Calibri"/>
          <w:kern w:val="2"/>
          <w:sz w:val="24"/>
          <w:szCs w:val="24"/>
        </w:rPr>
        <w:tab/>
      </w:r>
      <w:r>
        <w:t>Void</w:t>
      </w:r>
      <w:r>
        <w:tab/>
        <w:t>707</w:t>
      </w:r>
    </w:p>
    <w:p w14:paraId="0A9D0910" w14:textId="77777777" w:rsidR="003D7567" w:rsidRDefault="003D7567">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707</w:t>
      </w:r>
    </w:p>
    <w:p w14:paraId="457161F6" w14:textId="77777777" w:rsidR="003D7567" w:rsidRDefault="003D7567">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710</w:t>
      </w:r>
    </w:p>
    <w:p w14:paraId="29C7E838" w14:textId="77777777" w:rsidR="003D7567" w:rsidRDefault="003D7567">
      <w:pPr>
        <w:pStyle w:val="TOC8"/>
        <w:rPr>
          <w:rFonts w:ascii="Calibri" w:eastAsia="Yu Mincho" w:hAnsi="Calibri"/>
          <w:b w:val="0"/>
          <w:kern w:val="2"/>
          <w:sz w:val="24"/>
          <w:szCs w:val="24"/>
        </w:rPr>
      </w:pPr>
      <w:r>
        <w:t>Annex A (normative): Measurement channels</w:t>
      </w:r>
      <w:r>
        <w:tab/>
        <w:t>711</w:t>
      </w:r>
    </w:p>
    <w:p w14:paraId="75247B9D" w14:textId="77777777" w:rsidR="003D7567" w:rsidRDefault="003D7567">
      <w:pPr>
        <w:pStyle w:val="TOC1"/>
        <w:rPr>
          <w:rFonts w:ascii="Calibri" w:eastAsia="Yu Mincho" w:hAnsi="Calibri"/>
          <w:kern w:val="2"/>
          <w:sz w:val="24"/>
          <w:szCs w:val="24"/>
        </w:rPr>
      </w:pPr>
      <w:r w:rsidRPr="00945D6E">
        <w:rPr>
          <w:rFonts w:eastAsia="PMingLiU"/>
        </w:rPr>
        <w:t>A.1</w:t>
      </w:r>
      <w:r>
        <w:rPr>
          <w:rFonts w:ascii="Calibri" w:eastAsia="Yu Mincho" w:hAnsi="Calibri"/>
          <w:kern w:val="2"/>
          <w:sz w:val="24"/>
          <w:szCs w:val="24"/>
        </w:rPr>
        <w:tab/>
      </w:r>
      <w:r w:rsidRPr="00945D6E">
        <w:rPr>
          <w:rFonts w:eastAsia="PMingLiU"/>
        </w:rPr>
        <w:t>General</w:t>
      </w:r>
      <w:r>
        <w:tab/>
        <w:t>711</w:t>
      </w:r>
    </w:p>
    <w:p w14:paraId="13A73CFC" w14:textId="77777777" w:rsidR="003D7567" w:rsidRDefault="003D7567">
      <w:pPr>
        <w:pStyle w:val="TOC1"/>
        <w:rPr>
          <w:rFonts w:ascii="Calibri" w:eastAsia="Yu Mincho" w:hAnsi="Calibri"/>
          <w:kern w:val="2"/>
          <w:sz w:val="24"/>
          <w:szCs w:val="24"/>
        </w:rPr>
      </w:pPr>
      <w:r w:rsidRPr="00945D6E">
        <w:rPr>
          <w:rFonts w:eastAsia="PMingLiU"/>
        </w:rPr>
        <w:t>A.2</w:t>
      </w:r>
      <w:r>
        <w:rPr>
          <w:rFonts w:ascii="Calibri" w:eastAsia="Yu Mincho" w:hAnsi="Calibri"/>
          <w:kern w:val="2"/>
          <w:sz w:val="24"/>
          <w:szCs w:val="24"/>
        </w:rPr>
        <w:tab/>
      </w:r>
      <w:r w:rsidRPr="00945D6E">
        <w:rPr>
          <w:rFonts w:eastAsia="PMingLiU"/>
        </w:rPr>
        <w:t>UL reference measurement channels</w:t>
      </w:r>
      <w:r>
        <w:tab/>
        <w:t>711</w:t>
      </w:r>
    </w:p>
    <w:p w14:paraId="11DB4845" w14:textId="77777777" w:rsidR="003D7567" w:rsidRDefault="003D7567">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711</w:t>
      </w:r>
    </w:p>
    <w:p w14:paraId="247045CD" w14:textId="77777777" w:rsidR="003D7567" w:rsidRDefault="003D7567">
      <w:pPr>
        <w:pStyle w:val="TOC2"/>
        <w:rPr>
          <w:rFonts w:ascii="Calibri" w:eastAsia="Yu Mincho" w:hAnsi="Calibri"/>
          <w:kern w:val="2"/>
          <w:sz w:val="24"/>
          <w:szCs w:val="24"/>
        </w:rPr>
      </w:pPr>
      <w:r>
        <w:rPr>
          <w:lang w:eastAsia="zh-TW"/>
        </w:rPr>
        <w:lastRenderedPageBreak/>
        <w:t>A.2.2</w:t>
      </w:r>
      <w:r>
        <w:rPr>
          <w:rFonts w:ascii="Calibri" w:eastAsia="Yu Mincho" w:hAnsi="Calibri"/>
          <w:kern w:val="2"/>
          <w:sz w:val="24"/>
          <w:szCs w:val="24"/>
        </w:rPr>
        <w:tab/>
      </w:r>
      <w:r>
        <w:rPr>
          <w:lang w:eastAsia="zh-TW"/>
        </w:rPr>
        <w:t>Void</w:t>
      </w:r>
      <w:r>
        <w:tab/>
        <w:t>711</w:t>
      </w:r>
    </w:p>
    <w:p w14:paraId="02328EEF" w14:textId="77777777" w:rsidR="003D7567" w:rsidRDefault="003D7567">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945D6E">
        <w:rPr>
          <w:rFonts w:eastAsia="PMingLiU"/>
          <w:lang w:eastAsia="zh-TW"/>
        </w:rPr>
        <w:t>m</w:t>
      </w:r>
      <w:r>
        <w:rPr>
          <w:lang w:eastAsia="zh-TW"/>
        </w:rPr>
        <w:t xml:space="preserve">easurement </w:t>
      </w:r>
      <w:r w:rsidRPr="00945D6E">
        <w:rPr>
          <w:rFonts w:eastAsia="PMingLiU"/>
          <w:lang w:eastAsia="zh-TW"/>
        </w:rPr>
        <w:t>c</w:t>
      </w:r>
      <w:r>
        <w:rPr>
          <w:lang w:eastAsia="zh-TW"/>
        </w:rPr>
        <w:t>hannels for TDD</w:t>
      </w:r>
      <w:r>
        <w:tab/>
        <w:t>712</w:t>
      </w:r>
    </w:p>
    <w:p w14:paraId="68A228E9" w14:textId="77777777" w:rsidR="003D7567" w:rsidRDefault="003D7567">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713</w:t>
      </w:r>
    </w:p>
    <w:p w14:paraId="3008546E" w14:textId="77777777" w:rsidR="003D7567" w:rsidRDefault="003D7567">
      <w:pPr>
        <w:pStyle w:val="TOC3"/>
        <w:rPr>
          <w:rFonts w:ascii="Calibri" w:eastAsia="Yu Mincho" w:hAnsi="Calibri"/>
          <w:kern w:val="2"/>
          <w:sz w:val="24"/>
          <w:szCs w:val="24"/>
        </w:rPr>
      </w:pPr>
      <w:r>
        <w:t>A.2.3.2</w:t>
      </w:r>
      <w:r>
        <w:rPr>
          <w:rFonts w:ascii="Calibri" w:eastAsia="Yu Mincho" w:hAnsi="Calibri"/>
          <w:kern w:val="2"/>
          <w:sz w:val="24"/>
          <w:szCs w:val="24"/>
        </w:rPr>
        <w:tab/>
      </w:r>
      <w:r>
        <w:t>DFT-s-OFDM QPSK</w:t>
      </w:r>
      <w:r>
        <w:tab/>
        <w:t>714</w:t>
      </w:r>
    </w:p>
    <w:p w14:paraId="4A9BCC03" w14:textId="77777777" w:rsidR="003D7567" w:rsidRDefault="003D7567">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715</w:t>
      </w:r>
    </w:p>
    <w:p w14:paraId="55EE76F0" w14:textId="77777777" w:rsidR="003D7567" w:rsidRDefault="003D7567">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716</w:t>
      </w:r>
    </w:p>
    <w:p w14:paraId="3855CBF3" w14:textId="77777777" w:rsidR="003D7567" w:rsidRDefault="003D7567">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717</w:t>
      </w:r>
    </w:p>
    <w:p w14:paraId="4E7DFF4B" w14:textId="77777777" w:rsidR="003D7567" w:rsidRDefault="003D7567">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718</w:t>
      </w:r>
    </w:p>
    <w:p w14:paraId="52B7CE2A" w14:textId="77777777" w:rsidR="003D7567" w:rsidRDefault="003D7567">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719</w:t>
      </w:r>
    </w:p>
    <w:p w14:paraId="706D0D01" w14:textId="77777777" w:rsidR="003D7567" w:rsidRDefault="003D7567">
      <w:pPr>
        <w:pStyle w:val="TOC1"/>
        <w:rPr>
          <w:rFonts w:ascii="Calibri" w:eastAsia="Yu Mincho" w:hAnsi="Calibri"/>
          <w:kern w:val="2"/>
          <w:sz w:val="24"/>
          <w:szCs w:val="24"/>
        </w:rPr>
      </w:pPr>
      <w:r w:rsidRPr="00945D6E">
        <w:rPr>
          <w:rFonts w:eastAsia="PMingLiU"/>
        </w:rPr>
        <w:t>A.3</w:t>
      </w:r>
      <w:r>
        <w:rPr>
          <w:rFonts w:ascii="Calibri" w:eastAsia="Yu Mincho" w:hAnsi="Calibri"/>
          <w:kern w:val="2"/>
          <w:sz w:val="24"/>
          <w:szCs w:val="24"/>
        </w:rPr>
        <w:tab/>
      </w:r>
      <w:r w:rsidRPr="00945D6E">
        <w:rPr>
          <w:rFonts w:eastAsia="PMingLiU"/>
        </w:rPr>
        <w:t>DL reference measurement channels</w:t>
      </w:r>
      <w:r>
        <w:tab/>
        <w:t>720</w:t>
      </w:r>
    </w:p>
    <w:p w14:paraId="2298C0D9" w14:textId="77777777" w:rsidR="003D7567" w:rsidRDefault="003D7567">
      <w:pPr>
        <w:pStyle w:val="TOC2"/>
        <w:rPr>
          <w:rFonts w:ascii="Calibri" w:eastAsia="Yu Mincho" w:hAnsi="Calibri"/>
          <w:kern w:val="2"/>
          <w:sz w:val="24"/>
          <w:szCs w:val="24"/>
        </w:rPr>
      </w:pPr>
      <w:r w:rsidRPr="00945D6E">
        <w:rPr>
          <w:rFonts w:eastAsia="PMingLiU"/>
        </w:rPr>
        <w:t>A.3.1</w:t>
      </w:r>
      <w:r>
        <w:rPr>
          <w:rFonts w:ascii="Calibri" w:eastAsia="Yu Mincho" w:hAnsi="Calibri"/>
          <w:kern w:val="2"/>
          <w:sz w:val="24"/>
          <w:szCs w:val="24"/>
        </w:rPr>
        <w:tab/>
      </w:r>
      <w:r w:rsidRPr="00945D6E">
        <w:rPr>
          <w:rFonts w:eastAsia="PMingLiU"/>
        </w:rPr>
        <w:t>General</w:t>
      </w:r>
      <w:r>
        <w:tab/>
        <w:t>720</w:t>
      </w:r>
    </w:p>
    <w:p w14:paraId="592B0472" w14:textId="77777777" w:rsidR="003D7567" w:rsidRDefault="003D7567">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722</w:t>
      </w:r>
    </w:p>
    <w:p w14:paraId="62566B6B" w14:textId="77777777" w:rsidR="003D7567" w:rsidRDefault="003D7567">
      <w:pPr>
        <w:pStyle w:val="TOC2"/>
        <w:rPr>
          <w:rFonts w:ascii="Calibri" w:eastAsia="Yu Mincho" w:hAnsi="Calibri"/>
          <w:kern w:val="2"/>
          <w:sz w:val="24"/>
          <w:szCs w:val="24"/>
        </w:rPr>
      </w:pPr>
      <w:r w:rsidRPr="00945D6E">
        <w:rPr>
          <w:rFonts w:eastAsia="PMingLiU"/>
        </w:rPr>
        <w:t>A.3.</w:t>
      </w:r>
      <w:r>
        <w:rPr>
          <w:lang w:eastAsia="zh-TW"/>
        </w:rPr>
        <w:t>3</w:t>
      </w:r>
      <w:r>
        <w:rPr>
          <w:rFonts w:ascii="Calibri" w:eastAsia="Yu Mincho" w:hAnsi="Calibri"/>
          <w:kern w:val="2"/>
          <w:sz w:val="24"/>
          <w:szCs w:val="24"/>
        </w:rPr>
        <w:tab/>
      </w:r>
      <w:r>
        <w:t>DL reference measurement channels for TDD</w:t>
      </w:r>
      <w:r>
        <w:tab/>
        <w:t>722</w:t>
      </w:r>
    </w:p>
    <w:p w14:paraId="2863D831"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3.3.1</w:t>
      </w:r>
      <w:r>
        <w:rPr>
          <w:rFonts w:ascii="Calibri" w:eastAsia="Yu Mincho" w:hAnsi="Calibri"/>
          <w:kern w:val="2"/>
          <w:sz w:val="24"/>
          <w:szCs w:val="24"/>
        </w:rPr>
        <w:tab/>
      </w:r>
      <w:r w:rsidRPr="00945D6E">
        <w:rPr>
          <w:snapToGrid w:val="0"/>
          <w:lang w:eastAsia="zh-TW"/>
        </w:rPr>
        <w:t>General</w:t>
      </w:r>
      <w:r>
        <w:tab/>
        <w:t>722</w:t>
      </w:r>
    </w:p>
    <w:p w14:paraId="19698DFE"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3.3.2</w:t>
      </w:r>
      <w:r>
        <w:rPr>
          <w:rFonts w:ascii="Calibri" w:eastAsia="Yu Mincho" w:hAnsi="Calibri"/>
          <w:kern w:val="2"/>
          <w:sz w:val="24"/>
          <w:szCs w:val="24"/>
        </w:rPr>
        <w:tab/>
      </w:r>
      <w:r w:rsidRPr="00945D6E">
        <w:rPr>
          <w:snapToGrid w:val="0"/>
          <w:lang w:eastAsia="zh-TW"/>
        </w:rPr>
        <w:t>FRC for receiver requirements for QPSK</w:t>
      </w:r>
      <w:r>
        <w:tab/>
        <w:t>723</w:t>
      </w:r>
    </w:p>
    <w:p w14:paraId="017919FA"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3.3.3</w:t>
      </w:r>
      <w:r>
        <w:rPr>
          <w:rFonts w:ascii="Calibri" w:eastAsia="Yu Mincho" w:hAnsi="Calibri"/>
          <w:kern w:val="2"/>
          <w:sz w:val="24"/>
          <w:szCs w:val="24"/>
        </w:rPr>
        <w:tab/>
      </w:r>
      <w:r>
        <w:t>FRC for receiver requirements for 16QAM</w:t>
      </w:r>
      <w:r>
        <w:tab/>
        <w:t>724</w:t>
      </w:r>
    </w:p>
    <w:p w14:paraId="1DE630FD" w14:textId="77777777" w:rsidR="003D7567" w:rsidRDefault="003D7567">
      <w:pPr>
        <w:pStyle w:val="TOC3"/>
        <w:rPr>
          <w:rFonts w:ascii="Calibri" w:eastAsia="Yu Mincho" w:hAnsi="Calibri"/>
          <w:kern w:val="2"/>
          <w:sz w:val="24"/>
          <w:szCs w:val="24"/>
        </w:rPr>
      </w:pPr>
      <w:r w:rsidRPr="00945D6E">
        <w:rPr>
          <w:snapToGrid w:val="0"/>
        </w:rPr>
        <w:t>A.</w:t>
      </w:r>
      <w:r w:rsidRPr="00945D6E">
        <w:rPr>
          <w:snapToGrid w:val="0"/>
          <w:lang w:eastAsia="zh-TW"/>
        </w:rPr>
        <w:t>3.3.4</w:t>
      </w:r>
      <w:r>
        <w:rPr>
          <w:rFonts w:ascii="Calibri" w:eastAsia="Yu Mincho" w:hAnsi="Calibri"/>
          <w:kern w:val="2"/>
          <w:sz w:val="24"/>
          <w:szCs w:val="24"/>
        </w:rPr>
        <w:tab/>
      </w:r>
      <w:r>
        <w:t>FRC for receiver requirements for 64QAM</w:t>
      </w:r>
      <w:r>
        <w:tab/>
        <w:t>725</w:t>
      </w:r>
    </w:p>
    <w:p w14:paraId="22F210FC" w14:textId="77777777" w:rsidR="003D7567" w:rsidRDefault="003D7567">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727</w:t>
      </w:r>
    </w:p>
    <w:p w14:paraId="3B8265EE" w14:textId="77777777" w:rsidR="003D7567" w:rsidRDefault="003D7567">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728</w:t>
      </w:r>
    </w:p>
    <w:p w14:paraId="148D3D82" w14:textId="77777777" w:rsidR="003D7567" w:rsidRDefault="003D7567">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728</w:t>
      </w:r>
    </w:p>
    <w:p w14:paraId="097D5E86" w14:textId="77777777" w:rsidR="003D7567" w:rsidRDefault="003D7567">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728</w:t>
      </w:r>
    </w:p>
    <w:p w14:paraId="299FFA4C" w14:textId="77777777" w:rsidR="003D7567" w:rsidRDefault="003D7567">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729</w:t>
      </w:r>
    </w:p>
    <w:p w14:paraId="7951F140" w14:textId="77777777" w:rsidR="003D7567" w:rsidRDefault="003D7567">
      <w:pPr>
        <w:pStyle w:val="TOC3"/>
        <w:rPr>
          <w:rFonts w:ascii="Calibri" w:eastAsia="Yu Mincho" w:hAnsi="Calibri"/>
          <w:kern w:val="2"/>
          <w:sz w:val="24"/>
          <w:szCs w:val="24"/>
        </w:rPr>
      </w:pPr>
      <w:r w:rsidRPr="00945D6E">
        <w:rPr>
          <w:snapToGrid w:val="0"/>
        </w:rPr>
        <w:t>A.5.2.1</w:t>
      </w:r>
      <w:r>
        <w:rPr>
          <w:rFonts w:ascii="Calibri" w:eastAsia="Yu Mincho" w:hAnsi="Calibri"/>
          <w:kern w:val="2"/>
          <w:sz w:val="24"/>
          <w:szCs w:val="24"/>
        </w:rPr>
        <w:tab/>
      </w:r>
      <w:r w:rsidRPr="00945D6E">
        <w:rPr>
          <w:snapToGrid w:val="0"/>
        </w:rPr>
        <w:t>OCNG TDD pattern 1: Generic OCNG TDD Pattern for all unused REs</w:t>
      </w:r>
      <w:r>
        <w:tab/>
        <w:t>729</w:t>
      </w:r>
    </w:p>
    <w:p w14:paraId="57A11491" w14:textId="77777777" w:rsidR="003D7567" w:rsidRDefault="003D7567">
      <w:pPr>
        <w:pStyle w:val="TOC8"/>
        <w:rPr>
          <w:rFonts w:ascii="Calibri" w:eastAsia="Yu Mincho" w:hAnsi="Calibri"/>
          <w:b w:val="0"/>
          <w:kern w:val="2"/>
          <w:sz w:val="24"/>
          <w:szCs w:val="24"/>
        </w:rPr>
      </w:pPr>
      <w:r>
        <w:t>Annex B (normative): Propagation conditions</w:t>
      </w:r>
      <w:r>
        <w:tab/>
        <w:t>730</w:t>
      </w:r>
    </w:p>
    <w:p w14:paraId="599EE34E" w14:textId="77777777" w:rsidR="003D7567" w:rsidRDefault="003D7567">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730</w:t>
      </w:r>
    </w:p>
    <w:p w14:paraId="3F82FF01" w14:textId="77777777" w:rsidR="003D7567" w:rsidRDefault="003D7567">
      <w:pPr>
        <w:pStyle w:val="TOC8"/>
        <w:rPr>
          <w:rFonts w:ascii="Calibri" w:eastAsia="Yu Mincho" w:hAnsi="Calibri"/>
          <w:b w:val="0"/>
          <w:kern w:val="2"/>
          <w:sz w:val="24"/>
          <w:szCs w:val="24"/>
        </w:rPr>
      </w:pPr>
      <w:r>
        <w:t>Annex C (normative): Downlink Physical Channels</w:t>
      </w:r>
      <w:r>
        <w:tab/>
        <w:t>731</w:t>
      </w:r>
    </w:p>
    <w:p w14:paraId="1F7D90C6" w14:textId="77777777" w:rsidR="003D7567" w:rsidRDefault="003D7567">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731</w:t>
      </w:r>
    </w:p>
    <w:p w14:paraId="2F27B361" w14:textId="77777777" w:rsidR="003D7567" w:rsidRDefault="003D7567">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732</w:t>
      </w:r>
    </w:p>
    <w:p w14:paraId="2119539A" w14:textId="77777777" w:rsidR="003D7567" w:rsidRDefault="003D7567">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732</w:t>
      </w:r>
    </w:p>
    <w:p w14:paraId="63A8F9BC" w14:textId="77777777" w:rsidR="003D7567" w:rsidRDefault="003D7567">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733</w:t>
      </w:r>
    </w:p>
    <w:p w14:paraId="64818360" w14:textId="77777777" w:rsidR="003D7567" w:rsidRDefault="003D7567">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733</w:t>
      </w:r>
    </w:p>
    <w:p w14:paraId="5799F129" w14:textId="77777777" w:rsidR="003D7567" w:rsidRDefault="003D7567">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734</w:t>
      </w:r>
    </w:p>
    <w:p w14:paraId="47C59254" w14:textId="77777777" w:rsidR="003D7567" w:rsidRDefault="003D7567">
      <w:pPr>
        <w:pStyle w:val="TOC8"/>
        <w:rPr>
          <w:rFonts w:ascii="Calibri" w:eastAsia="Yu Mincho" w:hAnsi="Calibri"/>
          <w:b w:val="0"/>
          <w:kern w:val="2"/>
          <w:sz w:val="24"/>
          <w:szCs w:val="24"/>
        </w:rPr>
      </w:pPr>
      <w:r>
        <w:t>Annex D (normative): Characteristics of the interfering signal</w:t>
      </w:r>
      <w:r>
        <w:tab/>
        <w:t>735</w:t>
      </w:r>
    </w:p>
    <w:p w14:paraId="018B7198" w14:textId="77777777" w:rsidR="003D7567" w:rsidRDefault="003D7567">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735</w:t>
      </w:r>
    </w:p>
    <w:p w14:paraId="5D9175DC" w14:textId="77777777" w:rsidR="003D7567" w:rsidRDefault="003D7567">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735</w:t>
      </w:r>
    </w:p>
    <w:p w14:paraId="3063681E"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E</w:t>
      </w:r>
      <w:r>
        <w:t xml:space="preserve"> (normative): Global In-Channel TX-Test</w:t>
      </w:r>
      <w:r>
        <w:tab/>
        <w:t>736</w:t>
      </w:r>
    </w:p>
    <w:p w14:paraId="709E1B1D" w14:textId="77777777" w:rsidR="003D7567" w:rsidRDefault="003D7567">
      <w:pPr>
        <w:pStyle w:val="TOC1"/>
        <w:rPr>
          <w:rFonts w:ascii="Calibri" w:eastAsia="Yu Mincho" w:hAnsi="Calibri"/>
          <w:kern w:val="2"/>
          <w:sz w:val="24"/>
          <w:szCs w:val="24"/>
        </w:rPr>
      </w:pPr>
      <w:r w:rsidRPr="00945D6E">
        <w:rPr>
          <w:snapToGrid w:val="0"/>
        </w:rPr>
        <w:t>E.1</w:t>
      </w:r>
      <w:r>
        <w:rPr>
          <w:rFonts w:ascii="Calibri" w:eastAsia="Yu Mincho" w:hAnsi="Calibri"/>
          <w:kern w:val="2"/>
          <w:sz w:val="24"/>
          <w:szCs w:val="24"/>
        </w:rPr>
        <w:tab/>
      </w:r>
      <w:r w:rsidRPr="00945D6E">
        <w:rPr>
          <w:snapToGrid w:val="0"/>
        </w:rPr>
        <w:t>General</w:t>
      </w:r>
      <w:r>
        <w:tab/>
        <w:t>736</w:t>
      </w:r>
    </w:p>
    <w:p w14:paraId="7C832E07" w14:textId="77777777" w:rsidR="003D7567" w:rsidRDefault="003D7567">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736</w:t>
      </w:r>
    </w:p>
    <w:p w14:paraId="4F89C48B" w14:textId="77777777" w:rsidR="003D7567" w:rsidRDefault="003D7567">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736</w:t>
      </w:r>
    </w:p>
    <w:p w14:paraId="7345E807" w14:textId="77777777" w:rsidR="003D7567" w:rsidRDefault="003D7567">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736</w:t>
      </w:r>
    </w:p>
    <w:p w14:paraId="5BE34515" w14:textId="77777777" w:rsidR="003D7567" w:rsidRDefault="003D7567">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736</w:t>
      </w:r>
    </w:p>
    <w:p w14:paraId="38DE303D" w14:textId="77777777" w:rsidR="003D7567" w:rsidRDefault="003D7567">
      <w:pPr>
        <w:pStyle w:val="TOC2"/>
        <w:rPr>
          <w:rFonts w:ascii="Calibri" w:eastAsia="Yu Mincho" w:hAnsi="Calibri"/>
          <w:kern w:val="2"/>
          <w:sz w:val="24"/>
          <w:szCs w:val="24"/>
        </w:rPr>
      </w:pPr>
      <w:r w:rsidRPr="00945D6E">
        <w:rPr>
          <w:snapToGrid w:val="0"/>
        </w:rPr>
        <w:t>E.2.4</w:t>
      </w:r>
      <w:r>
        <w:rPr>
          <w:rFonts w:ascii="Calibri" w:eastAsia="Yu Mincho" w:hAnsi="Calibri"/>
          <w:kern w:val="2"/>
          <w:sz w:val="24"/>
          <w:szCs w:val="24"/>
        </w:rPr>
        <w:tab/>
      </w:r>
      <w:r w:rsidRPr="00945D6E">
        <w:rPr>
          <w:snapToGrid w:val="0"/>
        </w:rPr>
        <w:t>Measurement results</w:t>
      </w:r>
      <w:r>
        <w:tab/>
        <w:t>737</w:t>
      </w:r>
    </w:p>
    <w:p w14:paraId="3EED666F" w14:textId="77777777" w:rsidR="003D7567" w:rsidRDefault="003D7567">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737</w:t>
      </w:r>
    </w:p>
    <w:p w14:paraId="347F74BC" w14:textId="77777777" w:rsidR="003D7567" w:rsidRDefault="003D7567">
      <w:pPr>
        <w:pStyle w:val="TOC1"/>
        <w:rPr>
          <w:rFonts w:ascii="Calibri" w:eastAsia="Yu Mincho" w:hAnsi="Calibri"/>
          <w:kern w:val="2"/>
          <w:sz w:val="24"/>
          <w:szCs w:val="24"/>
        </w:rPr>
      </w:pPr>
      <w:r w:rsidRPr="00945D6E">
        <w:rPr>
          <w:snapToGrid w:val="0"/>
        </w:rPr>
        <w:t>E.3</w:t>
      </w:r>
      <w:r>
        <w:rPr>
          <w:rFonts w:ascii="Calibri" w:eastAsia="Yu Mincho" w:hAnsi="Calibri"/>
          <w:kern w:val="2"/>
          <w:sz w:val="24"/>
          <w:szCs w:val="24"/>
        </w:rPr>
        <w:tab/>
      </w:r>
      <w:r w:rsidRPr="00945D6E">
        <w:rPr>
          <w:snapToGrid w:val="0"/>
        </w:rPr>
        <w:t>Signal processing</w:t>
      </w:r>
      <w:r>
        <w:tab/>
        <w:t>737</w:t>
      </w:r>
    </w:p>
    <w:p w14:paraId="18AE23EB" w14:textId="77777777" w:rsidR="003D7567" w:rsidRDefault="003D7567">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737</w:t>
      </w:r>
    </w:p>
    <w:p w14:paraId="6BA4BD1E" w14:textId="77777777" w:rsidR="003D7567" w:rsidRDefault="003D7567">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738</w:t>
      </w:r>
    </w:p>
    <w:p w14:paraId="29F8246E" w14:textId="77777777" w:rsidR="003D7567" w:rsidRDefault="003D7567">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739</w:t>
      </w:r>
    </w:p>
    <w:p w14:paraId="2F9A659B" w14:textId="77777777" w:rsidR="003D7567" w:rsidRDefault="003D7567">
      <w:pPr>
        <w:pStyle w:val="TOC1"/>
        <w:rPr>
          <w:rFonts w:ascii="Calibri" w:eastAsia="Yu Mincho" w:hAnsi="Calibri"/>
          <w:kern w:val="2"/>
          <w:sz w:val="24"/>
          <w:szCs w:val="24"/>
        </w:rPr>
      </w:pPr>
      <w:r w:rsidRPr="00945D6E">
        <w:rPr>
          <w:snapToGrid w:val="0"/>
        </w:rPr>
        <w:t>E.4</w:t>
      </w:r>
      <w:r>
        <w:rPr>
          <w:rFonts w:ascii="Calibri" w:eastAsia="Yu Mincho" w:hAnsi="Calibri"/>
          <w:kern w:val="2"/>
          <w:sz w:val="24"/>
          <w:szCs w:val="24"/>
        </w:rPr>
        <w:tab/>
      </w:r>
      <w:r w:rsidRPr="00945D6E">
        <w:rPr>
          <w:snapToGrid w:val="0"/>
        </w:rPr>
        <w:t>Derivation of the results</w:t>
      </w:r>
      <w:r>
        <w:tab/>
        <w:t>740</w:t>
      </w:r>
    </w:p>
    <w:p w14:paraId="5138B663" w14:textId="77777777" w:rsidR="003D7567" w:rsidRDefault="003D7567">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740</w:t>
      </w:r>
    </w:p>
    <w:p w14:paraId="07B9CDF5" w14:textId="77777777" w:rsidR="003D7567" w:rsidRDefault="003D7567">
      <w:pPr>
        <w:pStyle w:val="TOC2"/>
        <w:rPr>
          <w:rFonts w:ascii="Calibri" w:eastAsia="Yu Mincho" w:hAnsi="Calibri"/>
          <w:kern w:val="2"/>
          <w:sz w:val="24"/>
          <w:szCs w:val="24"/>
        </w:rPr>
      </w:pPr>
      <w:r>
        <w:lastRenderedPageBreak/>
        <w:t>E.4.2</w:t>
      </w:r>
      <w:r>
        <w:rPr>
          <w:rFonts w:ascii="Calibri" w:eastAsia="Yu Mincho" w:hAnsi="Calibri"/>
          <w:kern w:val="2"/>
          <w:sz w:val="24"/>
          <w:szCs w:val="24"/>
        </w:rPr>
        <w:tab/>
      </w:r>
      <w:r>
        <w:t>Averaged EVM</w:t>
      </w:r>
      <w:r>
        <w:tab/>
        <w:t>740</w:t>
      </w:r>
    </w:p>
    <w:p w14:paraId="7E1EE93F" w14:textId="77777777" w:rsidR="003D7567" w:rsidRDefault="003D7567">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741</w:t>
      </w:r>
    </w:p>
    <w:p w14:paraId="02E70D67" w14:textId="77777777" w:rsidR="003D7567" w:rsidRDefault="003D7567">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743</w:t>
      </w:r>
    </w:p>
    <w:p w14:paraId="74F9D11A" w14:textId="77777777" w:rsidR="003D7567" w:rsidRDefault="003D7567">
      <w:pPr>
        <w:pStyle w:val="TOC2"/>
        <w:rPr>
          <w:rFonts w:ascii="Calibri" w:eastAsia="Yu Mincho" w:hAnsi="Calibri"/>
          <w:kern w:val="2"/>
          <w:sz w:val="24"/>
          <w:szCs w:val="24"/>
        </w:rPr>
      </w:pPr>
      <w:r>
        <w:t>E.4.5</w:t>
      </w:r>
      <w:r>
        <w:rPr>
          <w:rFonts w:ascii="Calibri" w:eastAsia="Yu Mincho" w:hAnsi="Calibri"/>
          <w:kern w:val="2"/>
          <w:sz w:val="24"/>
          <w:szCs w:val="24"/>
        </w:rPr>
        <w:tab/>
      </w:r>
      <w:r>
        <w:t>Frequency error and Carrier leakage</w:t>
      </w:r>
      <w:r>
        <w:tab/>
        <w:t>744</w:t>
      </w:r>
    </w:p>
    <w:p w14:paraId="2ED7C47D" w14:textId="77777777" w:rsidR="003D7567" w:rsidRDefault="003D7567">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945D6E">
        <w:rPr>
          <w:vertAlign w:val="subscript"/>
        </w:rPr>
        <w:t>DMRS</w:t>
      </w:r>
      <w:r>
        <w:t>)</w:t>
      </w:r>
      <w:r>
        <w:tab/>
        <w:t>744</w:t>
      </w:r>
    </w:p>
    <w:p w14:paraId="2699CB80" w14:textId="77777777" w:rsidR="003D7567" w:rsidRDefault="003D7567">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945D6E">
        <w:rPr>
          <w:vertAlign w:val="superscript"/>
        </w:rPr>
        <w:t>st</w:t>
      </w:r>
      <w:r>
        <w:t xml:space="preserve"> average for EVM </w:t>
      </w:r>
      <w:r w:rsidRPr="00945D6E">
        <w:rPr>
          <w:vertAlign w:val="subscript"/>
        </w:rPr>
        <w:t>DMRS</w:t>
      </w:r>
      <w:r>
        <w:tab/>
        <w:t>745</w:t>
      </w:r>
    </w:p>
    <w:p w14:paraId="7520AA0A" w14:textId="77777777" w:rsidR="003D7567" w:rsidRDefault="003D7567">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945D6E">
        <w:rPr>
          <w:vertAlign w:val="subscript"/>
        </w:rPr>
        <w:t>DMRS</w:t>
      </w:r>
      <w:r>
        <w:tab/>
        <w:t>745</w:t>
      </w:r>
    </w:p>
    <w:p w14:paraId="012838D9" w14:textId="77777777" w:rsidR="003D7567" w:rsidRDefault="003D7567">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745</w:t>
      </w:r>
    </w:p>
    <w:p w14:paraId="7F199001" w14:textId="77777777" w:rsidR="003D7567" w:rsidRDefault="003D7567">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745</w:t>
      </w:r>
    </w:p>
    <w:p w14:paraId="12B678E5" w14:textId="77777777" w:rsidR="003D7567" w:rsidRDefault="003D7567">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745</w:t>
      </w:r>
    </w:p>
    <w:p w14:paraId="7D4891E0" w14:textId="77777777" w:rsidR="003D7567" w:rsidRDefault="003D7567">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746</w:t>
      </w:r>
    </w:p>
    <w:p w14:paraId="6411306A" w14:textId="77777777" w:rsidR="003D7567" w:rsidRDefault="003D7567">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746</w:t>
      </w:r>
    </w:p>
    <w:p w14:paraId="027B3E09" w14:textId="77777777" w:rsidR="003D7567" w:rsidRDefault="003D7567">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746</w:t>
      </w:r>
    </w:p>
    <w:p w14:paraId="4D07857C" w14:textId="77777777" w:rsidR="003D7567" w:rsidRDefault="003D7567">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746</w:t>
      </w:r>
    </w:p>
    <w:p w14:paraId="3498B1F4" w14:textId="77777777" w:rsidR="003D7567" w:rsidRDefault="003D7567">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746</w:t>
      </w:r>
    </w:p>
    <w:p w14:paraId="60EFA831" w14:textId="77777777" w:rsidR="003D7567" w:rsidRDefault="003D7567">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746</w:t>
      </w:r>
    </w:p>
    <w:p w14:paraId="651455BC" w14:textId="77777777" w:rsidR="003D7567" w:rsidRDefault="003D7567">
      <w:pPr>
        <w:pStyle w:val="TOC2"/>
        <w:rPr>
          <w:rFonts w:ascii="Calibri" w:eastAsia="Yu Mincho" w:hAnsi="Calibri"/>
          <w:kern w:val="2"/>
          <w:sz w:val="24"/>
          <w:szCs w:val="24"/>
        </w:rPr>
      </w:pPr>
      <w:r w:rsidRPr="00945D6E">
        <w:rPr>
          <w:snapToGrid w:val="0"/>
        </w:rPr>
        <w:t>E.5.9</w:t>
      </w:r>
      <w:r>
        <w:rPr>
          <w:rFonts w:ascii="Calibri" w:eastAsia="Yu Mincho" w:hAnsi="Calibri"/>
          <w:kern w:val="2"/>
          <w:sz w:val="24"/>
          <w:szCs w:val="24"/>
        </w:rPr>
        <w:tab/>
      </w:r>
      <w:r w:rsidRPr="00945D6E">
        <w:rPr>
          <w:snapToGrid w:val="0"/>
        </w:rPr>
        <w:t>Derivation of the results</w:t>
      </w:r>
      <w:r>
        <w:tab/>
        <w:t>747</w:t>
      </w:r>
    </w:p>
    <w:p w14:paraId="582A09C0" w14:textId="77777777" w:rsidR="003D7567" w:rsidRDefault="003D7567">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945D6E">
        <w:rPr>
          <w:vertAlign w:val="subscript"/>
        </w:rPr>
        <w:t>PUCCH</w:t>
      </w:r>
      <w:r>
        <w:tab/>
        <w:t>747</w:t>
      </w:r>
    </w:p>
    <w:p w14:paraId="5FC4FFA3" w14:textId="77777777" w:rsidR="003D7567" w:rsidRDefault="003D7567">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945D6E">
        <w:rPr>
          <w:vertAlign w:val="subscript"/>
        </w:rPr>
        <w:t>PUCCH</w:t>
      </w:r>
      <w:r>
        <w:tab/>
        <w:t>748</w:t>
      </w:r>
    </w:p>
    <w:p w14:paraId="238FF7D8" w14:textId="77777777" w:rsidR="003D7567" w:rsidRDefault="003D7567">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748</w:t>
      </w:r>
    </w:p>
    <w:p w14:paraId="6523D4F6" w14:textId="77777777" w:rsidR="003D7567" w:rsidRDefault="003D7567">
      <w:pPr>
        <w:pStyle w:val="TOC2"/>
        <w:rPr>
          <w:rFonts w:ascii="Calibri" w:eastAsia="Yu Mincho" w:hAnsi="Calibri"/>
          <w:kern w:val="2"/>
          <w:sz w:val="24"/>
          <w:szCs w:val="24"/>
        </w:rPr>
      </w:pPr>
      <w:r w:rsidRPr="00945D6E">
        <w:rPr>
          <w:snapToGrid w:val="0"/>
        </w:rPr>
        <w:t>E.5.10</w:t>
      </w:r>
      <w:r>
        <w:rPr>
          <w:rFonts w:ascii="Calibri" w:eastAsia="Yu Mincho" w:hAnsi="Calibri"/>
          <w:kern w:val="2"/>
          <w:sz w:val="24"/>
          <w:szCs w:val="24"/>
        </w:rPr>
        <w:tab/>
      </w:r>
      <w:r w:rsidRPr="00945D6E">
        <w:rPr>
          <w:snapToGrid w:val="0"/>
        </w:rPr>
        <w:t>Modified signal under test</w:t>
      </w:r>
      <w:r>
        <w:tab/>
        <w:t>749</w:t>
      </w:r>
    </w:p>
    <w:p w14:paraId="2AADC3C0" w14:textId="77777777" w:rsidR="003D7567" w:rsidRDefault="003D7567">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751</w:t>
      </w:r>
    </w:p>
    <w:p w14:paraId="673B632E" w14:textId="77777777" w:rsidR="003D7567" w:rsidRDefault="003D7567">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751</w:t>
      </w:r>
    </w:p>
    <w:p w14:paraId="6C58D205" w14:textId="77777777" w:rsidR="003D7567" w:rsidRDefault="003D7567">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751</w:t>
      </w:r>
    </w:p>
    <w:p w14:paraId="267E02C1" w14:textId="77777777" w:rsidR="003D7567" w:rsidRDefault="003D7567">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751</w:t>
      </w:r>
    </w:p>
    <w:p w14:paraId="4B3C602F" w14:textId="77777777" w:rsidR="003D7567" w:rsidRDefault="003D7567">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752</w:t>
      </w:r>
    </w:p>
    <w:p w14:paraId="6642BC25" w14:textId="77777777" w:rsidR="003D7567" w:rsidRDefault="003D7567">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752</w:t>
      </w:r>
    </w:p>
    <w:p w14:paraId="2938C5D0" w14:textId="77777777" w:rsidR="003D7567" w:rsidRDefault="003D7567">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752</w:t>
      </w:r>
    </w:p>
    <w:p w14:paraId="02098566" w14:textId="77777777" w:rsidR="003D7567" w:rsidRDefault="003D7567">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752</w:t>
      </w:r>
    </w:p>
    <w:p w14:paraId="424F3C72" w14:textId="77777777" w:rsidR="003D7567" w:rsidRDefault="003D7567">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753</w:t>
      </w:r>
    </w:p>
    <w:p w14:paraId="74CEC990" w14:textId="77777777" w:rsidR="003D7567" w:rsidRDefault="003D7567">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753</w:t>
      </w:r>
    </w:p>
    <w:p w14:paraId="3C179C96" w14:textId="77777777" w:rsidR="003D7567" w:rsidRDefault="003D7567">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945D6E">
        <w:rPr>
          <w:vertAlign w:val="subscript"/>
        </w:rPr>
        <w:t>PRACH</w:t>
      </w:r>
      <w:r>
        <w:tab/>
        <w:t>753</w:t>
      </w:r>
    </w:p>
    <w:p w14:paraId="70DF0952" w14:textId="77777777" w:rsidR="003D7567" w:rsidRDefault="003D7567">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945D6E">
        <w:rPr>
          <w:vertAlign w:val="subscript"/>
        </w:rPr>
        <w:t>PRACH</w:t>
      </w:r>
      <w:r>
        <w:tab/>
        <w:t>754</w:t>
      </w:r>
    </w:p>
    <w:p w14:paraId="37757F08" w14:textId="77777777" w:rsidR="003D7567" w:rsidRDefault="003D7567">
      <w:pPr>
        <w:pStyle w:val="TOC2"/>
        <w:rPr>
          <w:rFonts w:ascii="Calibri" w:eastAsia="Yu Mincho" w:hAnsi="Calibri"/>
          <w:kern w:val="2"/>
          <w:sz w:val="24"/>
          <w:szCs w:val="24"/>
        </w:rPr>
      </w:pPr>
      <w:r w:rsidRPr="00945D6E">
        <w:rPr>
          <w:snapToGrid w:val="0"/>
        </w:rPr>
        <w:t>E.6.10</w:t>
      </w:r>
      <w:r>
        <w:rPr>
          <w:rFonts w:ascii="Calibri" w:eastAsia="Yu Mincho" w:hAnsi="Calibri"/>
          <w:kern w:val="2"/>
          <w:sz w:val="24"/>
          <w:szCs w:val="24"/>
        </w:rPr>
        <w:tab/>
      </w:r>
      <w:r w:rsidRPr="00945D6E">
        <w:rPr>
          <w:snapToGrid w:val="0"/>
        </w:rPr>
        <w:t>Modified signal under test</w:t>
      </w:r>
      <w:r>
        <w:tab/>
        <w:t>754</w:t>
      </w:r>
    </w:p>
    <w:p w14:paraId="319733A5" w14:textId="77777777" w:rsidR="003D7567" w:rsidRDefault="003D7567">
      <w:pPr>
        <w:pStyle w:val="TOC2"/>
        <w:rPr>
          <w:rFonts w:ascii="Calibri" w:eastAsia="Yu Mincho" w:hAnsi="Calibri"/>
          <w:kern w:val="2"/>
          <w:sz w:val="24"/>
          <w:szCs w:val="24"/>
        </w:rPr>
      </w:pPr>
      <w:r w:rsidRPr="00945D6E">
        <w:rPr>
          <w:snapToGrid w:val="0"/>
        </w:rPr>
        <w:t>E.6.11</w:t>
      </w:r>
      <w:r>
        <w:rPr>
          <w:rFonts w:ascii="Calibri" w:eastAsia="Yu Mincho" w:hAnsi="Calibri"/>
          <w:kern w:val="2"/>
          <w:sz w:val="24"/>
          <w:szCs w:val="24"/>
        </w:rPr>
        <w:tab/>
      </w:r>
      <w:r w:rsidRPr="00945D6E">
        <w:rPr>
          <w:snapToGrid w:val="0"/>
        </w:rPr>
        <w:t>Phase offset measurement for DMRS bundling</w:t>
      </w:r>
      <w:r>
        <w:tab/>
        <w:t>754</w:t>
      </w:r>
    </w:p>
    <w:p w14:paraId="10A4FD56" w14:textId="77777777" w:rsidR="003D7567" w:rsidRDefault="003D7567">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754</w:t>
      </w:r>
    </w:p>
    <w:p w14:paraId="24978F28" w14:textId="77777777" w:rsidR="003D7567" w:rsidRDefault="003D7567">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754</w:t>
      </w:r>
    </w:p>
    <w:p w14:paraId="655BACDF" w14:textId="77777777" w:rsidR="003D7567" w:rsidRDefault="003D7567">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754</w:t>
      </w:r>
    </w:p>
    <w:p w14:paraId="0903E1D3" w14:textId="77777777" w:rsidR="003D7567" w:rsidRDefault="003D7567">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755</w:t>
      </w:r>
    </w:p>
    <w:p w14:paraId="74FB03F6" w14:textId="77777777" w:rsidR="003D7567" w:rsidRDefault="003D7567">
      <w:pPr>
        <w:pStyle w:val="TOC2"/>
        <w:rPr>
          <w:rFonts w:ascii="Calibri" w:eastAsia="Yu Mincho" w:hAnsi="Calibri"/>
          <w:kern w:val="2"/>
          <w:sz w:val="24"/>
          <w:szCs w:val="24"/>
        </w:rPr>
      </w:pPr>
      <w:r w:rsidRPr="00945D6E">
        <w:rPr>
          <w:snapToGrid w:val="0"/>
        </w:rPr>
        <w:t>E.6.12</w:t>
      </w:r>
      <w:r>
        <w:rPr>
          <w:rFonts w:ascii="Calibri" w:eastAsia="Yu Mincho" w:hAnsi="Calibri"/>
          <w:kern w:val="2"/>
          <w:sz w:val="24"/>
          <w:szCs w:val="24"/>
        </w:rPr>
        <w:tab/>
      </w:r>
      <w:r w:rsidRPr="00945D6E">
        <w:rPr>
          <w:snapToGrid w:val="0"/>
        </w:rPr>
        <w:t>Void</w:t>
      </w:r>
      <w:r>
        <w:tab/>
        <w:t>755</w:t>
      </w:r>
    </w:p>
    <w:p w14:paraId="5CD3E9EE" w14:textId="77777777" w:rsidR="003D7567" w:rsidRDefault="003D7567">
      <w:pPr>
        <w:pStyle w:val="TOC2"/>
        <w:rPr>
          <w:rFonts w:ascii="Calibri" w:eastAsia="Yu Mincho" w:hAnsi="Calibri"/>
          <w:kern w:val="2"/>
          <w:sz w:val="24"/>
          <w:szCs w:val="24"/>
        </w:rPr>
      </w:pPr>
      <w:r w:rsidRPr="00945D6E">
        <w:rPr>
          <w:snapToGrid w:val="0"/>
        </w:rPr>
        <w:t>E.7</w:t>
      </w:r>
      <w:r>
        <w:rPr>
          <w:rFonts w:ascii="Calibri" w:eastAsia="Yu Mincho" w:hAnsi="Calibri"/>
          <w:kern w:val="2"/>
          <w:sz w:val="24"/>
          <w:szCs w:val="24"/>
        </w:rPr>
        <w:tab/>
      </w:r>
      <w:r w:rsidRPr="00945D6E">
        <w:rPr>
          <w:snapToGrid w:val="0"/>
        </w:rPr>
        <w:t>EVM for dual transmit polarizations</w:t>
      </w:r>
      <w:r>
        <w:tab/>
        <w:t>755</w:t>
      </w:r>
    </w:p>
    <w:p w14:paraId="48C22926" w14:textId="77777777" w:rsidR="003D7567" w:rsidRDefault="003D7567">
      <w:pPr>
        <w:pStyle w:val="TOC3"/>
        <w:rPr>
          <w:rFonts w:ascii="Calibri" w:eastAsia="Yu Mincho" w:hAnsi="Calibri"/>
          <w:kern w:val="2"/>
          <w:sz w:val="24"/>
          <w:szCs w:val="24"/>
        </w:rPr>
      </w:pPr>
      <w:r>
        <w:t>E.7.1</w:t>
      </w:r>
      <w:r>
        <w:rPr>
          <w:rFonts w:ascii="Calibri" w:eastAsia="Yu Mincho" w:hAnsi="Calibri"/>
          <w:kern w:val="2"/>
          <w:sz w:val="24"/>
          <w:szCs w:val="24"/>
        </w:rPr>
        <w:tab/>
      </w:r>
      <w:r>
        <w:t>General</w:t>
      </w:r>
      <w:r>
        <w:tab/>
        <w:t>755</w:t>
      </w:r>
    </w:p>
    <w:p w14:paraId="5BB180E7" w14:textId="77777777" w:rsidR="003D7567" w:rsidRDefault="003D7567">
      <w:pPr>
        <w:pStyle w:val="TOC3"/>
        <w:rPr>
          <w:rFonts w:ascii="Calibri" w:eastAsia="Yu Mincho" w:hAnsi="Calibri"/>
          <w:kern w:val="2"/>
          <w:sz w:val="24"/>
          <w:szCs w:val="24"/>
        </w:rPr>
      </w:pPr>
      <w:r>
        <w:t>E.7.2</w:t>
      </w:r>
      <w:r>
        <w:rPr>
          <w:rFonts w:ascii="Calibri" w:eastAsia="Yu Mincho" w:hAnsi="Calibri"/>
          <w:kern w:val="2"/>
          <w:sz w:val="24"/>
          <w:szCs w:val="24"/>
        </w:rPr>
        <w:tab/>
      </w:r>
      <w:r>
        <w:t>MIMO Equalization (UL MIMO transmission)</w:t>
      </w:r>
      <w:r>
        <w:tab/>
        <w:t>756</w:t>
      </w:r>
    </w:p>
    <w:p w14:paraId="43AAFF8D" w14:textId="77777777" w:rsidR="003D7567" w:rsidRDefault="003D7567">
      <w:pPr>
        <w:pStyle w:val="TOC3"/>
        <w:rPr>
          <w:rFonts w:ascii="Calibri" w:eastAsia="Yu Mincho" w:hAnsi="Calibri"/>
          <w:kern w:val="2"/>
          <w:sz w:val="24"/>
          <w:szCs w:val="24"/>
        </w:rPr>
      </w:pPr>
      <w:r>
        <w:t>E.7.3</w:t>
      </w:r>
      <w:r>
        <w:rPr>
          <w:rFonts w:ascii="Calibri" w:eastAsia="Yu Mincho" w:hAnsi="Calibri"/>
          <w:kern w:val="2"/>
          <w:sz w:val="24"/>
          <w:szCs w:val="24"/>
        </w:rPr>
        <w:tab/>
      </w:r>
      <w:r>
        <w:t>Maximum Ratio combining (Tx diversity transmission)</w:t>
      </w:r>
      <w:r>
        <w:tab/>
        <w:t>756</w:t>
      </w:r>
    </w:p>
    <w:p w14:paraId="121A91B4" w14:textId="77777777" w:rsidR="003D7567" w:rsidRDefault="003D7567">
      <w:pPr>
        <w:pStyle w:val="TOC3"/>
        <w:rPr>
          <w:rFonts w:ascii="Calibri" w:eastAsia="Yu Mincho" w:hAnsi="Calibri"/>
          <w:kern w:val="2"/>
          <w:sz w:val="24"/>
          <w:szCs w:val="24"/>
        </w:rPr>
      </w:pPr>
      <w:r>
        <w:t>E.7.4</w:t>
      </w:r>
      <w:r>
        <w:rPr>
          <w:rFonts w:ascii="Calibri" w:eastAsia="Yu Mincho" w:hAnsi="Calibri"/>
          <w:kern w:val="2"/>
          <w:sz w:val="24"/>
          <w:szCs w:val="24"/>
        </w:rPr>
        <w:tab/>
      </w:r>
      <w:r>
        <w:t>Layer processing</w:t>
      </w:r>
      <w:r>
        <w:tab/>
        <w:t>757</w:t>
      </w:r>
    </w:p>
    <w:p w14:paraId="205452D3" w14:textId="77777777" w:rsidR="003D7567" w:rsidRDefault="003D7567">
      <w:pPr>
        <w:pStyle w:val="TOC8"/>
        <w:rPr>
          <w:rFonts w:ascii="Calibri" w:eastAsia="Yu Mincho" w:hAnsi="Calibri"/>
          <w:b w:val="0"/>
          <w:kern w:val="2"/>
          <w:sz w:val="24"/>
          <w:szCs w:val="24"/>
        </w:rPr>
      </w:pPr>
      <w:r>
        <w:t xml:space="preserve">Annex </w:t>
      </w:r>
      <w:r w:rsidRPr="00945D6E">
        <w:rPr>
          <w:rFonts w:eastAsia="SimSun"/>
        </w:rPr>
        <w:t>F</w:t>
      </w:r>
      <w:r>
        <w:t xml:space="preserve"> (normative): Measurement uncertainties and Test Tolerances</w:t>
      </w:r>
      <w:r>
        <w:tab/>
        <w:t>758</w:t>
      </w:r>
    </w:p>
    <w:p w14:paraId="5DFA377A" w14:textId="77777777" w:rsidR="003D7567" w:rsidRDefault="003D7567">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758</w:t>
      </w:r>
    </w:p>
    <w:p w14:paraId="632F2074" w14:textId="77777777" w:rsidR="003D7567" w:rsidRDefault="003D7567">
      <w:pPr>
        <w:pStyle w:val="TOC2"/>
        <w:rPr>
          <w:rFonts w:ascii="Calibri" w:eastAsia="Yu Mincho" w:hAnsi="Calibri"/>
          <w:kern w:val="2"/>
          <w:sz w:val="24"/>
          <w:szCs w:val="24"/>
        </w:rPr>
      </w:pPr>
      <w:r w:rsidRPr="00945D6E">
        <w:rPr>
          <w:rFonts w:eastAsia="SimSun"/>
          <w:lang w:eastAsia="zh-CN"/>
        </w:rPr>
        <w:t>F.1.0</w:t>
      </w:r>
      <w:r>
        <w:rPr>
          <w:rFonts w:ascii="Calibri" w:eastAsia="Yu Mincho" w:hAnsi="Calibri"/>
          <w:kern w:val="2"/>
          <w:sz w:val="24"/>
          <w:szCs w:val="24"/>
        </w:rPr>
        <w:tab/>
      </w:r>
      <w:r w:rsidRPr="00945D6E">
        <w:rPr>
          <w:rFonts w:eastAsia="SimSun"/>
          <w:lang w:eastAsia="zh-CN"/>
        </w:rPr>
        <w:t>General</w:t>
      </w:r>
      <w:r>
        <w:tab/>
        <w:t>758</w:t>
      </w:r>
    </w:p>
    <w:p w14:paraId="21FCF9E1" w14:textId="77777777" w:rsidR="003D7567" w:rsidRDefault="003D7567">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758</w:t>
      </w:r>
    </w:p>
    <w:p w14:paraId="010AEA42" w14:textId="77777777" w:rsidR="003D7567" w:rsidRDefault="003D7567">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759</w:t>
      </w:r>
    </w:p>
    <w:p w14:paraId="1AC99E53" w14:textId="77777777" w:rsidR="003D7567" w:rsidRDefault="003D7567">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781</w:t>
      </w:r>
    </w:p>
    <w:p w14:paraId="43CBA068" w14:textId="77777777" w:rsidR="003D7567" w:rsidRDefault="003D7567">
      <w:pPr>
        <w:pStyle w:val="TOC1"/>
        <w:rPr>
          <w:rFonts w:ascii="Calibri" w:eastAsia="Yu Mincho" w:hAnsi="Calibri"/>
          <w:kern w:val="2"/>
          <w:sz w:val="24"/>
          <w:szCs w:val="24"/>
        </w:rPr>
      </w:pPr>
      <w:r>
        <w:t>F.2</w:t>
      </w:r>
      <w:r>
        <w:rPr>
          <w:rFonts w:ascii="Calibri" w:eastAsia="Yu Mincho" w:hAnsi="Calibri"/>
          <w:kern w:val="2"/>
          <w:sz w:val="24"/>
          <w:szCs w:val="24"/>
        </w:rPr>
        <w:tab/>
      </w:r>
      <w:r>
        <w:t>Interpretation of measurement results (normative)</w:t>
      </w:r>
      <w:r>
        <w:tab/>
        <w:t>785</w:t>
      </w:r>
    </w:p>
    <w:p w14:paraId="75D59B58" w14:textId="77777777" w:rsidR="003D7567" w:rsidRDefault="003D7567">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785</w:t>
      </w:r>
    </w:p>
    <w:p w14:paraId="1EB57429" w14:textId="77777777" w:rsidR="003D7567" w:rsidRDefault="003D7567">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785</w:t>
      </w:r>
    </w:p>
    <w:p w14:paraId="3235FFAB" w14:textId="77777777" w:rsidR="003D7567" w:rsidRDefault="003D7567">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786</w:t>
      </w:r>
    </w:p>
    <w:p w14:paraId="5C9E147E" w14:textId="77777777" w:rsidR="003D7567" w:rsidRDefault="003D7567">
      <w:pPr>
        <w:pStyle w:val="TOC2"/>
        <w:rPr>
          <w:rFonts w:ascii="Calibri" w:eastAsia="Yu Mincho" w:hAnsi="Calibri"/>
          <w:kern w:val="2"/>
          <w:sz w:val="24"/>
          <w:szCs w:val="24"/>
        </w:rPr>
      </w:pPr>
      <w:r>
        <w:t>F.3.3</w:t>
      </w:r>
      <w:r>
        <w:rPr>
          <w:rFonts w:ascii="Calibri" w:eastAsia="Yu Mincho" w:hAnsi="Calibri"/>
          <w:kern w:val="2"/>
          <w:sz w:val="24"/>
          <w:szCs w:val="24"/>
        </w:rPr>
        <w:tab/>
      </w:r>
      <w:r>
        <w:rPr>
          <w:lang w:eastAsia="sv-SE"/>
        </w:rPr>
        <w:t>Measurement of receiver</w:t>
      </w:r>
      <w:r>
        <w:tab/>
        <w:t>808</w:t>
      </w:r>
    </w:p>
    <w:p w14:paraId="378509A7" w14:textId="77777777" w:rsidR="003D7567" w:rsidRDefault="003D7567">
      <w:pPr>
        <w:pStyle w:val="TOC1"/>
        <w:rPr>
          <w:rFonts w:ascii="Calibri" w:eastAsia="Yu Mincho" w:hAnsi="Calibri"/>
          <w:kern w:val="2"/>
          <w:sz w:val="24"/>
          <w:szCs w:val="24"/>
        </w:rPr>
      </w:pPr>
      <w:r>
        <w:lastRenderedPageBreak/>
        <w:t>F.4</w:t>
      </w:r>
      <w:r>
        <w:rPr>
          <w:rFonts w:ascii="Calibri" w:eastAsia="Yu Mincho" w:hAnsi="Calibri"/>
          <w:kern w:val="2"/>
          <w:sz w:val="24"/>
          <w:szCs w:val="24"/>
        </w:rPr>
        <w:tab/>
      </w:r>
      <w:r>
        <w:t>Uplink power window</w:t>
      </w:r>
      <w:r>
        <w:tab/>
        <w:t>811</w:t>
      </w:r>
    </w:p>
    <w:p w14:paraId="05D02A62" w14:textId="77777777" w:rsidR="003D7567" w:rsidRDefault="003D7567">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811</w:t>
      </w:r>
    </w:p>
    <w:p w14:paraId="1DF6957F" w14:textId="77777777" w:rsidR="003D7567" w:rsidRDefault="003D7567">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811</w:t>
      </w:r>
    </w:p>
    <w:p w14:paraId="17D1DCD7" w14:textId="77777777" w:rsidR="003D7567" w:rsidRDefault="003D7567">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812</w:t>
      </w:r>
    </w:p>
    <w:p w14:paraId="6911E451" w14:textId="77777777" w:rsidR="003D7567" w:rsidRDefault="003D7567">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812</w:t>
      </w:r>
    </w:p>
    <w:p w14:paraId="6E70EAD0" w14:textId="77777777" w:rsidR="003D7567" w:rsidRDefault="003D7567">
      <w:pPr>
        <w:pStyle w:val="TOC1"/>
        <w:rPr>
          <w:rFonts w:ascii="Calibri" w:eastAsia="Yu Mincho" w:hAnsi="Calibri"/>
          <w:kern w:val="2"/>
          <w:sz w:val="24"/>
          <w:szCs w:val="24"/>
        </w:rPr>
      </w:pPr>
      <w:r w:rsidRPr="00945D6E">
        <w:rPr>
          <w:rFonts w:eastAsia="MS Mincho"/>
        </w:rPr>
        <w:t>F.8</w:t>
      </w:r>
      <w:r>
        <w:rPr>
          <w:rFonts w:ascii="Calibri" w:eastAsia="Yu Mincho" w:hAnsi="Calibri"/>
          <w:kern w:val="2"/>
          <w:sz w:val="24"/>
          <w:szCs w:val="24"/>
        </w:rPr>
        <w:tab/>
      </w:r>
      <w:r>
        <w:t>FFS</w:t>
      </w:r>
      <w:r>
        <w:tab/>
        <w:t>813</w:t>
      </w:r>
    </w:p>
    <w:p w14:paraId="7CED2345" w14:textId="77777777" w:rsidR="003D7567" w:rsidRDefault="003D7567">
      <w:pPr>
        <w:pStyle w:val="TOC1"/>
        <w:rPr>
          <w:rFonts w:ascii="Calibri" w:eastAsia="Yu Mincho" w:hAnsi="Calibri"/>
          <w:kern w:val="2"/>
          <w:sz w:val="24"/>
          <w:szCs w:val="24"/>
        </w:rPr>
      </w:pPr>
      <w:r w:rsidRPr="00945D6E">
        <w:rPr>
          <w:rFonts w:eastAsia="MS Mincho"/>
        </w:rPr>
        <w:t>F.9</w:t>
      </w:r>
      <w:r>
        <w:rPr>
          <w:rFonts w:ascii="Calibri" w:eastAsia="Yu Mincho" w:hAnsi="Calibri"/>
          <w:kern w:val="2"/>
          <w:sz w:val="24"/>
          <w:szCs w:val="24"/>
        </w:rPr>
        <w:tab/>
      </w:r>
      <w:r w:rsidRPr="00945D6E">
        <w:rPr>
          <w:rFonts w:eastAsia="MS Mincho"/>
        </w:rPr>
        <w:t>FFS</w:t>
      </w:r>
      <w:r>
        <w:tab/>
        <w:t>813</w:t>
      </w:r>
    </w:p>
    <w:p w14:paraId="306F1C0F" w14:textId="77777777" w:rsidR="003D7567" w:rsidRDefault="003D7567">
      <w:pPr>
        <w:pStyle w:val="TOC1"/>
        <w:rPr>
          <w:rFonts w:ascii="Calibri" w:eastAsia="Yu Mincho" w:hAnsi="Calibri"/>
          <w:kern w:val="2"/>
          <w:sz w:val="24"/>
          <w:szCs w:val="24"/>
        </w:rPr>
      </w:pPr>
      <w:r w:rsidRPr="00945D6E">
        <w:rPr>
          <w:rFonts w:eastAsia="MS Mincho"/>
        </w:rPr>
        <w:t>F.10</w:t>
      </w:r>
      <w:r>
        <w:rPr>
          <w:rFonts w:ascii="Calibri" w:eastAsia="Yu Mincho" w:hAnsi="Calibri"/>
          <w:kern w:val="2"/>
          <w:sz w:val="24"/>
          <w:szCs w:val="24"/>
        </w:rPr>
        <w:tab/>
      </w:r>
      <w:r w:rsidRPr="00945D6E">
        <w:rPr>
          <w:rFonts w:eastAsia="MS Mincho"/>
        </w:rPr>
        <w:t>FFS</w:t>
      </w:r>
      <w:r>
        <w:tab/>
        <w:t>813</w:t>
      </w:r>
    </w:p>
    <w:p w14:paraId="31942705" w14:textId="77777777" w:rsidR="003D7567" w:rsidRDefault="003D7567">
      <w:pPr>
        <w:pStyle w:val="TOC1"/>
        <w:rPr>
          <w:rFonts w:ascii="Calibri" w:eastAsia="Yu Mincho" w:hAnsi="Calibri"/>
          <w:kern w:val="2"/>
          <w:sz w:val="24"/>
          <w:szCs w:val="24"/>
        </w:rPr>
      </w:pPr>
      <w:r>
        <w:t xml:space="preserve">Annex </w:t>
      </w:r>
      <w:r w:rsidRPr="00945D6E">
        <w:rPr>
          <w:rFonts w:eastAsia="SimSun"/>
        </w:rPr>
        <w:t>G</w:t>
      </w:r>
      <w:r>
        <w:t xml:space="preserve"> (normative): Uplink Physical Channels</w:t>
      </w:r>
      <w:r>
        <w:tab/>
        <w:t>813</w:t>
      </w:r>
    </w:p>
    <w:p w14:paraId="1BA9ADCE" w14:textId="77777777" w:rsidR="003D7567" w:rsidRDefault="003D7567">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813</w:t>
      </w:r>
    </w:p>
    <w:p w14:paraId="577D7A25" w14:textId="77777777" w:rsidR="003D7567" w:rsidRDefault="003D7567">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813</w:t>
      </w:r>
    </w:p>
    <w:p w14:paraId="03C3D422" w14:textId="77777777" w:rsidR="003D7567" w:rsidRDefault="003D7567">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813</w:t>
      </w:r>
    </w:p>
    <w:p w14:paraId="0AADC50B" w14:textId="77777777" w:rsidR="003D7567" w:rsidRDefault="003D7567">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813</w:t>
      </w:r>
    </w:p>
    <w:p w14:paraId="476CDC4F" w14:textId="77777777" w:rsidR="003D7567" w:rsidRDefault="003D7567">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813</w:t>
      </w:r>
    </w:p>
    <w:p w14:paraId="364CAE13" w14:textId="77777777" w:rsidR="003D7567" w:rsidRDefault="003D7567">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813</w:t>
      </w:r>
    </w:p>
    <w:p w14:paraId="36BECD8B" w14:textId="77777777" w:rsidR="003D7567" w:rsidRDefault="003D7567">
      <w:pPr>
        <w:pStyle w:val="TOC8"/>
        <w:rPr>
          <w:rFonts w:ascii="Calibri" w:eastAsia="Yu Mincho" w:hAnsi="Calibri"/>
          <w:b w:val="0"/>
          <w:kern w:val="2"/>
          <w:sz w:val="24"/>
          <w:szCs w:val="24"/>
        </w:rPr>
      </w:pPr>
      <w:r>
        <w:t>Annex H (normative): Statistical Testing</w:t>
      </w:r>
      <w:r>
        <w:tab/>
        <w:t>814</w:t>
      </w:r>
    </w:p>
    <w:p w14:paraId="50E021A4" w14:textId="77777777" w:rsidR="003D7567" w:rsidRDefault="003D7567">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814</w:t>
      </w:r>
    </w:p>
    <w:p w14:paraId="417769BE" w14:textId="77777777" w:rsidR="003D7567" w:rsidRDefault="003D7567">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814</w:t>
      </w:r>
    </w:p>
    <w:p w14:paraId="1D207DB6" w14:textId="77777777" w:rsidR="003D7567" w:rsidRDefault="003D7567">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814</w:t>
      </w:r>
    </w:p>
    <w:p w14:paraId="028360E0" w14:textId="77777777" w:rsidR="003D7567" w:rsidRDefault="003D7567">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814</w:t>
      </w:r>
    </w:p>
    <w:p w14:paraId="052815DE" w14:textId="77777777" w:rsidR="003D7567" w:rsidRDefault="003D7567">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815</w:t>
      </w:r>
    </w:p>
    <w:p w14:paraId="6DDBAABB" w14:textId="77777777" w:rsidR="003D7567" w:rsidRDefault="003D7567">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816</w:t>
      </w:r>
    </w:p>
    <w:p w14:paraId="1F31CAE7" w14:textId="77777777" w:rsidR="003D7567" w:rsidRDefault="003D7567">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817</w:t>
      </w:r>
    </w:p>
    <w:p w14:paraId="5441B7BD" w14:textId="77777777" w:rsidR="003D7567" w:rsidRDefault="003D7567">
      <w:pPr>
        <w:pStyle w:val="TOC2"/>
        <w:rPr>
          <w:rFonts w:ascii="Calibri" w:eastAsia="Yu Mincho" w:hAnsi="Calibri"/>
          <w:kern w:val="2"/>
          <w:sz w:val="24"/>
          <w:szCs w:val="24"/>
        </w:rPr>
      </w:pPr>
      <w:r>
        <w:t>H.2.6</w:t>
      </w:r>
      <w:r>
        <w:rPr>
          <w:rFonts w:ascii="Calibri" w:eastAsia="Yu Mincho" w:hAnsi="Calibri"/>
          <w:kern w:val="2"/>
          <w:sz w:val="24"/>
          <w:szCs w:val="24"/>
        </w:rPr>
        <w:tab/>
      </w:r>
      <w:r>
        <w:t>Theory to derive the pass fail limits (Informative)</w:t>
      </w:r>
      <w:r>
        <w:tab/>
        <w:t>817</w:t>
      </w:r>
    </w:p>
    <w:p w14:paraId="7832B3DC" w14:textId="77777777" w:rsidR="003D7567" w:rsidRDefault="003D7567">
      <w:pPr>
        <w:pStyle w:val="TOC3"/>
        <w:rPr>
          <w:rFonts w:ascii="Calibri" w:eastAsia="Yu Mincho" w:hAnsi="Calibri"/>
          <w:kern w:val="2"/>
          <w:sz w:val="24"/>
          <w:szCs w:val="24"/>
        </w:rPr>
      </w:pPr>
      <w:r>
        <w:t>H.2.6.1</w:t>
      </w:r>
      <w:r>
        <w:rPr>
          <w:rFonts w:ascii="Calibri" w:eastAsia="Yu Mincho" w:hAnsi="Calibri"/>
          <w:kern w:val="2"/>
          <w:sz w:val="24"/>
          <w:szCs w:val="24"/>
        </w:rPr>
        <w:tab/>
      </w:r>
      <w:r>
        <w:t>Numerical definition of the pass-fail limits</w:t>
      </w:r>
      <w:r>
        <w:tab/>
        <w:t>817</w:t>
      </w:r>
    </w:p>
    <w:p w14:paraId="4C2AF5D5" w14:textId="77777777" w:rsidR="003D7567" w:rsidRDefault="003D7567">
      <w:pPr>
        <w:pStyle w:val="TOC3"/>
        <w:rPr>
          <w:rFonts w:ascii="Calibri" w:eastAsia="Yu Mincho" w:hAnsi="Calibri"/>
          <w:kern w:val="2"/>
          <w:sz w:val="24"/>
          <w:szCs w:val="24"/>
        </w:rPr>
      </w:pPr>
      <w:r>
        <w:t>H.2.6.2</w:t>
      </w:r>
      <w:r>
        <w:rPr>
          <w:rFonts w:ascii="Calibri" w:eastAsia="Yu Mincho" w:hAnsi="Calibri"/>
          <w:kern w:val="2"/>
          <w:sz w:val="24"/>
          <w:szCs w:val="24"/>
        </w:rPr>
        <w:tab/>
      </w:r>
      <w:r>
        <w:t>Simulation to derive the pass-fail limits for testing 95% throughput</w:t>
      </w:r>
      <w:r>
        <w:tab/>
        <w:t>818</w:t>
      </w:r>
    </w:p>
    <w:p w14:paraId="2725D069" w14:textId="29AED10E" w:rsidR="003D7567" w:rsidRDefault="003D7567">
      <w:pPr>
        <w:pStyle w:val="TOC8"/>
        <w:rPr>
          <w:rFonts w:ascii="Calibri" w:eastAsia="Yu Mincho" w:hAnsi="Calibri"/>
          <w:b w:val="0"/>
          <w:kern w:val="2"/>
          <w:sz w:val="24"/>
          <w:szCs w:val="24"/>
        </w:rPr>
      </w:pPr>
      <w:r>
        <w:t>Annex I:Void</w:t>
      </w:r>
      <w:r>
        <w:tab/>
      </w:r>
      <w:r>
        <w:tab/>
        <w:t>820</w:t>
      </w:r>
    </w:p>
    <w:p w14:paraId="70B9126D" w14:textId="77777777" w:rsidR="003D7567" w:rsidRDefault="003D7567">
      <w:pPr>
        <w:pStyle w:val="TOC8"/>
        <w:rPr>
          <w:rFonts w:ascii="Calibri" w:eastAsia="Yu Mincho" w:hAnsi="Calibri"/>
          <w:b w:val="0"/>
          <w:kern w:val="2"/>
          <w:sz w:val="24"/>
          <w:szCs w:val="24"/>
        </w:rPr>
      </w:pPr>
      <w:r>
        <w:t>Annex J (normative): Test applicability per permitted test method</w:t>
      </w:r>
      <w:r>
        <w:tab/>
        <w:t>821</w:t>
      </w:r>
    </w:p>
    <w:p w14:paraId="0704C7FA" w14:textId="77777777" w:rsidR="003D7567" w:rsidRDefault="003D7567">
      <w:pPr>
        <w:pStyle w:val="TOC8"/>
        <w:rPr>
          <w:rFonts w:ascii="Calibri" w:eastAsia="Yu Mincho" w:hAnsi="Calibri"/>
          <w:b w:val="0"/>
          <w:kern w:val="2"/>
          <w:sz w:val="24"/>
          <w:szCs w:val="24"/>
        </w:rPr>
      </w:pPr>
      <w:r>
        <w:t>Annex K (normative): EIRP, TRP, and EIS measurement procedures</w:t>
      </w:r>
      <w:r>
        <w:tab/>
        <w:t>822</w:t>
      </w:r>
    </w:p>
    <w:p w14:paraId="5D787658" w14:textId="77777777" w:rsidR="003D7567" w:rsidRDefault="003D7567">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822</w:t>
      </w:r>
    </w:p>
    <w:p w14:paraId="7160F478" w14:textId="77777777" w:rsidR="003D7567" w:rsidRDefault="003D7567">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822</w:t>
      </w:r>
    </w:p>
    <w:p w14:paraId="2F8F8C04" w14:textId="77777777" w:rsidR="003D7567" w:rsidRDefault="003D7567">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824</w:t>
      </w:r>
    </w:p>
    <w:p w14:paraId="30FB4900" w14:textId="77777777" w:rsidR="003D7567" w:rsidRDefault="003D7567">
      <w:pPr>
        <w:pStyle w:val="TOC2"/>
        <w:rPr>
          <w:rFonts w:ascii="Calibri" w:eastAsia="Yu Mincho" w:hAnsi="Calibri"/>
          <w:kern w:val="2"/>
          <w:sz w:val="24"/>
          <w:szCs w:val="24"/>
        </w:rPr>
      </w:pPr>
      <w:r>
        <w:t>K.1.3</w:t>
      </w:r>
      <w:r>
        <w:rPr>
          <w:rFonts w:ascii="Calibri" w:eastAsia="Yu Mincho" w:hAnsi="Calibri"/>
          <w:kern w:val="2"/>
          <w:sz w:val="24"/>
          <w:szCs w:val="24"/>
        </w:rPr>
        <w:tab/>
      </w:r>
      <w:r w:rsidRPr="00945D6E">
        <w:rPr>
          <w:rFonts w:eastAsia="PMingLiU"/>
        </w:rPr>
        <w:t xml:space="preserve">Peak </w:t>
      </w:r>
      <w:r>
        <w:t>EIRP measurement procedure</w:t>
      </w:r>
      <w:r>
        <w:tab/>
        <w:t>826</w:t>
      </w:r>
    </w:p>
    <w:p w14:paraId="332C4CC8" w14:textId="77777777" w:rsidR="003D7567" w:rsidRDefault="003D7567">
      <w:pPr>
        <w:pStyle w:val="TOC2"/>
        <w:rPr>
          <w:rFonts w:ascii="Calibri" w:eastAsia="Yu Mincho" w:hAnsi="Calibri"/>
          <w:kern w:val="2"/>
          <w:sz w:val="24"/>
          <w:szCs w:val="24"/>
        </w:rPr>
      </w:pPr>
      <w:r>
        <w:t>K.1.4</w:t>
      </w:r>
      <w:r>
        <w:rPr>
          <w:rFonts w:ascii="Calibri" w:eastAsia="Yu Mincho" w:hAnsi="Calibri"/>
          <w:kern w:val="2"/>
          <w:sz w:val="24"/>
          <w:szCs w:val="24"/>
        </w:rPr>
        <w:tab/>
      </w:r>
      <w:r w:rsidRPr="00945D6E">
        <w:rPr>
          <w:rFonts w:eastAsia="PMingLiU"/>
        </w:rPr>
        <w:t xml:space="preserve">Peak </w:t>
      </w:r>
      <w:r>
        <w:t>EIS measurement procedure</w:t>
      </w:r>
      <w:r>
        <w:tab/>
        <w:t>827</w:t>
      </w:r>
    </w:p>
    <w:p w14:paraId="458A6EF2" w14:textId="77777777" w:rsidR="003D7567" w:rsidRDefault="003D7567">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827</w:t>
      </w:r>
    </w:p>
    <w:p w14:paraId="6ACF0F08" w14:textId="77777777" w:rsidR="003D7567" w:rsidRDefault="003D7567">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827</w:t>
      </w:r>
    </w:p>
    <w:p w14:paraId="24808CEF" w14:textId="77777777" w:rsidR="003D7567" w:rsidRDefault="003D7567">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828</w:t>
      </w:r>
    </w:p>
    <w:p w14:paraId="72AB7D5F" w14:textId="77777777" w:rsidR="003D7567" w:rsidRDefault="003D7567">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828</w:t>
      </w:r>
    </w:p>
    <w:p w14:paraId="37F58978" w14:textId="77777777" w:rsidR="003D7567" w:rsidRDefault="003D7567">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828</w:t>
      </w:r>
    </w:p>
    <w:p w14:paraId="61A7800E" w14:textId="77777777" w:rsidR="003D7567" w:rsidRDefault="003D7567">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828</w:t>
      </w:r>
    </w:p>
    <w:p w14:paraId="71E89384" w14:textId="77777777" w:rsidR="003D7567" w:rsidRDefault="003D7567">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828</w:t>
      </w:r>
    </w:p>
    <w:p w14:paraId="02702784" w14:textId="77777777" w:rsidR="003D7567" w:rsidRDefault="003D7567">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829</w:t>
      </w:r>
    </w:p>
    <w:p w14:paraId="23A8B079" w14:textId="77777777" w:rsidR="003D7567" w:rsidRDefault="003D7567">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829</w:t>
      </w:r>
    </w:p>
    <w:p w14:paraId="1986CA4F" w14:textId="77777777" w:rsidR="003D7567" w:rsidRDefault="003D7567">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829</w:t>
      </w:r>
    </w:p>
    <w:p w14:paraId="630BF397" w14:textId="77777777" w:rsidR="003D7567" w:rsidRDefault="003D7567">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829</w:t>
      </w:r>
    </w:p>
    <w:p w14:paraId="5C8CDF37" w14:textId="77777777" w:rsidR="003D7567" w:rsidRDefault="003D7567">
      <w:pPr>
        <w:pStyle w:val="TOC2"/>
        <w:rPr>
          <w:rFonts w:ascii="Calibri" w:eastAsia="Yu Mincho" w:hAnsi="Calibri"/>
          <w:kern w:val="2"/>
          <w:sz w:val="24"/>
          <w:szCs w:val="24"/>
        </w:rPr>
      </w:pPr>
      <w:r>
        <w:t>K.1.8</w:t>
      </w:r>
      <w:r>
        <w:rPr>
          <w:rFonts w:ascii="Calibri" w:eastAsia="Yu Mincho" w:hAnsi="Calibri"/>
          <w:kern w:val="2"/>
          <w:sz w:val="24"/>
          <w:szCs w:val="24"/>
        </w:rPr>
        <w:tab/>
      </w:r>
      <w:r>
        <w:t>Blocking measurement procedure</w:t>
      </w:r>
      <w:r>
        <w:tab/>
        <w:t>830</w:t>
      </w:r>
    </w:p>
    <w:p w14:paraId="235C2862" w14:textId="77777777" w:rsidR="003D7567" w:rsidRDefault="003D7567">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830</w:t>
      </w:r>
    </w:p>
    <w:p w14:paraId="2186048E" w14:textId="77777777" w:rsidR="003D7567" w:rsidRDefault="003D7567">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831</w:t>
      </w:r>
    </w:p>
    <w:p w14:paraId="2D6983F8" w14:textId="77777777" w:rsidR="003D7567" w:rsidRDefault="003D7567">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831</w:t>
      </w:r>
    </w:p>
    <w:p w14:paraId="43F88667" w14:textId="77777777" w:rsidR="003D7567" w:rsidRDefault="003D7567">
      <w:pPr>
        <w:pStyle w:val="TOC2"/>
        <w:rPr>
          <w:rFonts w:ascii="Calibri" w:eastAsia="Yu Mincho" w:hAnsi="Calibri"/>
          <w:kern w:val="2"/>
          <w:sz w:val="24"/>
          <w:szCs w:val="24"/>
        </w:rPr>
      </w:pPr>
      <w:r>
        <w:t>K.1.12</w:t>
      </w:r>
      <w:r>
        <w:rPr>
          <w:rFonts w:ascii="Calibri" w:eastAsia="Yu Mincho" w:hAnsi="Calibri"/>
          <w:kern w:val="2"/>
          <w:sz w:val="24"/>
          <w:szCs w:val="24"/>
        </w:rPr>
        <w:tab/>
      </w:r>
      <w:r w:rsidRPr="00945D6E">
        <w:rPr>
          <w:rFonts w:eastAsia="PMingLiU"/>
        </w:rPr>
        <w:t>Enhanced test method for EIRP measurements</w:t>
      </w:r>
      <w:r>
        <w:tab/>
        <w:t>832</w:t>
      </w:r>
    </w:p>
    <w:p w14:paraId="3048F7EF" w14:textId="77777777" w:rsidR="003D7567" w:rsidRDefault="003D7567">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833</w:t>
      </w:r>
    </w:p>
    <w:p w14:paraId="7A5C4F7B" w14:textId="77777777" w:rsidR="003D7567" w:rsidRDefault="003D7567">
      <w:pPr>
        <w:pStyle w:val="TOC4"/>
        <w:rPr>
          <w:rFonts w:ascii="Calibri" w:eastAsia="Yu Mincho" w:hAnsi="Calibri"/>
          <w:kern w:val="2"/>
          <w:sz w:val="24"/>
          <w:szCs w:val="24"/>
        </w:rPr>
      </w:pPr>
      <w:r>
        <w:rPr>
          <w:lang w:eastAsia="en-US"/>
        </w:rPr>
        <w:lastRenderedPageBreak/>
        <w:t>K.1.12.2</w:t>
      </w:r>
      <w:r>
        <w:rPr>
          <w:rFonts w:ascii="Calibri" w:eastAsia="Yu Mincho" w:hAnsi="Calibri"/>
          <w:kern w:val="2"/>
          <w:sz w:val="24"/>
          <w:szCs w:val="24"/>
        </w:rPr>
        <w:tab/>
      </w:r>
      <w:r>
        <w:rPr>
          <w:lang w:eastAsia="en-US"/>
        </w:rPr>
        <w:t>TPMI side condition method Measurement uncertainties impact</w:t>
      </w:r>
      <w:r>
        <w:tab/>
        <w:t>833</w:t>
      </w:r>
    </w:p>
    <w:p w14:paraId="426222B6" w14:textId="77777777" w:rsidR="003D7567" w:rsidRDefault="003D7567">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833</w:t>
      </w:r>
    </w:p>
    <w:p w14:paraId="49DA71DD" w14:textId="77777777" w:rsidR="003D7567" w:rsidRDefault="003D7567">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833</w:t>
      </w:r>
    </w:p>
    <w:p w14:paraId="5C4F0BA4" w14:textId="77777777" w:rsidR="003D7567" w:rsidRDefault="003D7567">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833</w:t>
      </w:r>
    </w:p>
    <w:p w14:paraId="5F7E830B" w14:textId="77777777" w:rsidR="003D7567" w:rsidRDefault="003D7567">
      <w:pPr>
        <w:pStyle w:val="TOC2"/>
        <w:rPr>
          <w:rFonts w:ascii="Calibri" w:eastAsia="Yu Mincho" w:hAnsi="Calibri"/>
          <w:kern w:val="2"/>
          <w:sz w:val="24"/>
          <w:szCs w:val="24"/>
        </w:rPr>
      </w:pPr>
      <w:r>
        <w:t>K.2.3</w:t>
      </w:r>
      <w:r>
        <w:rPr>
          <w:rFonts w:ascii="Calibri" w:eastAsia="Yu Mincho" w:hAnsi="Calibri"/>
          <w:kern w:val="2"/>
          <w:sz w:val="24"/>
          <w:szCs w:val="24"/>
        </w:rPr>
        <w:tab/>
      </w:r>
      <w:r w:rsidRPr="00945D6E">
        <w:rPr>
          <w:rFonts w:eastAsia="PMingLiU"/>
        </w:rPr>
        <w:t xml:space="preserve">Peak </w:t>
      </w:r>
      <w:r>
        <w:t>EIRP measurement procedure</w:t>
      </w:r>
      <w:r>
        <w:tab/>
        <w:t>833</w:t>
      </w:r>
    </w:p>
    <w:p w14:paraId="13762F7D" w14:textId="77777777" w:rsidR="003D7567" w:rsidRDefault="003D7567">
      <w:pPr>
        <w:pStyle w:val="TOC2"/>
        <w:rPr>
          <w:rFonts w:ascii="Calibri" w:eastAsia="Yu Mincho" w:hAnsi="Calibri"/>
          <w:kern w:val="2"/>
          <w:sz w:val="24"/>
          <w:szCs w:val="24"/>
        </w:rPr>
      </w:pPr>
      <w:r>
        <w:t>K.2.4</w:t>
      </w:r>
      <w:r>
        <w:rPr>
          <w:rFonts w:ascii="Calibri" w:eastAsia="Yu Mincho" w:hAnsi="Calibri"/>
          <w:kern w:val="2"/>
          <w:sz w:val="24"/>
          <w:szCs w:val="24"/>
        </w:rPr>
        <w:tab/>
      </w:r>
      <w:r w:rsidRPr="00945D6E">
        <w:rPr>
          <w:rFonts w:eastAsia="PMingLiU"/>
        </w:rPr>
        <w:t xml:space="preserve">Peak </w:t>
      </w:r>
      <w:r>
        <w:t>EIS measurement procedure</w:t>
      </w:r>
      <w:r>
        <w:tab/>
        <w:t>833</w:t>
      </w:r>
    </w:p>
    <w:p w14:paraId="380896DE" w14:textId="77777777" w:rsidR="003D7567" w:rsidRDefault="003D7567">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833</w:t>
      </w:r>
    </w:p>
    <w:p w14:paraId="3C908EED" w14:textId="77777777" w:rsidR="003D7567" w:rsidRDefault="003D7567">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834</w:t>
      </w:r>
    </w:p>
    <w:p w14:paraId="10C7F07E" w14:textId="77777777" w:rsidR="003D7567" w:rsidRDefault="003D7567">
      <w:pPr>
        <w:pStyle w:val="TOC2"/>
        <w:rPr>
          <w:rFonts w:ascii="Calibri" w:eastAsia="Yu Mincho" w:hAnsi="Calibri"/>
          <w:kern w:val="2"/>
          <w:sz w:val="24"/>
          <w:szCs w:val="24"/>
        </w:rPr>
      </w:pPr>
      <w:r>
        <w:t>K.2.7</w:t>
      </w:r>
      <w:r>
        <w:rPr>
          <w:rFonts w:ascii="Calibri" w:eastAsia="Yu Mincho" w:hAnsi="Calibri"/>
          <w:kern w:val="2"/>
          <w:sz w:val="24"/>
          <w:szCs w:val="24"/>
        </w:rPr>
        <w:tab/>
      </w:r>
      <w:r>
        <w:t>TRP measurement procedure</w:t>
      </w:r>
      <w:r>
        <w:tab/>
        <w:t>834</w:t>
      </w:r>
    </w:p>
    <w:p w14:paraId="6161D5CE" w14:textId="77777777" w:rsidR="003D7567" w:rsidRDefault="003D7567">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834</w:t>
      </w:r>
    </w:p>
    <w:p w14:paraId="01543D58" w14:textId="77777777" w:rsidR="003D7567" w:rsidRDefault="003D7567">
      <w:pPr>
        <w:pStyle w:val="TOC1"/>
        <w:rPr>
          <w:rFonts w:ascii="Calibri" w:eastAsia="Yu Mincho" w:hAnsi="Calibri"/>
          <w:kern w:val="2"/>
          <w:sz w:val="24"/>
          <w:szCs w:val="24"/>
        </w:rPr>
      </w:pPr>
      <w:r w:rsidRPr="00945D6E">
        <w:rPr>
          <w:rFonts w:eastAsia="SimSun"/>
        </w:rPr>
        <w:t>K.3</w:t>
      </w:r>
      <w:r>
        <w:rPr>
          <w:rFonts w:ascii="Calibri" w:eastAsia="Yu Mincho" w:hAnsi="Calibri"/>
          <w:kern w:val="2"/>
          <w:sz w:val="24"/>
          <w:szCs w:val="24"/>
        </w:rPr>
        <w:tab/>
      </w:r>
      <w:r w:rsidRPr="00945D6E">
        <w:rPr>
          <w:rFonts w:eastAsia="SimSun"/>
        </w:rPr>
        <w:t>Indirect far field (IFF)</w:t>
      </w:r>
      <w:r>
        <w:tab/>
        <w:t>834</w:t>
      </w:r>
    </w:p>
    <w:p w14:paraId="17C215F7" w14:textId="77777777" w:rsidR="003D7567" w:rsidRDefault="003D7567">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834</w:t>
      </w:r>
    </w:p>
    <w:p w14:paraId="0BD152AB" w14:textId="77777777" w:rsidR="003D7567" w:rsidRDefault="003D7567">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834</w:t>
      </w:r>
    </w:p>
    <w:p w14:paraId="785D0FFF" w14:textId="77777777" w:rsidR="003D7567" w:rsidRDefault="003D7567">
      <w:pPr>
        <w:pStyle w:val="TOC2"/>
        <w:rPr>
          <w:rFonts w:ascii="Calibri" w:eastAsia="Yu Mincho" w:hAnsi="Calibri"/>
          <w:kern w:val="2"/>
          <w:sz w:val="24"/>
          <w:szCs w:val="24"/>
        </w:rPr>
      </w:pPr>
      <w:r>
        <w:t>K.3.3</w:t>
      </w:r>
      <w:r>
        <w:rPr>
          <w:rFonts w:ascii="Calibri" w:eastAsia="Yu Mincho" w:hAnsi="Calibri"/>
          <w:kern w:val="2"/>
          <w:sz w:val="24"/>
          <w:szCs w:val="24"/>
        </w:rPr>
        <w:tab/>
      </w:r>
      <w:r w:rsidRPr="00945D6E">
        <w:rPr>
          <w:rFonts w:eastAsia="PMingLiU"/>
        </w:rPr>
        <w:t xml:space="preserve">Peak </w:t>
      </w:r>
      <w:r>
        <w:t>EIRP measurement procedure</w:t>
      </w:r>
      <w:r>
        <w:tab/>
        <w:t>834</w:t>
      </w:r>
    </w:p>
    <w:p w14:paraId="253B8FBA" w14:textId="77777777" w:rsidR="003D7567" w:rsidRDefault="003D7567">
      <w:pPr>
        <w:pStyle w:val="TOC2"/>
        <w:rPr>
          <w:rFonts w:ascii="Calibri" w:eastAsia="Yu Mincho" w:hAnsi="Calibri"/>
          <w:kern w:val="2"/>
          <w:sz w:val="24"/>
          <w:szCs w:val="24"/>
        </w:rPr>
      </w:pPr>
      <w:r>
        <w:t>K.3.4</w:t>
      </w:r>
      <w:r>
        <w:rPr>
          <w:rFonts w:ascii="Calibri" w:eastAsia="Yu Mincho" w:hAnsi="Calibri"/>
          <w:kern w:val="2"/>
          <w:sz w:val="24"/>
          <w:szCs w:val="24"/>
        </w:rPr>
        <w:tab/>
      </w:r>
      <w:r w:rsidRPr="00945D6E">
        <w:rPr>
          <w:rFonts w:eastAsia="PMingLiU"/>
        </w:rPr>
        <w:t xml:space="preserve">Peak </w:t>
      </w:r>
      <w:r>
        <w:t>EIS measurement procedure</w:t>
      </w:r>
      <w:r>
        <w:tab/>
        <w:t>834</w:t>
      </w:r>
    </w:p>
    <w:p w14:paraId="7905ABF5" w14:textId="77777777" w:rsidR="003D7567" w:rsidRDefault="003D7567">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834</w:t>
      </w:r>
    </w:p>
    <w:p w14:paraId="69A2CA97" w14:textId="77777777" w:rsidR="003D7567" w:rsidRDefault="003D7567">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834</w:t>
      </w:r>
    </w:p>
    <w:p w14:paraId="2542F4F9" w14:textId="77777777" w:rsidR="003D7567" w:rsidRDefault="003D7567">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834</w:t>
      </w:r>
    </w:p>
    <w:p w14:paraId="14BCC070" w14:textId="77777777" w:rsidR="003D7567" w:rsidRDefault="003D7567">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834</w:t>
      </w:r>
    </w:p>
    <w:p w14:paraId="282F4335" w14:textId="77777777" w:rsidR="003D7567" w:rsidRDefault="003D7567">
      <w:pPr>
        <w:pStyle w:val="TOC1"/>
        <w:rPr>
          <w:rFonts w:ascii="Calibri" w:eastAsia="Yu Mincho" w:hAnsi="Calibri"/>
          <w:kern w:val="2"/>
          <w:sz w:val="24"/>
          <w:szCs w:val="24"/>
        </w:rPr>
      </w:pPr>
      <w:r w:rsidRPr="00945D6E">
        <w:rPr>
          <w:rFonts w:eastAsia="SimSun"/>
        </w:rPr>
        <w:t>K.4</w:t>
      </w:r>
      <w:r>
        <w:rPr>
          <w:rFonts w:ascii="Calibri" w:eastAsia="Yu Mincho" w:hAnsi="Calibri"/>
          <w:kern w:val="2"/>
          <w:sz w:val="24"/>
          <w:szCs w:val="24"/>
        </w:rPr>
        <w:tab/>
      </w:r>
      <w:r w:rsidRPr="00945D6E">
        <w:rPr>
          <w:rFonts w:eastAsia="SimSun"/>
        </w:rPr>
        <w:t>Near field to far field transform (NFTF)</w:t>
      </w:r>
      <w:r>
        <w:tab/>
        <w:t>835</w:t>
      </w:r>
    </w:p>
    <w:p w14:paraId="38321CC6" w14:textId="77777777" w:rsidR="003D7567" w:rsidRDefault="003D7567">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835</w:t>
      </w:r>
    </w:p>
    <w:p w14:paraId="7586AD92" w14:textId="77777777" w:rsidR="003D7567" w:rsidRDefault="003D7567">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835</w:t>
      </w:r>
    </w:p>
    <w:p w14:paraId="4ABDAB7B" w14:textId="77777777" w:rsidR="003D7567" w:rsidRDefault="003D7567">
      <w:pPr>
        <w:pStyle w:val="TOC2"/>
        <w:rPr>
          <w:rFonts w:ascii="Calibri" w:eastAsia="Yu Mincho" w:hAnsi="Calibri"/>
          <w:kern w:val="2"/>
          <w:sz w:val="24"/>
          <w:szCs w:val="24"/>
        </w:rPr>
      </w:pPr>
      <w:r>
        <w:t>K.4.3</w:t>
      </w:r>
      <w:r>
        <w:rPr>
          <w:rFonts w:ascii="Calibri" w:eastAsia="Yu Mincho" w:hAnsi="Calibri"/>
          <w:kern w:val="2"/>
          <w:sz w:val="24"/>
          <w:szCs w:val="24"/>
        </w:rPr>
        <w:tab/>
      </w:r>
      <w:r w:rsidRPr="00945D6E">
        <w:rPr>
          <w:rFonts w:eastAsia="PMingLiU"/>
        </w:rPr>
        <w:t xml:space="preserve">Peak </w:t>
      </w:r>
      <w:r>
        <w:t>EIRP measurement procedure</w:t>
      </w:r>
      <w:r>
        <w:tab/>
        <w:t>835</w:t>
      </w:r>
    </w:p>
    <w:p w14:paraId="696867D2" w14:textId="77777777" w:rsidR="003D7567" w:rsidRDefault="003D7567">
      <w:pPr>
        <w:pStyle w:val="TOC2"/>
        <w:rPr>
          <w:rFonts w:ascii="Calibri" w:eastAsia="Yu Mincho" w:hAnsi="Calibri"/>
          <w:kern w:val="2"/>
          <w:sz w:val="24"/>
          <w:szCs w:val="24"/>
        </w:rPr>
      </w:pPr>
      <w:r>
        <w:t>K.4.4</w:t>
      </w:r>
      <w:r>
        <w:rPr>
          <w:rFonts w:ascii="Calibri" w:eastAsia="Yu Mincho" w:hAnsi="Calibri"/>
          <w:kern w:val="2"/>
          <w:sz w:val="24"/>
          <w:szCs w:val="24"/>
        </w:rPr>
        <w:tab/>
      </w:r>
      <w:r w:rsidRPr="00945D6E">
        <w:rPr>
          <w:rFonts w:eastAsia="PMingLiU"/>
        </w:rPr>
        <w:t xml:space="preserve">Peak </w:t>
      </w:r>
      <w:r>
        <w:t>EIS measurement procedure</w:t>
      </w:r>
      <w:r>
        <w:tab/>
        <w:t>835</w:t>
      </w:r>
    </w:p>
    <w:p w14:paraId="6563D0D5" w14:textId="77777777" w:rsidR="003D7567" w:rsidRDefault="003D7567">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835</w:t>
      </w:r>
    </w:p>
    <w:p w14:paraId="414F6AA6" w14:textId="77777777" w:rsidR="003D7567" w:rsidRDefault="003D7567">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835</w:t>
      </w:r>
    </w:p>
    <w:p w14:paraId="1EBB3208" w14:textId="77777777" w:rsidR="003D7567" w:rsidRDefault="003D7567">
      <w:pPr>
        <w:pStyle w:val="TOC2"/>
        <w:rPr>
          <w:rFonts w:ascii="Calibri" w:eastAsia="Yu Mincho" w:hAnsi="Calibri"/>
          <w:kern w:val="2"/>
          <w:sz w:val="24"/>
          <w:szCs w:val="24"/>
        </w:rPr>
      </w:pPr>
      <w:r>
        <w:t>K.4.7</w:t>
      </w:r>
      <w:r>
        <w:rPr>
          <w:rFonts w:ascii="Calibri" w:eastAsia="Yu Mincho" w:hAnsi="Calibri"/>
          <w:kern w:val="2"/>
          <w:sz w:val="24"/>
          <w:szCs w:val="24"/>
        </w:rPr>
        <w:tab/>
      </w:r>
      <w:r w:rsidRPr="00945D6E">
        <w:rPr>
          <w:rFonts w:eastAsia="PMingLiU"/>
        </w:rPr>
        <w:t>TRP</w:t>
      </w:r>
      <w:r>
        <w:t xml:space="preserve"> measurement procedure</w:t>
      </w:r>
      <w:r>
        <w:tab/>
        <w:t>835</w:t>
      </w:r>
    </w:p>
    <w:p w14:paraId="0E7B1A93" w14:textId="77777777" w:rsidR="003D7567" w:rsidRDefault="003D7567">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836</w:t>
      </w:r>
    </w:p>
    <w:p w14:paraId="23B73FB0" w14:textId="49E3227C" w:rsidR="003D7567" w:rsidRDefault="003D7567">
      <w:pPr>
        <w:pStyle w:val="TOC8"/>
        <w:rPr>
          <w:rFonts w:ascii="Calibri" w:eastAsia="Yu Mincho" w:hAnsi="Calibri"/>
          <w:b w:val="0"/>
          <w:kern w:val="2"/>
          <w:sz w:val="24"/>
          <w:szCs w:val="24"/>
        </w:rPr>
      </w:pPr>
      <w:r>
        <w:t>Annex L (normative): Void</w:t>
      </w:r>
      <w:r>
        <w:tab/>
      </w:r>
      <w:r>
        <w:tab/>
        <w:t>837</w:t>
      </w:r>
    </w:p>
    <w:p w14:paraId="481304F3" w14:textId="77777777" w:rsidR="003D7567" w:rsidRDefault="003D7567">
      <w:pPr>
        <w:pStyle w:val="TOC8"/>
        <w:rPr>
          <w:rFonts w:ascii="Calibri" w:eastAsia="Yu Mincho" w:hAnsi="Calibri"/>
          <w:b w:val="0"/>
          <w:kern w:val="2"/>
          <w:sz w:val="24"/>
          <w:szCs w:val="24"/>
        </w:rPr>
      </w:pPr>
      <w:r>
        <w:t>Annex M:(normative) Measurement grids</w:t>
      </w:r>
      <w:r>
        <w:tab/>
        <w:t>837</w:t>
      </w:r>
    </w:p>
    <w:p w14:paraId="1CB1B918" w14:textId="77777777" w:rsidR="003D7567" w:rsidRDefault="003D7567">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837</w:t>
      </w:r>
    </w:p>
    <w:p w14:paraId="691686E3" w14:textId="77777777" w:rsidR="003D7567" w:rsidRDefault="003D7567">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839</w:t>
      </w:r>
    </w:p>
    <w:p w14:paraId="2041A302" w14:textId="77777777" w:rsidR="003D7567" w:rsidRDefault="003D7567">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839</w:t>
      </w:r>
    </w:p>
    <w:p w14:paraId="111756D3" w14:textId="77777777" w:rsidR="003D7567" w:rsidRDefault="003D7567">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839</w:t>
      </w:r>
    </w:p>
    <w:p w14:paraId="476AA0FD" w14:textId="77777777" w:rsidR="003D7567" w:rsidRDefault="003D7567">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841</w:t>
      </w:r>
    </w:p>
    <w:p w14:paraId="60AED68F" w14:textId="77777777" w:rsidR="003D7567" w:rsidRDefault="003D7567">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841</w:t>
      </w:r>
    </w:p>
    <w:p w14:paraId="2E6A252F" w14:textId="77777777" w:rsidR="003D7567" w:rsidRDefault="003D7567">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842</w:t>
      </w:r>
    </w:p>
    <w:p w14:paraId="392151DE" w14:textId="77777777" w:rsidR="003D7567" w:rsidRDefault="003D7567">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842</w:t>
      </w:r>
    </w:p>
    <w:p w14:paraId="4E4E8AAA" w14:textId="77777777" w:rsidR="003D7567" w:rsidRDefault="003D7567">
      <w:pPr>
        <w:pStyle w:val="TOC3"/>
        <w:rPr>
          <w:rFonts w:ascii="Calibri" w:eastAsia="Yu Mincho" w:hAnsi="Calibri"/>
          <w:kern w:val="2"/>
          <w:sz w:val="24"/>
          <w:szCs w:val="24"/>
        </w:rPr>
      </w:pPr>
      <w:r>
        <w:t>M.2.1.6</w:t>
      </w:r>
      <w:r>
        <w:rPr>
          <w:rFonts w:ascii="Calibri" w:eastAsia="Yu Mincho" w:hAnsi="Calibri"/>
          <w:kern w:val="2"/>
          <w:sz w:val="24"/>
          <w:szCs w:val="24"/>
        </w:rPr>
        <w:tab/>
      </w:r>
      <w:r>
        <w:t>Power class 6 devices</w:t>
      </w:r>
      <w:r>
        <w:tab/>
        <w:t>842</w:t>
      </w:r>
    </w:p>
    <w:p w14:paraId="362A6D81" w14:textId="77777777" w:rsidR="003D7567" w:rsidRDefault="003D7567">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842</w:t>
      </w:r>
    </w:p>
    <w:p w14:paraId="14B7CE39" w14:textId="77777777" w:rsidR="003D7567" w:rsidRDefault="003D7567">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846</w:t>
      </w:r>
    </w:p>
    <w:p w14:paraId="6A6F2ACF" w14:textId="77777777" w:rsidR="003D7567" w:rsidRDefault="003D7567">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846</w:t>
      </w:r>
    </w:p>
    <w:p w14:paraId="45CA39B1" w14:textId="77777777" w:rsidR="003D7567" w:rsidRDefault="003D7567">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846</w:t>
      </w:r>
    </w:p>
    <w:p w14:paraId="7A1403C1" w14:textId="77777777" w:rsidR="003D7567" w:rsidRDefault="003D7567">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846</w:t>
      </w:r>
    </w:p>
    <w:p w14:paraId="6CE0F5C0" w14:textId="77777777" w:rsidR="003D7567" w:rsidRDefault="003D7567">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847</w:t>
      </w:r>
    </w:p>
    <w:p w14:paraId="0D40C3A9" w14:textId="77777777" w:rsidR="003D7567" w:rsidRDefault="003D7567">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847</w:t>
      </w:r>
    </w:p>
    <w:p w14:paraId="089ED615" w14:textId="77777777" w:rsidR="003D7567" w:rsidRDefault="003D7567">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848</w:t>
      </w:r>
    </w:p>
    <w:p w14:paraId="50879322" w14:textId="77777777" w:rsidR="003D7567" w:rsidRDefault="003D7567">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848</w:t>
      </w:r>
    </w:p>
    <w:p w14:paraId="7C245F55" w14:textId="77777777" w:rsidR="003D7567" w:rsidRDefault="003D7567">
      <w:pPr>
        <w:pStyle w:val="TOC4"/>
        <w:rPr>
          <w:rFonts w:ascii="Calibri" w:eastAsia="Yu Mincho" w:hAnsi="Calibri"/>
          <w:kern w:val="2"/>
          <w:sz w:val="24"/>
          <w:szCs w:val="24"/>
        </w:rPr>
      </w:pPr>
      <w:r>
        <w:t>M.3.1.1.6</w:t>
      </w:r>
      <w:r>
        <w:rPr>
          <w:rFonts w:ascii="Calibri" w:eastAsia="Yu Mincho" w:hAnsi="Calibri"/>
          <w:kern w:val="2"/>
          <w:sz w:val="24"/>
          <w:szCs w:val="24"/>
        </w:rPr>
        <w:tab/>
      </w:r>
      <w:r>
        <w:t>Power class 6 devices</w:t>
      </w:r>
      <w:r>
        <w:tab/>
        <w:t>848</w:t>
      </w:r>
    </w:p>
    <w:p w14:paraId="1A6A33DF" w14:textId="77777777" w:rsidR="003D7567" w:rsidRDefault="003D7567">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848</w:t>
      </w:r>
    </w:p>
    <w:p w14:paraId="7754AC61" w14:textId="77777777" w:rsidR="003D7567" w:rsidRDefault="003D7567">
      <w:pPr>
        <w:pStyle w:val="TOC3"/>
        <w:rPr>
          <w:rFonts w:ascii="Calibri" w:eastAsia="Yu Mincho" w:hAnsi="Calibri"/>
          <w:kern w:val="2"/>
          <w:sz w:val="24"/>
          <w:szCs w:val="24"/>
        </w:rPr>
      </w:pPr>
      <w:r>
        <w:t>M.3.2.1</w:t>
      </w:r>
      <w:r>
        <w:rPr>
          <w:rFonts w:ascii="Calibri" w:eastAsia="Yu Mincho" w:hAnsi="Calibri"/>
          <w:kern w:val="2"/>
          <w:sz w:val="24"/>
          <w:szCs w:val="24"/>
        </w:rPr>
        <w:tab/>
      </w:r>
      <w:r>
        <w:t>UE Power classes</w:t>
      </w:r>
      <w:r>
        <w:tab/>
        <w:t>848</w:t>
      </w:r>
    </w:p>
    <w:p w14:paraId="0665F230" w14:textId="77777777" w:rsidR="003D7567" w:rsidRDefault="003D7567">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848</w:t>
      </w:r>
    </w:p>
    <w:p w14:paraId="1008D31D" w14:textId="77777777" w:rsidR="003D7567" w:rsidRDefault="003D7567">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849</w:t>
      </w:r>
    </w:p>
    <w:p w14:paraId="3D97B170" w14:textId="77777777" w:rsidR="003D7567" w:rsidRDefault="003D7567">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849</w:t>
      </w:r>
    </w:p>
    <w:p w14:paraId="7F7EEE79" w14:textId="77777777" w:rsidR="003D7567" w:rsidRDefault="003D7567">
      <w:pPr>
        <w:pStyle w:val="TOC4"/>
        <w:rPr>
          <w:rFonts w:ascii="Calibri" w:eastAsia="Yu Mincho" w:hAnsi="Calibri"/>
          <w:kern w:val="2"/>
          <w:sz w:val="24"/>
          <w:szCs w:val="24"/>
        </w:rPr>
      </w:pPr>
      <w:r>
        <w:t>M.3.2.1.4</w:t>
      </w:r>
      <w:r>
        <w:rPr>
          <w:rFonts w:ascii="Calibri" w:eastAsia="Yu Mincho" w:hAnsi="Calibri"/>
          <w:kern w:val="2"/>
          <w:sz w:val="24"/>
          <w:szCs w:val="24"/>
        </w:rPr>
        <w:tab/>
      </w:r>
      <w:r>
        <w:t>Power class 4 devices</w:t>
      </w:r>
      <w:r>
        <w:tab/>
        <w:t>850</w:t>
      </w:r>
    </w:p>
    <w:p w14:paraId="438FA187" w14:textId="77777777" w:rsidR="003D7567" w:rsidRDefault="003D7567">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850</w:t>
      </w:r>
    </w:p>
    <w:p w14:paraId="78347E66" w14:textId="77777777" w:rsidR="003D7567" w:rsidRDefault="003D7567">
      <w:pPr>
        <w:pStyle w:val="TOC4"/>
        <w:rPr>
          <w:rFonts w:ascii="Calibri" w:eastAsia="Yu Mincho" w:hAnsi="Calibri"/>
          <w:kern w:val="2"/>
          <w:sz w:val="24"/>
          <w:szCs w:val="24"/>
        </w:rPr>
      </w:pPr>
      <w:r>
        <w:lastRenderedPageBreak/>
        <w:t>M.3.2.1.6</w:t>
      </w:r>
      <w:r>
        <w:rPr>
          <w:rFonts w:ascii="Calibri" w:eastAsia="Yu Mincho" w:hAnsi="Calibri"/>
          <w:kern w:val="2"/>
          <w:sz w:val="24"/>
          <w:szCs w:val="24"/>
        </w:rPr>
        <w:tab/>
      </w:r>
      <w:r>
        <w:t>Power class 6 devices</w:t>
      </w:r>
      <w:r>
        <w:tab/>
        <w:t>850</w:t>
      </w:r>
    </w:p>
    <w:p w14:paraId="10E1FE67" w14:textId="77777777" w:rsidR="003D7567" w:rsidRDefault="003D7567">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851</w:t>
      </w:r>
    </w:p>
    <w:p w14:paraId="48E965E5" w14:textId="77777777" w:rsidR="003D7567" w:rsidRDefault="003D7567">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851</w:t>
      </w:r>
    </w:p>
    <w:p w14:paraId="3CF6F009" w14:textId="77777777" w:rsidR="003D7567" w:rsidRDefault="003D7567">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851</w:t>
      </w:r>
    </w:p>
    <w:p w14:paraId="68636E0C" w14:textId="77777777" w:rsidR="003D7567" w:rsidRDefault="003D7567">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852</w:t>
      </w:r>
    </w:p>
    <w:p w14:paraId="4981A7F6" w14:textId="77777777" w:rsidR="003D7567" w:rsidRDefault="003D7567">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852</w:t>
      </w:r>
    </w:p>
    <w:p w14:paraId="0E156DE6" w14:textId="77777777" w:rsidR="003D7567" w:rsidRDefault="003D7567">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853</w:t>
      </w:r>
    </w:p>
    <w:p w14:paraId="6725C8C0" w14:textId="77777777" w:rsidR="003D7567" w:rsidRDefault="003D7567">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853</w:t>
      </w:r>
    </w:p>
    <w:p w14:paraId="2F93506F" w14:textId="77777777" w:rsidR="003D7567" w:rsidRDefault="003D7567">
      <w:pPr>
        <w:pStyle w:val="TOC3"/>
        <w:rPr>
          <w:rFonts w:ascii="Calibri" w:eastAsia="Yu Mincho" w:hAnsi="Calibri"/>
          <w:kern w:val="2"/>
          <w:sz w:val="24"/>
          <w:szCs w:val="24"/>
        </w:rPr>
      </w:pPr>
      <w:r>
        <w:t>M.4.1.6</w:t>
      </w:r>
      <w:r>
        <w:rPr>
          <w:rFonts w:ascii="Calibri" w:eastAsia="Yu Mincho" w:hAnsi="Calibri"/>
          <w:kern w:val="2"/>
          <w:sz w:val="24"/>
          <w:szCs w:val="24"/>
        </w:rPr>
        <w:tab/>
      </w:r>
      <w:r>
        <w:t>Power class 6 devices</w:t>
      </w:r>
      <w:r>
        <w:tab/>
        <w:t>854</w:t>
      </w:r>
    </w:p>
    <w:p w14:paraId="41816E44" w14:textId="77777777" w:rsidR="003D7567" w:rsidRDefault="003D7567">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854</w:t>
      </w:r>
    </w:p>
    <w:p w14:paraId="1D700C88" w14:textId="77777777" w:rsidR="003D7567" w:rsidRDefault="003D7567">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854</w:t>
      </w:r>
    </w:p>
    <w:p w14:paraId="6E9D9179" w14:textId="77777777" w:rsidR="003D7567" w:rsidRDefault="003D7567">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856</w:t>
      </w:r>
    </w:p>
    <w:p w14:paraId="2DE2C785" w14:textId="77777777" w:rsidR="003D7567" w:rsidRDefault="003D7567">
      <w:pPr>
        <w:pStyle w:val="TOC2"/>
        <w:rPr>
          <w:rFonts w:ascii="Calibri" w:eastAsia="Yu Mincho" w:hAnsi="Calibri"/>
          <w:kern w:val="2"/>
          <w:sz w:val="24"/>
          <w:szCs w:val="24"/>
        </w:rPr>
      </w:pPr>
      <w:r>
        <w:t>M.4.4</w:t>
      </w:r>
      <w:r>
        <w:rPr>
          <w:rFonts w:ascii="Calibri" w:eastAsia="Yu Mincho" w:hAnsi="Calibri"/>
          <w:kern w:val="2"/>
          <w:sz w:val="24"/>
          <w:szCs w:val="24"/>
        </w:rPr>
        <w:tab/>
      </w:r>
      <w:r>
        <w:t>Interpolation at or near the Pole</w:t>
      </w:r>
      <w:r>
        <w:tab/>
        <w:t>857</w:t>
      </w:r>
    </w:p>
    <w:p w14:paraId="700CF6D4" w14:textId="77777777" w:rsidR="003D7567" w:rsidRDefault="003D7567">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857</w:t>
      </w:r>
    </w:p>
    <w:p w14:paraId="3C662817" w14:textId="77777777" w:rsidR="003D7567" w:rsidRDefault="003D7567">
      <w:pPr>
        <w:pStyle w:val="TOC8"/>
        <w:rPr>
          <w:rFonts w:ascii="Calibri" w:eastAsia="Yu Mincho" w:hAnsi="Calibri"/>
          <w:b w:val="0"/>
          <w:kern w:val="2"/>
          <w:sz w:val="24"/>
          <w:szCs w:val="24"/>
        </w:rPr>
      </w:pPr>
      <w:r>
        <w:t>Annex N (normative): UE coordinate system</w:t>
      </w:r>
      <w:r>
        <w:tab/>
        <w:t>860</w:t>
      </w:r>
    </w:p>
    <w:p w14:paraId="361CC49C" w14:textId="77777777" w:rsidR="003D7567" w:rsidRDefault="003D7567">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860</w:t>
      </w:r>
    </w:p>
    <w:p w14:paraId="08AF6EBD" w14:textId="77777777" w:rsidR="003D7567" w:rsidRDefault="003D7567">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861</w:t>
      </w:r>
    </w:p>
    <w:p w14:paraId="4D3808E0" w14:textId="77777777" w:rsidR="003D7567" w:rsidRDefault="003D7567">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874</w:t>
      </w:r>
    </w:p>
    <w:p w14:paraId="79B94666" w14:textId="77777777" w:rsidR="003D7567" w:rsidRDefault="003D7567">
      <w:pPr>
        <w:pStyle w:val="TOC8"/>
        <w:rPr>
          <w:rFonts w:ascii="Calibri" w:eastAsia="Yu Mincho" w:hAnsi="Calibri"/>
          <w:b w:val="0"/>
          <w:kern w:val="2"/>
          <w:sz w:val="24"/>
          <w:szCs w:val="24"/>
        </w:rPr>
      </w:pPr>
      <w:r>
        <w:t>Annex O: Quality of the quiet zone validation</w:t>
      </w:r>
      <w:r>
        <w:tab/>
        <w:t>876</w:t>
      </w:r>
    </w:p>
    <w:p w14:paraId="53CEACC4" w14:textId="77777777" w:rsidR="003D7567" w:rsidRDefault="003D7567">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876</w:t>
      </w:r>
    </w:p>
    <w:p w14:paraId="3AC6C2D4" w14:textId="77777777" w:rsidR="003D7567" w:rsidRDefault="003D7567">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876</w:t>
      </w:r>
    </w:p>
    <w:p w14:paraId="762D20DE" w14:textId="77777777" w:rsidR="003D7567" w:rsidRDefault="003D7567">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877</w:t>
      </w:r>
    </w:p>
    <w:p w14:paraId="3C52ED65" w14:textId="77777777" w:rsidR="003D7567" w:rsidRDefault="003D7567">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878</w:t>
      </w:r>
    </w:p>
    <w:p w14:paraId="546A0233" w14:textId="77777777" w:rsidR="003D7567" w:rsidRDefault="003D7567">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879</w:t>
      </w:r>
    </w:p>
    <w:p w14:paraId="01E33573" w14:textId="77777777" w:rsidR="003D7567" w:rsidRDefault="003D7567">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879</w:t>
      </w:r>
    </w:p>
    <w:p w14:paraId="048624DE" w14:textId="77777777" w:rsidR="003D7567" w:rsidRDefault="003D7567">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879</w:t>
      </w:r>
    </w:p>
    <w:p w14:paraId="294112F2" w14:textId="77777777" w:rsidR="003D7567" w:rsidRDefault="003D7567">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880</w:t>
      </w:r>
    </w:p>
    <w:p w14:paraId="4080A486" w14:textId="77777777" w:rsidR="003D7567" w:rsidRDefault="003D7567">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881</w:t>
      </w:r>
    </w:p>
    <w:p w14:paraId="22347260" w14:textId="77777777" w:rsidR="003D7567" w:rsidRDefault="003D7567">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882</w:t>
      </w:r>
    </w:p>
    <w:p w14:paraId="511485D2" w14:textId="77777777" w:rsidR="003D7567" w:rsidRDefault="003D7567">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882</w:t>
      </w:r>
    </w:p>
    <w:p w14:paraId="1B5EA4EE" w14:textId="77777777" w:rsidR="003D7567" w:rsidRDefault="003D7567">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884</w:t>
      </w:r>
    </w:p>
    <w:p w14:paraId="18E9F78F" w14:textId="77777777" w:rsidR="003D7567" w:rsidRDefault="003D7567">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885</w:t>
      </w:r>
    </w:p>
    <w:p w14:paraId="62CAEC28" w14:textId="77777777" w:rsidR="003D7567" w:rsidRDefault="003D7567">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885</w:t>
      </w:r>
    </w:p>
    <w:p w14:paraId="1DD2B81D" w14:textId="77777777" w:rsidR="003D7567" w:rsidRDefault="003D7567">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886</w:t>
      </w:r>
    </w:p>
    <w:p w14:paraId="37EDF47F" w14:textId="77777777" w:rsidR="003D7567" w:rsidRDefault="003D7567">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886</w:t>
      </w:r>
    </w:p>
    <w:p w14:paraId="3EC97C4F" w14:textId="77777777" w:rsidR="003D7567" w:rsidRDefault="003D7567">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886</w:t>
      </w:r>
    </w:p>
    <w:p w14:paraId="52B2CA2D" w14:textId="77777777" w:rsidR="003D7567" w:rsidRDefault="003D7567">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887</w:t>
      </w:r>
    </w:p>
    <w:p w14:paraId="3002F445" w14:textId="77777777" w:rsidR="003D7567" w:rsidRDefault="003D7567">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887</w:t>
      </w:r>
    </w:p>
    <w:p w14:paraId="7C61BF53" w14:textId="77777777" w:rsidR="003D7567" w:rsidRDefault="003D7567">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887</w:t>
      </w:r>
    </w:p>
    <w:p w14:paraId="4CF5BF33" w14:textId="77777777" w:rsidR="003D7567" w:rsidRDefault="003D7567">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887</w:t>
      </w:r>
    </w:p>
    <w:p w14:paraId="0AB4DEAC" w14:textId="77777777" w:rsidR="003D7567" w:rsidRDefault="003D7567">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887</w:t>
      </w:r>
    </w:p>
    <w:p w14:paraId="57CF297A" w14:textId="77777777" w:rsidR="003D7567" w:rsidRDefault="003D7567">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887</w:t>
      </w:r>
    </w:p>
    <w:p w14:paraId="4177019D" w14:textId="77777777" w:rsidR="003D7567" w:rsidRDefault="003D7567">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887</w:t>
      </w:r>
    </w:p>
    <w:p w14:paraId="0D85CB24" w14:textId="77777777" w:rsidR="003D7567" w:rsidRDefault="003D7567">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889</w:t>
      </w:r>
    </w:p>
    <w:p w14:paraId="60CED528" w14:textId="77777777" w:rsidR="003D7567" w:rsidRDefault="003D7567">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889</w:t>
      </w:r>
    </w:p>
    <w:p w14:paraId="79D43865" w14:textId="77777777" w:rsidR="003D7567" w:rsidRDefault="003D7567">
      <w:pPr>
        <w:pStyle w:val="TOC8"/>
        <w:rPr>
          <w:rFonts w:ascii="Calibri" w:eastAsia="Yu Mincho" w:hAnsi="Calibri"/>
          <w:b w:val="0"/>
          <w:kern w:val="2"/>
          <w:sz w:val="24"/>
          <w:szCs w:val="24"/>
        </w:rPr>
      </w:pPr>
      <w:r>
        <w:lastRenderedPageBreak/>
        <w:t>Annex P (normative):</w:t>
      </w:r>
      <w:r w:rsidRPr="00945D6E">
        <w:rPr>
          <w:rFonts w:eastAsia="Arial Black"/>
          <w:lang w:eastAsia="x-none"/>
        </w:rPr>
        <w:t xml:space="preserve"> Modified MPR behaviour</w:t>
      </w:r>
      <w:r>
        <w:tab/>
        <w:t>890</w:t>
      </w:r>
    </w:p>
    <w:p w14:paraId="5D8464DD" w14:textId="77777777" w:rsidR="003D7567" w:rsidRDefault="003D7567">
      <w:pPr>
        <w:pStyle w:val="TOC1"/>
        <w:rPr>
          <w:rFonts w:ascii="Calibri" w:eastAsia="Yu Mincho" w:hAnsi="Calibri"/>
          <w:kern w:val="2"/>
          <w:sz w:val="24"/>
          <w:szCs w:val="24"/>
        </w:rPr>
      </w:pPr>
      <w:r w:rsidRPr="00945D6E">
        <w:rPr>
          <w:rFonts w:eastAsia="SimSun"/>
        </w:rPr>
        <w:t>P.1</w:t>
      </w:r>
      <w:r>
        <w:rPr>
          <w:rFonts w:ascii="Calibri" w:eastAsia="Yu Mincho" w:hAnsi="Calibri"/>
          <w:kern w:val="2"/>
          <w:sz w:val="24"/>
          <w:szCs w:val="24"/>
        </w:rPr>
        <w:tab/>
      </w:r>
      <w:r w:rsidRPr="00945D6E">
        <w:rPr>
          <w:rFonts w:eastAsia="SimSun"/>
        </w:rPr>
        <w:t>Indication of modified MPR behaviour</w:t>
      </w:r>
      <w:r>
        <w:tab/>
        <w:t>890</w:t>
      </w:r>
    </w:p>
    <w:p w14:paraId="3B1E5AF6" w14:textId="1986226B" w:rsidR="003D7567" w:rsidRDefault="003D7567">
      <w:pPr>
        <w:pStyle w:val="TOC8"/>
        <w:rPr>
          <w:rFonts w:ascii="Calibri" w:eastAsia="Yu Mincho" w:hAnsi="Calibri"/>
          <w:b w:val="0"/>
          <w:kern w:val="2"/>
          <w:sz w:val="24"/>
          <w:szCs w:val="24"/>
        </w:rPr>
      </w:pPr>
      <w:r>
        <w:t>Annex Q (normative):</w:t>
      </w:r>
      <w:r>
        <w:tab/>
      </w:r>
      <w:r>
        <w:tab/>
        <w:t>891</w:t>
      </w:r>
    </w:p>
    <w:p w14:paraId="16945FB1" w14:textId="77777777" w:rsidR="003D7567" w:rsidRDefault="003D7567">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891</w:t>
      </w:r>
    </w:p>
    <w:p w14:paraId="5527D859" w14:textId="77777777" w:rsidR="003D7567" w:rsidRDefault="003D7567">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891</w:t>
      </w:r>
    </w:p>
    <w:p w14:paraId="74A3C05F" w14:textId="77777777" w:rsidR="003D7567" w:rsidRDefault="003D7567">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892</w:t>
      </w:r>
    </w:p>
    <w:p w14:paraId="4917E7E2" w14:textId="77777777" w:rsidR="003D7567" w:rsidRDefault="003D7567">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892</w:t>
      </w:r>
    </w:p>
    <w:p w14:paraId="3527AE2E" w14:textId="77777777" w:rsidR="003D7567" w:rsidRDefault="003D7567">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892</w:t>
      </w:r>
    </w:p>
    <w:p w14:paraId="4E51F5D3" w14:textId="77777777" w:rsidR="003D7567" w:rsidRDefault="003D7567">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892</w:t>
      </w:r>
    </w:p>
    <w:p w14:paraId="395074B2" w14:textId="77777777" w:rsidR="003D7567" w:rsidRDefault="003D7567">
      <w:pPr>
        <w:pStyle w:val="TOC8"/>
        <w:rPr>
          <w:rFonts w:ascii="Calibri" w:eastAsia="Yu Mincho" w:hAnsi="Calibri"/>
          <w:b w:val="0"/>
          <w:kern w:val="2"/>
          <w:sz w:val="24"/>
          <w:szCs w:val="24"/>
        </w:rPr>
      </w:pPr>
      <w:r>
        <w:t>Annex R (informative): Change history</w:t>
      </w:r>
      <w:r>
        <w:tab/>
        <w:t>894</w:t>
      </w:r>
    </w:p>
    <w:p w14:paraId="04A3AFF6" w14:textId="5E99B0B8" w:rsidR="005747B7" w:rsidRPr="00337C57" w:rsidRDefault="00E676E2" w:rsidP="004F2996">
      <w:r>
        <w:rPr>
          <w:noProof/>
          <w:sz w:val="22"/>
        </w:rPr>
        <w:fldChar w:fldCharType="end"/>
      </w:r>
    </w:p>
    <w:bookmarkEnd w:id="7"/>
    <w:p w14:paraId="09FDB160" w14:textId="1AC9FCC0" w:rsidR="00BA73EC" w:rsidRPr="00337C57" w:rsidRDefault="005B3D3B">
      <w:r w:rsidRPr="00337C57">
        <w:fldChar w:fldCharType="begin"/>
      </w:r>
      <w:r w:rsidRPr="00337C57">
        <w:instrText xml:space="preserve"> RD "</w:instrText>
      </w:r>
      <w:r w:rsidR="004F2996">
        <w:instrText>38521-2-</w:instrText>
      </w:r>
      <w:r w:rsidR="00DE5F6C">
        <w:instrText>i50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DE5F6C">
        <w:instrText>i50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DE5F6C">
        <w:instrText>i50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DE5F6C">
        <w:instrText>i50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74DD1" w14:textId="77777777" w:rsidR="00572D55" w:rsidRDefault="00572D55">
      <w:r>
        <w:separator/>
      </w:r>
    </w:p>
    <w:p w14:paraId="4CA118ED" w14:textId="77777777" w:rsidR="00572D55" w:rsidRDefault="00572D55"/>
  </w:endnote>
  <w:endnote w:type="continuationSeparator" w:id="0">
    <w:p w14:paraId="2B45C40B" w14:textId="77777777" w:rsidR="00572D55" w:rsidRDefault="00572D55">
      <w:r>
        <w:continuationSeparator/>
      </w:r>
    </w:p>
    <w:p w14:paraId="2E7E9364" w14:textId="77777777" w:rsidR="00572D55" w:rsidRDefault="00572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D6690" w14:textId="77777777" w:rsidR="00572D55" w:rsidRDefault="00572D55">
      <w:r>
        <w:separator/>
      </w:r>
    </w:p>
    <w:p w14:paraId="28B49BA0" w14:textId="77777777" w:rsidR="00572D55" w:rsidRDefault="00572D55"/>
  </w:footnote>
  <w:footnote w:type="continuationSeparator" w:id="0">
    <w:p w14:paraId="5AD18C92" w14:textId="77777777" w:rsidR="00572D55" w:rsidRDefault="00572D55">
      <w:r>
        <w:continuationSeparator/>
      </w:r>
    </w:p>
    <w:p w14:paraId="340AB586" w14:textId="77777777" w:rsidR="00572D55" w:rsidRDefault="00572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6CB817DF"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sidR="00DE5F6C">
      <w:rPr>
        <w:rFonts w:ascii="Arial" w:hAnsi="Arial" w:cs="Arial"/>
        <w:b/>
        <w:sz w:val="18"/>
        <w:szCs w:val="18"/>
      </w:rPr>
      <w:t>5</w:t>
    </w:r>
    <w:r w:rsidRPr="00134124">
      <w:rPr>
        <w:rFonts w:ascii="Arial" w:hAnsi="Arial" w:cs="Arial"/>
        <w:b/>
        <w:sz w:val="18"/>
        <w:szCs w:val="18"/>
      </w:rPr>
      <w:t>.0 (202</w:t>
    </w:r>
    <w:r>
      <w:rPr>
        <w:rFonts w:ascii="Arial" w:hAnsi="Arial" w:cs="Arial"/>
        <w:b/>
        <w:sz w:val="18"/>
        <w:szCs w:val="18"/>
      </w:rPr>
      <w:t>4</w:t>
    </w:r>
    <w:r w:rsidRPr="00134124">
      <w:rPr>
        <w:rFonts w:ascii="Arial" w:hAnsi="Arial" w:cs="Arial"/>
        <w:b/>
        <w:sz w:val="18"/>
        <w:szCs w:val="18"/>
      </w:rPr>
      <w:t>-</w:t>
    </w:r>
    <w:r w:rsidR="00DE5F6C">
      <w:rPr>
        <w:rFonts w:ascii="Arial" w:hAnsi="Arial" w:cs="Arial"/>
        <w:b/>
        <w:sz w:val="18"/>
        <w:szCs w:val="18"/>
      </w:rPr>
      <w:t>12</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D5B54"/>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2395"/>
    <w:rsid w:val="003C2ECD"/>
    <w:rsid w:val="003D38A3"/>
    <w:rsid w:val="003D3DA1"/>
    <w:rsid w:val="003D700F"/>
    <w:rsid w:val="003D7567"/>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2D55"/>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260B"/>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550C"/>
    <w:rsid w:val="00A376D5"/>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0776C"/>
    <w:rsid w:val="00D15A81"/>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E5F6C"/>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56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D75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D756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D75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D756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D7567"/>
    <w:pPr>
      <w:ind w:left="1701" w:hanging="1701"/>
      <w:outlineLvl w:val="4"/>
    </w:pPr>
    <w:rPr>
      <w:sz w:val="22"/>
    </w:rPr>
  </w:style>
  <w:style w:type="paragraph" w:styleId="Heading6">
    <w:name w:val="heading 6"/>
    <w:aliases w:val="T1,Header 6"/>
    <w:basedOn w:val="H6"/>
    <w:next w:val="Normal"/>
    <w:link w:val="Heading6Char"/>
    <w:qFormat/>
    <w:rsid w:val="003D7567"/>
    <w:pPr>
      <w:outlineLvl w:val="5"/>
    </w:pPr>
  </w:style>
  <w:style w:type="paragraph" w:styleId="Heading7">
    <w:name w:val="heading 7"/>
    <w:aliases w:val="L7,Header 7"/>
    <w:basedOn w:val="H6"/>
    <w:next w:val="Normal"/>
    <w:link w:val="Heading7Char"/>
    <w:qFormat/>
    <w:rsid w:val="003D7567"/>
    <w:pPr>
      <w:outlineLvl w:val="6"/>
    </w:pPr>
  </w:style>
  <w:style w:type="paragraph" w:styleId="Heading8">
    <w:name w:val="heading 8"/>
    <w:basedOn w:val="Heading1"/>
    <w:next w:val="Normal"/>
    <w:link w:val="Heading8Char"/>
    <w:qFormat/>
    <w:rsid w:val="003D7567"/>
    <w:pPr>
      <w:ind w:left="0" w:firstLine="0"/>
      <w:outlineLvl w:val="7"/>
    </w:pPr>
  </w:style>
  <w:style w:type="paragraph" w:styleId="Heading9">
    <w:name w:val="heading 9"/>
    <w:basedOn w:val="Heading8"/>
    <w:next w:val="Normal"/>
    <w:link w:val="Heading9Char"/>
    <w:qFormat/>
    <w:rsid w:val="003D7567"/>
    <w:pPr>
      <w:outlineLvl w:val="8"/>
    </w:pPr>
  </w:style>
  <w:style w:type="character" w:default="1" w:styleId="DefaultParagraphFont">
    <w:name w:val="Default Paragraph Font"/>
    <w:semiHidden/>
    <w:rsid w:val="003D75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567"/>
  </w:style>
  <w:style w:type="paragraph" w:customStyle="1" w:styleId="H6">
    <w:name w:val="H6"/>
    <w:basedOn w:val="Heading5"/>
    <w:next w:val="Normal"/>
    <w:link w:val="H6Char"/>
    <w:rsid w:val="003D7567"/>
    <w:pPr>
      <w:ind w:left="1985" w:hanging="1985"/>
      <w:outlineLvl w:val="9"/>
    </w:pPr>
    <w:rPr>
      <w:sz w:val="20"/>
    </w:rPr>
  </w:style>
  <w:style w:type="paragraph" w:styleId="TOC9">
    <w:name w:val="toc 9"/>
    <w:basedOn w:val="TOC8"/>
    <w:uiPriority w:val="39"/>
    <w:rsid w:val="003D7567"/>
    <w:pPr>
      <w:ind w:left="1418" w:hanging="1418"/>
    </w:pPr>
  </w:style>
  <w:style w:type="paragraph" w:styleId="TOC8">
    <w:name w:val="toc 8"/>
    <w:basedOn w:val="TOC1"/>
    <w:uiPriority w:val="39"/>
    <w:rsid w:val="003D7567"/>
    <w:pPr>
      <w:spacing w:before="180"/>
      <w:ind w:left="2693" w:hanging="2693"/>
    </w:pPr>
    <w:rPr>
      <w:b/>
    </w:rPr>
  </w:style>
  <w:style w:type="paragraph" w:styleId="TOC1">
    <w:name w:val="toc 1"/>
    <w:uiPriority w:val="39"/>
    <w:rsid w:val="003D75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D7567"/>
    <w:pPr>
      <w:keepLines/>
      <w:tabs>
        <w:tab w:val="center" w:pos="4536"/>
        <w:tab w:val="right" w:pos="9072"/>
      </w:tabs>
    </w:pPr>
    <w:rPr>
      <w:noProof/>
    </w:rPr>
  </w:style>
  <w:style w:type="character" w:customStyle="1" w:styleId="ZGSM">
    <w:name w:val="ZGSM"/>
    <w:rsid w:val="003D75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D75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75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D7567"/>
    <w:pPr>
      <w:ind w:left="1701" w:hanging="1701"/>
    </w:pPr>
  </w:style>
  <w:style w:type="paragraph" w:styleId="TOC4">
    <w:name w:val="toc 4"/>
    <w:basedOn w:val="TOC3"/>
    <w:uiPriority w:val="39"/>
    <w:rsid w:val="003D7567"/>
    <w:pPr>
      <w:ind w:left="1418" w:hanging="1418"/>
    </w:pPr>
  </w:style>
  <w:style w:type="paragraph" w:styleId="TOC3">
    <w:name w:val="toc 3"/>
    <w:basedOn w:val="TOC2"/>
    <w:uiPriority w:val="39"/>
    <w:rsid w:val="003D7567"/>
    <w:pPr>
      <w:ind w:left="1134" w:hanging="1134"/>
    </w:pPr>
  </w:style>
  <w:style w:type="paragraph" w:styleId="TOC2">
    <w:name w:val="toc 2"/>
    <w:basedOn w:val="TOC1"/>
    <w:uiPriority w:val="39"/>
    <w:rsid w:val="003D7567"/>
    <w:pPr>
      <w:keepNext w:val="0"/>
      <w:spacing w:before="0"/>
      <w:ind w:left="851" w:hanging="851"/>
    </w:pPr>
    <w:rPr>
      <w:sz w:val="20"/>
    </w:rPr>
  </w:style>
  <w:style w:type="paragraph" w:styleId="Footer">
    <w:name w:val="footer"/>
    <w:aliases w:val="footer odd,footer,fo,pie de página"/>
    <w:basedOn w:val="Header"/>
    <w:link w:val="FooterChar"/>
    <w:rsid w:val="003D7567"/>
    <w:pPr>
      <w:jc w:val="center"/>
    </w:pPr>
    <w:rPr>
      <w:i/>
    </w:rPr>
  </w:style>
  <w:style w:type="paragraph" w:customStyle="1" w:styleId="TT">
    <w:name w:val="TT"/>
    <w:basedOn w:val="Heading1"/>
    <w:next w:val="Normal"/>
    <w:rsid w:val="003D7567"/>
    <w:pPr>
      <w:outlineLvl w:val="9"/>
    </w:pPr>
  </w:style>
  <w:style w:type="paragraph" w:customStyle="1" w:styleId="NF">
    <w:name w:val="NF"/>
    <w:basedOn w:val="NO"/>
    <w:rsid w:val="003D7567"/>
    <w:pPr>
      <w:keepNext/>
      <w:spacing w:after="0"/>
    </w:pPr>
    <w:rPr>
      <w:rFonts w:ascii="Arial" w:hAnsi="Arial"/>
      <w:sz w:val="18"/>
    </w:rPr>
  </w:style>
  <w:style w:type="paragraph" w:customStyle="1" w:styleId="NO">
    <w:name w:val="NO"/>
    <w:basedOn w:val="Normal"/>
    <w:link w:val="NOChar"/>
    <w:rsid w:val="003D7567"/>
    <w:pPr>
      <w:keepLines/>
      <w:ind w:left="1135" w:hanging="851"/>
    </w:pPr>
  </w:style>
  <w:style w:type="paragraph" w:customStyle="1" w:styleId="PL">
    <w:name w:val="PL"/>
    <w:link w:val="PLChar"/>
    <w:rsid w:val="003D7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7567"/>
    <w:pPr>
      <w:jc w:val="right"/>
    </w:pPr>
  </w:style>
  <w:style w:type="paragraph" w:customStyle="1" w:styleId="TAL">
    <w:name w:val="TAL"/>
    <w:basedOn w:val="Normal"/>
    <w:link w:val="TALChar"/>
    <w:rsid w:val="003D7567"/>
    <w:pPr>
      <w:keepNext/>
      <w:keepLines/>
      <w:spacing w:after="0"/>
    </w:pPr>
    <w:rPr>
      <w:rFonts w:ascii="Arial" w:hAnsi="Arial"/>
      <w:sz w:val="18"/>
    </w:rPr>
  </w:style>
  <w:style w:type="paragraph" w:customStyle="1" w:styleId="TAH">
    <w:name w:val="TAH"/>
    <w:basedOn w:val="TAC"/>
    <w:link w:val="TAHCar"/>
    <w:rsid w:val="003D7567"/>
    <w:rPr>
      <w:b/>
    </w:rPr>
  </w:style>
  <w:style w:type="paragraph" w:customStyle="1" w:styleId="TAC">
    <w:name w:val="TAC"/>
    <w:basedOn w:val="TAL"/>
    <w:link w:val="TACChar"/>
    <w:rsid w:val="003D7567"/>
    <w:pPr>
      <w:jc w:val="center"/>
    </w:pPr>
  </w:style>
  <w:style w:type="paragraph" w:customStyle="1" w:styleId="LD">
    <w:name w:val="LD"/>
    <w:rsid w:val="003D75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D7567"/>
    <w:pPr>
      <w:keepLines/>
      <w:ind w:left="1702" w:hanging="1418"/>
    </w:pPr>
  </w:style>
  <w:style w:type="paragraph" w:customStyle="1" w:styleId="FP">
    <w:name w:val="FP"/>
    <w:basedOn w:val="Normal"/>
    <w:rsid w:val="003D7567"/>
    <w:pPr>
      <w:spacing w:after="0"/>
    </w:pPr>
  </w:style>
  <w:style w:type="paragraph" w:customStyle="1" w:styleId="NW">
    <w:name w:val="NW"/>
    <w:basedOn w:val="NO"/>
    <w:rsid w:val="003D7567"/>
    <w:pPr>
      <w:spacing w:after="0"/>
    </w:pPr>
  </w:style>
  <w:style w:type="paragraph" w:customStyle="1" w:styleId="EW">
    <w:name w:val="EW"/>
    <w:basedOn w:val="EX"/>
    <w:rsid w:val="003D7567"/>
    <w:pPr>
      <w:spacing w:after="0"/>
    </w:pPr>
  </w:style>
  <w:style w:type="paragraph" w:customStyle="1" w:styleId="B10">
    <w:name w:val="B1"/>
    <w:basedOn w:val="List"/>
    <w:link w:val="B1Zchn"/>
    <w:rsid w:val="003D7567"/>
  </w:style>
  <w:style w:type="paragraph" w:styleId="TOC6">
    <w:name w:val="toc 6"/>
    <w:basedOn w:val="TOC5"/>
    <w:next w:val="Normal"/>
    <w:uiPriority w:val="39"/>
    <w:rsid w:val="003D7567"/>
    <w:pPr>
      <w:ind w:left="1985" w:hanging="1985"/>
    </w:pPr>
  </w:style>
  <w:style w:type="paragraph" w:styleId="TOC7">
    <w:name w:val="toc 7"/>
    <w:basedOn w:val="TOC6"/>
    <w:next w:val="Normal"/>
    <w:uiPriority w:val="39"/>
    <w:rsid w:val="003D7567"/>
    <w:pPr>
      <w:ind w:left="2268" w:hanging="2268"/>
    </w:pPr>
  </w:style>
  <w:style w:type="paragraph" w:customStyle="1" w:styleId="EditorsNote">
    <w:name w:val="Editor's Note"/>
    <w:aliases w:val="EN"/>
    <w:basedOn w:val="NO"/>
    <w:link w:val="EditorsNoteChar"/>
    <w:rsid w:val="003D7567"/>
    <w:rPr>
      <w:color w:val="FF0000"/>
    </w:rPr>
  </w:style>
  <w:style w:type="paragraph" w:customStyle="1" w:styleId="TH">
    <w:name w:val="TH"/>
    <w:basedOn w:val="Normal"/>
    <w:link w:val="THChar"/>
    <w:rsid w:val="003D7567"/>
    <w:pPr>
      <w:keepNext/>
      <w:keepLines/>
      <w:spacing w:before="60"/>
      <w:jc w:val="center"/>
    </w:pPr>
    <w:rPr>
      <w:rFonts w:ascii="Arial" w:hAnsi="Arial"/>
      <w:b/>
    </w:rPr>
  </w:style>
  <w:style w:type="paragraph" w:customStyle="1" w:styleId="ZA">
    <w:name w:val="ZA"/>
    <w:rsid w:val="003D75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75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75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75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7567"/>
    <w:pPr>
      <w:ind w:left="851" w:hanging="851"/>
    </w:pPr>
  </w:style>
  <w:style w:type="paragraph" w:customStyle="1" w:styleId="ZH">
    <w:name w:val="ZH"/>
    <w:rsid w:val="003D75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D7567"/>
    <w:pPr>
      <w:keepNext w:val="0"/>
      <w:spacing w:before="0" w:after="240"/>
    </w:pPr>
  </w:style>
  <w:style w:type="paragraph" w:customStyle="1" w:styleId="ZG">
    <w:name w:val="ZG"/>
    <w:rsid w:val="003D75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D7567"/>
  </w:style>
  <w:style w:type="paragraph" w:customStyle="1" w:styleId="B30">
    <w:name w:val="B3"/>
    <w:basedOn w:val="List3"/>
    <w:link w:val="B3Char"/>
    <w:rsid w:val="003D7567"/>
  </w:style>
  <w:style w:type="paragraph" w:customStyle="1" w:styleId="B4">
    <w:name w:val="B4"/>
    <w:basedOn w:val="List4"/>
    <w:link w:val="B4Char"/>
    <w:rsid w:val="003D7567"/>
  </w:style>
  <w:style w:type="paragraph" w:customStyle="1" w:styleId="B5">
    <w:name w:val="B5"/>
    <w:basedOn w:val="List5"/>
    <w:link w:val="B5Char"/>
    <w:rsid w:val="003D7567"/>
  </w:style>
  <w:style w:type="paragraph" w:customStyle="1" w:styleId="ZTD">
    <w:name w:val="ZTD"/>
    <w:basedOn w:val="ZB"/>
    <w:rsid w:val="003D7567"/>
    <w:pPr>
      <w:framePr w:hRule="auto" w:wrap="notBeside" w:y="852"/>
    </w:pPr>
    <w:rPr>
      <w:i w:val="0"/>
      <w:sz w:val="40"/>
    </w:rPr>
  </w:style>
  <w:style w:type="paragraph" w:customStyle="1" w:styleId="ZV">
    <w:name w:val="ZV"/>
    <w:basedOn w:val="ZU"/>
    <w:rsid w:val="003D756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D7567"/>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D7567"/>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D7567"/>
    <w:pPr>
      <w:ind w:left="284"/>
    </w:pPr>
  </w:style>
  <w:style w:type="paragraph" w:styleId="ListNumber2">
    <w:name w:val="List Number 2"/>
    <w:basedOn w:val="ListNumber"/>
    <w:rsid w:val="003D7567"/>
    <w:pPr>
      <w:ind w:left="851"/>
    </w:pPr>
  </w:style>
  <w:style w:type="character" w:styleId="FootnoteReference">
    <w:name w:val="footnote reference"/>
    <w:aliases w:val="Appel note de bas de p,Nota,Footnote symbol,Footnote"/>
    <w:rsid w:val="003D75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75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D7567"/>
    <w:pPr>
      <w:ind w:left="851"/>
    </w:pPr>
  </w:style>
  <w:style w:type="paragraph" w:styleId="ListBullet3">
    <w:name w:val="List Bullet 3"/>
    <w:basedOn w:val="ListBullet2"/>
    <w:link w:val="ListBullet3Char"/>
    <w:rsid w:val="003D7567"/>
    <w:pPr>
      <w:ind w:left="1135"/>
    </w:pPr>
  </w:style>
  <w:style w:type="paragraph" w:styleId="ListNumber">
    <w:name w:val="List Number"/>
    <w:basedOn w:val="List"/>
    <w:rsid w:val="003D7567"/>
  </w:style>
  <w:style w:type="paragraph" w:styleId="List2">
    <w:name w:val="List 2"/>
    <w:basedOn w:val="List"/>
    <w:link w:val="List2Char"/>
    <w:rsid w:val="003D7567"/>
    <w:pPr>
      <w:ind w:left="851"/>
    </w:pPr>
  </w:style>
  <w:style w:type="paragraph" w:styleId="List3">
    <w:name w:val="List 3"/>
    <w:basedOn w:val="List2"/>
    <w:link w:val="List3Char"/>
    <w:rsid w:val="003D7567"/>
    <w:pPr>
      <w:ind w:left="1135"/>
    </w:pPr>
  </w:style>
  <w:style w:type="paragraph" w:styleId="List4">
    <w:name w:val="List 4"/>
    <w:basedOn w:val="List3"/>
    <w:rsid w:val="003D7567"/>
    <w:pPr>
      <w:ind w:left="1418"/>
    </w:pPr>
  </w:style>
  <w:style w:type="paragraph" w:styleId="List5">
    <w:name w:val="List 5"/>
    <w:basedOn w:val="List4"/>
    <w:rsid w:val="003D7567"/>
    <w:pPr>
      <w:ind w:left="1702"/>
    </w:pPr>
  </w:style>
  <w:style w:type="paragraph" w:styleId="ListBullet">
    <w:name w:val="List Bullet"/>
    <w:basedOn w:val="List"/>
    <w:link w:val="ListBulletChar"/>
    <w:rsid w:val="003D7567"/>
  </w:style>
  <w:style w:type="paragraph" w:styleId="ListBullet4">
    <w:name w:val="List Bullet 4"/>
    <w:basedOn w:val="ListBullet3"/>
    <w:rsid w:val="003D7567"/>
    <w:pPr>
      <w:ind w:left="1418"/>
    </w:pPr>
  </w:style>
  <w:style w:type="paragraph" w:styleId="ListBullet5">
    <w:name w:val="List Bullet 5"/>
    <w:basedOn w:val="ListBullet4"/>
    <w:rsid w:val="003D7567"/>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16</Pages>
  <Words>5168</Words>
  <Characters>29464</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34563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7834</cp:lastModifiedBy>
  <cp:revision>51</cp:revision>
  <dcterms:created xsi:type="dcterms:W3CDTF">2022-02-11T18:37:00Z</dcterms:created>
  <dcterms:modified xsi:type="dcterms:W3CDTF">2025-01-15T15:17:00Z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