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PD_Softkey_SetUp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76C4343E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0C952E7D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lastRenderedPageBreak/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750AD563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O_No_Type_NK AND O_No_Type_NS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</w:tbl>
    <w:p w14:paraId="100E29E9" w14:textId="77777777" w:rsidR="00BF46E1" w:rsidRPr="0041528A" w:rsidRDefault="00BF46E1"/>
    <w:sectPr w:rsidR="00BF46E1" w:rsidRPr="0041528A" w:rsidSect="00F44CA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538C2" w14:textId="77777777" w:rsidR="001B38B9" w:rsidRDefault="001B38B9">
      <w:r>
        <w:separator/>
      </w:r>
    </w:p>
  </w:endnote>
  <w:endnote w:type="continuationSeparator" w:id="0">
    <w:p w14:paraId="49AEF1A2" w14:textId="77777777" w:rsidR="001B38B9" w:rsidRDefault="001B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288C0" w14:textId="77777777" w:rsidR="00F44CA0" w:rsidRDefault="00F44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0CC1D739" w:rsidR="00597B11" w:rsidRDefault="00F44CA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5887C" w14:textId="77777777" w:rsidR="00F44CA0" w:rsidRDefault="00F44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44F95" w14:textId="77777777" w:rsidR="001B38B9" w:rsidRDefault="001B38B9">
      <w:r>
        <w:separator/>
      </w:r>
    </w:p>
  </w:footnote>
  <w:footnote w:type="continuationSeparator" w:id="0">
    <w:p w14:paraId="34423677" w14:textId="77777777" w:rsidR="001B38B9" w:rsidRDefault="001B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979B1" w14:textId="77777777" w:rsidR="00F44CA0" w:rsidRDefault="00F44C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3CAA665C" w:rsidR="00597B11" w:rsidRDefault="00F44C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V18.1.0 (2024-12)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0E8CAB1" w:rsidR="00597B11" w:rsidRDefault="00F44C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95CD3" w14:textId="77777777" w:rsidR="00F44CA0" w:rsidRDefault="00F44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428C"/>
    <w:rsid w:val="000D4760"/>
    <w:rsid w:val="000D58AB"/>
    <w:rsid w:val="000F021F"/>
    <w:rsid w:val="000F06BA"/>
    <w:rsid w:val="00124119"/>
    <w:rsid w:val="00132674"/>
    <w:rsid w:val="00133525"/>
    <w:rsid w:val="00134D55"/>
    <w:rsid w:val="001605B9"/>
    <w:rsid w:val="00166206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75F8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37231"/>
    <w:rsid w:val="004424D7"/>
    <w:rsid w:val="0044330B"/>
    <w:rsid w:val="00447E8E"/>
    <w:rsid w:val="00465515"/>
    <w:rsid w:val="00470323"/>
    <w:rsid w:val="00496700"/>
    <w:rsid w:val="004A7FAF"/>
    <w:rsid w:val="004B4E23"/>
    <w:rsid w:val="004D31F5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26D8D"/>
    <w:rsid w:val="00830747"/>
    <w:rsid w:val="00841B73"/>
    <w:rsid w:val="00841E56"/>
    <w:rsid w:val="008768CA"/>
    <w:rsid w:val="00880805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93668"/>
    <w:rsid w:val="009A7DF3"/>
    <w:rsid w:val="009B537F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A2892"/>
    <w:rsid w:val="00AB3B06"/>
    <w:rsid w:val="00AB4EEA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F5D70"/>
    <w:rsid w:val="00AF5F53"/>
    <w:rsid w:val="00B05C0A"/>
    <w:rsid w:val="00B11AE8"/>
    <w:rsid w:val="00B15449"/>
    <w:rsid w:val="00B27DEC"/>
    <w:rsid w:val="00B30B13"/>
    <w:rsid w:val="00B55E08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31239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44CA0"/>
    <w:rsid w:val="00F45B11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26</Pages>
  <Words>13736</Words>
  <Characters>78298</Characters>
  <Application>Microsoft Office Word</Application>
  <DocSecurity>0</DocSecurity>
  <Lines>652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91851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29.500_CR0450R2_(Rel-19)_TEI19</cp:lastModifiedBy>
  <cp:revision>53</cp:revision>
  <cp:lastPrinted>2019-02-25T14:05:00Z</cp:lastPrinted>
  <dcterms:created xsi:type="dcterms:W3CDTF">2023-09-25T10:14:00Z</dcterms:created>
  <dcterms:modified xsi:type="dcterms:W3CDTF">2025-01-03T11:45:00Z</dcterms:modified>
</cp:coreProperties>
</file>