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77777777" w:rsidR="00BF46E1" w:rsidRPr="0041528A" w:rsidRDefault="00BF46E1" w:rsidP="00BF46E1">
      <w:r w:rsidRPr="0041528A">
        <w:t>Pre-condition for successful execution of expected sequence x.1: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lastRenderedPageBreak/>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lastRenderedPageBreak/>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"UserLog"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"UserPwd"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lastRenderedPageBreak/>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MCC/MNC in UE policy section management sublist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lastRenderedPageBreak/>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r w:rsidRPr="00D0571D">
        <w:rPr>
          <w:lang w:val="fr-FR"/>
        </w:rPr>
        <w:t>Device identities</w:t>
      </w:r>
    </w:p>
    <w:p w14:paraId="0ADE0582"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"UserLog" (User login)</w:t>
      </w:r>
    </w:p>
    <w:p w14:paraId="1736DB4F" w14:textId="77777777" w:rsidR="00D0571D" w:rsidRPr="00D0571D" w:rsidRDefault="00D0571D" w:rsidP="00D0571D">
      <w:pPr>
        <w:pStyle w:val="EW"/>
      </w:pPr>
      <w:r w:rsidRPr="00D0571D">
        <w:t>Text String:</w:t>
      </w:r>
      <w:r w:rsidRPr="00D0571D">
        <w:tab/>
      </w:r>
      <w:r w:rsidRPr="00D0571D">
        <w:tab/>
        <w:t>"UserPwd"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r w:rsidRPr="00D0571D">
        <w:rPr>
          <w:lang w:val="fr-FR"/>
        </w:rPr>
        <w:t>Device identities</w:t>
      </w:r>
    </w:p>
    <w:p w14:paraId="4CF2FA63"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207C77B1"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lastRenderedPageBreak/>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r w:rsidRPr="00D0571D">
        <w:rPr>
          <w:lang w:val="fr-FR"/>
        </w:rPr>
        <w:t>Device identities</w:t>
      </w:r>
    </w:p>
    <w:p w14:paraId="1B9F1720"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"UserLog" (User login)</w:t>
      </w:r>
    </w:p>
    <w:p w14:paraId="70601C02" w14:textId="77777777" w:rsidR="00D0571D" w:rsidRPr="00D0571D" w:rsidRDefault="00D0571D" w:rsidP="00D0571D">
      <w:pPr>
        <w:pStyle w:val="EW"/>
      </w:pPr>
      <w:r w:rsidRPr="00D0571D">
        <w:t>Text String:</w:t>
      </w:r>
      <w:r w:rsidRPr="00D0571D">
        <w:tab/>
      </w:r>
      <w:r w:rsidRPr="00D0571D">
        <w:tab/>
        <w:t>"UserPwd"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r w:rsidRPr="00D0571D">
        <w:rPr>
          <w:lang w:val="fr-FR"/>
        </w:rPr>
        <w:t>Device identities</w:t>
      </w:r>
    </w:p>
    <w:p w14:paraId="6A6C144D"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4F53B872"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37E11843" w14:textId="77777777" w:rsidR="00D0571D" w:rsidRDefault="00D0571D" w:rsidP="00D0571D"/>
    <w:p w14:paraId="256A51FF" w14:textId="77777777" w:rsidR="00BF46E1" w:rsidRPr="0041528A" w:rsidRDefault="00BF46E1" w:rsidP="00BF46E1">
      <w:pPr>
        <w:pStyle w:val="Heading4"/>
      </w:pPr>
      <w:r w:rsidRPr="0041528A">
        <w:t>27.22.4.28</w:t>
      </w:r>
      <w:r w:rsidRPr="0041528A">
        <w:tab/>
        <w:t>CLOSE CHANNEL</w:t>
      </w:r>
      <w:bookmarkEnd w:id="12"/>
    </w:p>
    <w:p w14:paraId="7AD85E61" w14:textId="77777777" w:rsidR="00BF46E1" w:rsidRPr="0041528A" w:rsidRDefault="00BF46E1" w:rsidP="00BF46E1">
      <w:pPr>
        <w:pStyle w:val="Heading5"/>
      </w:pPr>
      <w:bookmarkStart w:id="36" w:name="_Toc146313071"/>
      <w:r w:rsidRPr="0041528A">
        <w:t>27.22.4.28.1</w:t>
      </w:r>
      <w:r w:rsidRPr="0041528A">
        <w:tab/>
        <w:t>CLOSE CHANNEL(normal)</w:t>
      </w:r>
      <w:bookmarkEnd w:id="36"/>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lastRenderedPageBreak/>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lastRenderedPageBreak/>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lastRenderedPageBreak/>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lastRenderedPageBreak/>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lastRenderedPageBreak/>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lastRenderedPageBreak/>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37" w:name="_Toc146313072"/>
      <w:r w:rsidRPr="0041528A">
        <w:t>27.22.4.28.</w:t>
      </w:r>
      <w:r w:rsidR="00D8286F">
        <w:t>1.</w:t>
      </w:r>
      <w:r w:rsidRPr="0041528A">
        <w:t>5</w:t>
      </w:r>
      <w:r w:rsidRPr="0041528A">
        <w:tab/>
        <w:t>Test requirement</w:t>
      </w:r>
      <w:bookmarkEnd w:id="37"/>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38" w:name="_Toc146313073"/>
      <w:r w:rsidRPr="0041528A">
        <w:t>27.22.4.28.2</w:t>
      </w:r>
      <w:r w:rsidRPr="0041528A">
        <w:tab/>
        <w:t>CLOSE CHANNEL (support of Text Attribute)</w:t>
      </w:r>
      <w:bookmarkEnd w:id="38"/>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lastRenderedPageBreak/>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39" w:name="_Toc146313074"/>
      <w:r w:rsidRPr="0041528A">
        <w:lastRenderedPageBreak/>
        <w:t>27.22.4.28.3</w:t>
      </w:r>
      <w:r w:rsidRPr="0041528A">
        <w:tab/>
        <w:t>CLOSE CHANNEL(E-UTRAN/EPC)</w:t>
      </w:r>
      <w:bookmarkEnd w:id="39"/>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40" w:name="_Toc146313075"/>
      <w:r w:rsidRPr="0041528A">
        <w:t>27.22.4.28.4</w:t>
      </w:r>
      <w:r w:rsidRPr="0041528A">
        <w:tab/>
        <w:t>CLOSE CHANNEL(NG-RAN)</w:t>
      </w:r>
      <w:bookmarkEnd w:id="40"/>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3A49C1" w:rsidRPr="00A11A1A" w14:paraId="69AB527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6330FF" w14:textId="74B67703"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765B52EB" w14:textId="17009F9C"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888E8A0" w14:textId="0DF7DE58"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sidRPr="00EB6AC5">
              <w:rPr>
                <w:rFonts w:ascii="Arial" w:hAnsi="Arial"/>
                <w:sz w:val="18"/>
                <w:lang w:val="en-US" w:eastAsia="zh-CN"/>
              </w:rPr>
              <w:t xml:space="preserve">UE-requested PDU session release </w:t>
            </w:r>
            <w:r>
              <w:rPr>
                <w:rFonts w:ascii="Arial" w:hAnsi="Arial"/>
                <w:sz w:val="18"/>
                <w:lang w:val="en-US" w:eastAsia="zh-CN"/>
              </w:rPr>
              <w:t>procedure to release the PDU session established at step 8</w:t>
            </w:r>
          </w:p>
        </w:tc>
        <w:tc>
          <w:tcPr>
            <w:tcW w:w="3466" w:type="dxa"/>
            <w:tcBorders>
              <w:top w:val="single" w:sz="6" w:space="0" w:color="auto"/>
              <w:left w:val="single" w:sz="6" w:space="0" w:color="auto"/>
              <w:bottom w:val="single" w:sz="6" w:space="0" w:color="auto"/>
              <w:right w:val="single" w:sz="6" w:space="0" w:color="auto"/>
            </w:tcBorders>
          </w:tcPr>
          <w:p w14:paraId="2751014B" w14:textId="7919920F"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Pr>
                <w:rFonts w:ascii="Arial" w:hAnsi="Arial"/>
                <w:sz w:val="18"/>
              </w:rPr>
              <w:t>This step is optional, and may occur in parallel to above step 14</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58C08BD3"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w:t>
            </w:r>
            <w:r w:rsidR="003A49C1">
              <w:rPr>
                <w:rFonts w:ascii="Arial" w:hAnsi="Arial"/>
                <w:sz w:val="18"/>
                <w:lang w:eastAsia="zh-CN"/>
              </w:rPr>
              <w:t>6</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lastRenderedPageBreak/>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6C0C6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7AA7F" w14:textId="77777777" w:rsidR="00574724" w:rsidRDefault="00574724">
      <w:r>
        <w:separator/>
      </w:r>
    </w:p>
  </w:endnote>
  <w:endnote w:type="continuationSeparator" w:id="0">
    <w:p w14:paraId="1275A2AC" w14:textId="77777777" w:rsidR="00574724" w:rsidRDefault="0057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74514" w14:textId="77777777" w:rsidR="00C0233B" w:rsidRDefault="00C02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5EAA90FC" w:rsidR="00597B11" w:rsidRDefault="006C0C6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147C8" w14:textId="77777777" w:rsidR="00C0233B" w:rsidRDefault="00C02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A8F5A" w14:textId="77777777" w:rsidR="00574724" w:rsidRDefault="00574724">
      <w:r>
        <w:separator/>
      </w:r>
    </w:p>
  </w:footnote>
  <w:footnote w:type="continuationSeparator" w:id="0">
    <w:p w14:paraId="2DEDED1E" w14:textId="77777777" w:rsidR="00574724" w:rsidRDefault="0057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740DD" w14:textId="77777777" w:rsidR="00C0233B" w:rsidRDefault="00C02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54747069" w:rsidR="00597B11" w:rsidRDefault="006C0C67">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772D5DF" w:rsidR="00597B11" w:rsidRDefault="006C0C67">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91B7D" w14:textId="77777777" w:rsidR="00C0233B" w:rsidRDefault="00C02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D1A43"/>
    <w:rsid w:val="002E00EE"/>
    <w:rsid w:val="002E1C50"/>
    <w:rsid w:val="0030384C"/>
    <w:rsid w:val="003172DC"/>
    <w:rsid w:val="003309EE"/>
    <w:rsid w:val="00336FFF"/>
    <w:rsid w:val="0035462D"/>
    <w:rsid w:val="003558E1"/>
    <w:rsid w:val="003765B8"/>
    <w:rsid w:val="00390CEC"/>
    <w:rsid w:val="00391D40"/>
    <w:rsid w:val="003A49C1"/>
    <w:rsid w:val="003A5097"/>
    <w:rsid w:val="003C3971"/>
    <w:rsid w:val="003D7E7B"/>
    <w:rsid w:val="003F7214"/>
    <w:rsid w:val="0041503E"/>
    <w:rsid w:val="0041528A"/>
    <w:rsid w:val="004217E9"/>
    <w:rsid w:val="00423334"/>
    <w:rsid w:val="004345EC"/>
    <w:rsid w:val="00437231"/>
    <w:rsid w:val="00447E8E"/>
    <w:rsid w:val="00465515"/>
    <w:rsid w:val="00470323"/>
    <w:rsid w:val="00496700"/>
    <w:rsid w:val="004B4E23"/>
    <w:rsid w:val="004D2D8C"/>
    <w:rsid w:val="004D31F5"/>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74724"/>
    <w:rsid w:val="005859F8"/>
    <w:rsid w:val="00597B11"/>
    <w:rsid w:val="005B3C1D"/>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7114"/>
    <w:rsid w:val="00647117"/>
    <w:rsid w:val="006546F5"/>
    <w:rsid w:val="00662483"/>
    <w:rsid w:val="00672E5C"/>
    <w:rsid w:val="006839FD"/>
    <w:rsid w:val="00687805"/>
    <w:rsid w:val="006A1E0F"/>
    <w:rsid w:val="006A323F"/>
    <w:rsid w:val="006B30D0"/>
    <w:rsid w:val="006B5D83"/>
    <w:rsid w:val="006B6724"/>
    <w:rsid w:val="006C0C67"/>
    <w:rsid w:val="006C3D95"/>
    <w:rsid w:val="006C6407"/>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44FC"/>
    <w:rsid w:val="007B600E"/>
    <w:rsid w:val="007B74F7"/>
    <w:rsid w:val="007F0F4A"/>
    <w:rsid w:val="007F2650"/>
    <w:rsid w:val="008028A4"/>
    <w:rsid w:val="008263DF"/>
    <w:rsid w:val="00830747"/>
    <w:rsid w:val="00841B73"/>
    <w:rsid w:val="00862811"/>
    <w:rsid w:val="008768CA"/>
    <w:rsid w:val="0088711E"/>
    <w:rsid w:val="008904FA"/>
    <w:rsid w:val="00891558"/>
    <w:rsid w:val="008925C8"/>
    <w:rsid w:val="008C384C"/>
    <w:rsid w:val="0090271F"/>
    <w:rsid w:val="00902E23"/>
    <w:rsid w:val="0090449B"/>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02E3"/>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656A1"/>
    <w:rsid w:val="00E77645"/>
    <w:rsid w:val="00E822FC"/>
    <w:rsid w:val="00E85E6D"/>
    <w:rsid w:val="00EA15B0"/>
    <w:rsid w:val="00EA5EA7"/>
    <w:rsid w:val="00EA784F"/>
    <w:rsid w:val="00EB05F5"/>
    <w:rsid w:val="00EC4A25"/>
    <w:rsid w:val="00ED2D5E"/>
    <w:rsid w:val="00ED3DBE"/>
    <w:rsid w:val="00EE3781"/>
    <w:rsid w:val="00EE38C4"/>
    <w:rsid w:val="00F025A2"/>
    <w:rsid w:val="00F04712"/>
    <w:rsid w:val="00F13360"/>
    <w:rsid w:val="00F21C1D"/>
    <w:rsid w:val="00F22EC7"/>
    <w:rsid w:val="00F2660C"/>
    <w:rsid w:val="00F325C8"/>
    <w:rsid w:val="00F653B8"/>
    <w:rsid w:val="00F76F80"/>
    <w:rsid w:val="00F80AB5"/>
    <w:rsid w:val="00F81791"/>
    <w:rsid w:val="00F9008D"/>
    <w:rsid w:val="00FA1266"/>
    <w:rsid w:val="00FC1192"/>
    <w:rsid w:val="00FC3E73"/>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187</Pages>
  <Words>42328</Words>
  <Characters>241276</Characters>
  <Application>Microsoft Office Word</Application>
  <DocSecurity>0</DocSecurity>
  <Lines>2010</Lines>
  <Paragraphs>566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283038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18</cp:revision>
  <cp:lastPrinted>2019-02-25T14:05:00Z</cp:lastPrinted>
  <dcterms:created xsi:type="dcterms:W3CDTF">2023-09-25T09:58:00Z</dcterms:created>
  <dcterms:modified xsi:type="dcterms:W3CDTF">2025-01-03T11:44:00Z</dcterms:modified>
</cp:coreProperties>
</file>