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DISPLAY TEXT Text Attributes Alignment [Left or Center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GET INKEY Text Attributes Alignment [Left or Center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GET IMPUT Text Attributes Alignment [Left or Center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PLAY TONE Text Attributes Alignment [Left or Center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SET UP MENU Text Attributes Alignment [Left or Center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SELECT ITEM Text Attributes Alignment [Left or Center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SEND SHORT MESSAGE Text Attributes Alignment [Left or Center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SEND SS Text Attributes Alignment [Left or Center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SEND USSD Text Attributes Alignment [Left or Center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SET UP CALL Text Attributes Alignment [Left or Center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SET UP IDLE MODE TEXT Text Attributes Alignment [Left or Center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RUN AT Text Attributes Alignment [Left or Center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SEND DTMF Text Attributes Alignment [Left or Center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LAUNCH BROWSER Text Attributes Alignment [Left or Center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OPEN CHANNEL Text Attributes Alignment [Left or Center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CLOSE CHANNEL Text Attributes Alignment [Left or Center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RECEIVE DATA Text Attributes Alignment [Left or Center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SEND DATA Text Attributes Alignment [Left or Center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1E033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3BF3BE1F" w:rsidR="00597B11" w:rsidRDefault="001E033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58BD14F0" w:rsidR="00597B11" w:rsidRDefault="001E033E">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BFCD438" w:rsidR="00597B11" w:rsidRDefault="001E033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347A2"/>
    <w:rsid w:val="002675F0"/>
    <w:rsid w:val="002727DD"/>
    <w:rsid w:val="002B11B9"/>
    <w:rsid w:val="002B2965"/>
    <w:rsid w:val="002B6339"/>
    <w:rsid w:val="002E00EE"/>
    <w:rsid w:val="002E1C50"/>
    <w:rsid w:val="0030384C"/>
    <w:rsid w:val="003172DC"/>
    <w:rsid w:val="0035462D"/>
    <w:rsid w:val="003765B8"/>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30F2E"/>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CE3F3C"/>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12</cp:revision>
  <cp:lastPrinted>2019-02-25T14:05:00Z</cp:lastPrinted>
  <dcterms:created xsi:type="dcterms:W3CDTF">2023-09-25T09:23:00Z</dcterms:created>
  <dcterms:modified xsi:type="dcterms:W3CDTF">2025-01-03T11:43:00Z</dcterms:modified>
</cp:coreProperties>
</file>