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05DD51AA"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C10E2E">
              <w:rPr>
                <w:noProof w:val="0"/>
              </w:rPr>
              <w:t>18.9.0</w:t>
            </w:r>
            <w:bookmarkEnd w:id="3"/>
            <w:r w:rsidR="00DA0E81" w:rsidRPr="00926D4D">
              <w:rPr>
                <w:noProof w:val="0"/>
              </w:rPr>
              <w:t xml:space="preserve"> </w:t>
            </w:r>
            <w:r w:rsidRPr="00926D4D">
              <w:rPr>
                <w:noProof w:val="0"/>
                <w:sz w:val="32"/>
              </w:rPr>
              <w:t>(</w:t>
            </w:r>
            <w:bookmarkStart w:id="4" w:name="issueDate"/>
            <w:r w:rsidR="00C10E2E">
              <w:rPr>
                <w:noProof w:val="0"/>
                <w:sz w:val="32"/>
              </w:rPr>
              <w:t>2024-12</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32AF6777" w14:textId="2347C242" w:rsidR="008734E2"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8734E2">
        <w:rPr>
          <w:noProof/>
        </w:rPr>
        <w:t>Foreword</w:t>
      </w:r>
      <w:r w:rsidR="008734E2">
        <w:rPr>
          <w:noProof/>
        </w:rPr>
        <w:tab/>
      </w:r>
      <w:r w:rsidR="008734E2">
        <w:rPr>
          <w:noProof/>
        </w:rPr>
        <w:fldChar w:fldCharType="begin" w:fldLock="1"/>
      </w:r>
      <w:r w:rsidR="008734E2">
        <w:rPr>
          <w:noProof/>
        </w:rPr>
        <w:instrText xml:space="preserve"> PAGEREF _Toc187401460 \h </w:instrText>
      </w:r>
      <w:r w:rsidR="008734E2">
        <w:rPr>
          <w:noProof/>
        </w:rPr>
      </w:r>
      <w:r w:rsidR="008734E2">
        <w:rPr>
          <w:noProof/>
        </w:rPr>
        <w:fldChar w:fldCharType="separate"/>
      </w:r>
      <w:r w:rsidR="008734E2">
        <w:rPr>
          <w:noProof/>
        </w:rPr>
        <w:t>8</w:t>
      </w:r>
      <w:r w:rsidR="008734E2">
        <w:rPr>
          <w:noProof/>
        </w:rPr>
        <w:fldChar w:fldCharType="end"/>
      </w:r>
    </w:p>
    <w:p w14:paraId="0E21094A" w14:textId="160D48FE"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_Toc187401461 \h </w:instrText>
      </w:r>
      <w:r>
        <w:rPr>
          <w:noProof/>
        </w:rPr>
      </w:r>
      <w:r>
        <w:rPr>
          <w:noProof/>
        </w:rPr>
        <w:fldChar w:fldCharType="separate"/>
      </w:r>
      <w:r>
        <w:rPr>
          <w:noProof/>
        </w:rPr>
        <w:t>10</w:t>
      </w:r>
      <w:r>
        <w:rPr>
          <w:noProof/>
        </w:rPr>
        <w:fldChar w:fldCharType="end"/>
      </w:r>
    </w:p>
    <w:p w14:paraId="246E1EAF" w14:textId="414B75BC"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_Toc187401462 \h </w:instrText>
      </w:r>
      <w:r>
        <w:rPr>
          <w:noProof/>
        </w:rPr>
      </w:r>
      <w:r>
        <w:rPr>
          <w:noProof/>
        </w:rPr>
        <w:fldChar w:fldCharType="separate"/>
      </w:r>
      <w:r>
        <w:rPr>
          <w:noProof/>
        </w:rPr>
        <w:t>10</w:t>
      </w:r>
      <w:r>
        <w:rPr>
          <w:noProof/>
        </w:rPr>
        <w:fldChar w:fldCharType="end"/>
      </w:r>
    </w:p>
    <w:p w14:paraId="2F9BE3A6" w14:textId="4A92ACDC"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_Toc187401463 \h </w:instrText>
      </w:r>
      <w:r>
        <w:rPr>
          <w:noProof/>
        </w:rPr>
      </w:r>
      <w:r>
        <w:rPr>
          <w:noProof/>
        </w:rPr>
        <w:fldChar w:fldCharType="separate"/>
      </w:r>
      <w:r>
        <w:rPr>
          <w:noProof/>
        </w:rPr>
        <w:t>11</w:t>
      </w:r>
      <w:r>
        <w:rPr>
          <w:noProof/>
        </w:rPr>
        <w:fldChar w:fldCharType="end"/>
      </w:r>
    </w:p>
    <w:p w14:paraId="0A791EC1" w14:textId="69FA9583"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_Toc187401464 \h </w:instrText>
      </w:r>
      <w:r>
        <w:rPr>
          <w:noProof/>
        </w:rPr>
      </w:r>
      <w:r>
        <w:rPr>
          <w:noProof/>
        </w:rPr>
        <w:fldChar w:fldCharType="separate"/>
      </w:r>
      <w:r>
        <w:rPr>
          <w:noProof/>
        </w:rPr>
        <w:t>11</w:t>
      </w:r>
      <w:r>
        <w:rPr>
          <w:noProof/>
        </w:rPr>
        <w:fldChar w:fldCharType="end"/>
      </w:r>
    </w:p>
    <w:p w14:paraId="639D79DC" w14:textId="2122A32F"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_Toc187401465 \h </w:instrText>
      </w:r>
      <w:r>
        <w:rPr>
          <w:noProof/>
        </w:rPr>
      </w:r>
      <w:r>
        <w:rPr>
          <w:noProof/>
        </w:rPr>
        <w:fldChar w:fldCharType="separate"/>
      </w:r>
      <w:r>
        <w:rPr>
          <w:noProof/>
        </w:rPr>
        <w:t>11</w:t>
      </w:r>
      <w:r>
        <w:rPr>
          <w:noProof/>
        </w:rPr>
        <w:fldChar w:fldCharType="end"/>
      </w:r>
    </w:p>
    <w:p w14:paraId="2B58E7C5" w14:textId="081F9A3D"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_Toc187401466 \h </w:instrText>
      </w:r>
      <w:r>
        <w:rPr>
          <w:noProof/>
        </w:rPr>
      </w:r>
      <w:r>
        <w:rPr>
          <w:noProof/>
        </w:rPr>
        <w:fldChar w:fldCharType="separate"/>
      </w:r>
      <w:r>
        <w:rPr>
          <w:noProof/>
        </w:rPr>
        <w:t>11</w:t>
      </w:r>
      <w:r>
        <w:rPr>
          <w:noProof/>
        </w:rPr>
        <w:fldChar w:fldCharType="end"/>
      </w:r>
    </w:p>
    <w:p w14:paraId="0CC02F82" w14:textId="11108B02"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_Toc187401467 \h </w:instrText>
      </w:r>
      <w:r>
        <w:rPr>
          <w:noProof/>
        </w:rPr>
      </w:r>
      <w:r>
        <w:rPr>
          <w:noProof/>
        </w:rPr>
        <w:fldChar w:fldCharType="separate"/>
      </w:r>
      <w:r>
        <w:rPr>
          <w:noProof/>
        </w:rPr>
        <w:t>12</w:t>
      </w:r>
      <w:r>
        <w:rPr>
          <w:noProof/>
        </w:rPr>
        <w:fldChar w:fldCharType="end"/>
      </w:r>
    </w:p>
    <w:p w14:paraId="43EB57E2" w14:textId="76A0F26F"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_Toc187401468 \h </w:instrText>
      </w:r>
      <w:r>
        <w:rPr>
          <w:noProof/>
        </w:rPr>
      </w:r>
      <w:r>
        <w:rPr>
          <w:noProof/>
        </w:rPr>
        <w:fldChar w:fldCharType="separate"/>
      </w:r>
      <w:r>
        <w:rPr>
          <w:noProof/>
        </w:rPr>
        <w:t>12</w:t>
      </w:r>
      <w:r>
        <w:rPr>
          <w:noProof/>
        </w:rPr>
        <w:fldChar w:fldCharType="end"/>
      </w:r>
    </w:p>
    <w:p w14:paraId="369741C8" w14:textId="2607F95E"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_Toc187401469 \h </w:instrText>
      </w:r>
      <w:r>
        <w:rPr>
          <w:noProof/>
        </w:rPr>
      </w:r>
      <w:r>
        <w:rPr>
          <w:noProof/>
        </w:rPr>
        <w:fldChar w:fldCharType="separate"/>
      </w:r>
      <w:r>
        <w:rPr>
          <w:noProof/>
        </w:rPr>
        <w:t>12</w:t>
      </w:r>
      <w:r>
        <w:rPr>
          <w:noProof/>
        </w:rPr>
        <w:fldChar w:fldCharType="end"/>
      </w:r>
    </w:p>
    <w:p w14:paraId="63C376D6" w14:textId="64DB7D9C"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_Toc187401470 \h </w:instrText>
      </w:r>
      <w:r>
        <w:rPr>
          <w:noProof/>
        </w:rPr>
      </w:r>
      <w:r>
        <w:rPr>
          <w:noProof/>
        </w:rPr>
        <w:fldChar w:fldCharType="separate"/>
      </w:r>
      <w:r>
        <w:rPr>
          <w:noProof/>
        </w:rPr>
        <w:t>12</w:t>
      </w:r>
      <w:r>
        <w:rPr>
          <w:noProof/>
        </w:rPr>
        <w:fldChar w:fldCharType="end"/>
      </w:r>
    </w:p>
    <w:p w14:paraId="5CB2E022" w14:textId="40DF0C0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_Toc187401471 \h </w:instrText>
      </w:r>
      <w:r>
        <w:rPr>
          <w:noProof/>
        </w:rPr>
      </w:r>
      <w:r>
        <w:rPr>
          <w:noProof/>
        </w:rPr>
        <w:fldChar w:fldCharType="separate"/>
      </w:r>
      <w:r>
        <w:rPr>
          <w:noProof/>
        </w:rPr>
        <w:t>12</w:t>
      </w:r>
      <w:r>
        <w:rPr>
          <w:noProof/>
        </w:rPr>
        <w:fldChar w:fldCharType="end"/>
      </w:r>
    </w:p>
    <w:p w14:paraId="554D63DF" w14:textId="5BF0087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_Toc187401472 \h </w:instrText>
      </w:r>
      <w:r>
        <w:rPr>
          <w:noProof/>
        </w:rPr>
      </w:r>
      <w:r>
        <w:rPr>
          <w:noProof/>
        </w:rPr>
        <w:fldChar w:fldCharType="separate"/>
      </w:r>
      <w:r>
        <w:rPr>
          <w:noProof/>
        </w:rPr>
        <w:t>13</w:t>
      </w:r>
      <w:r>
        <w:rPr>
          <w:noProof/>
        </w:rPr>
        <w:fldChar w:fldCharType="end"/>
      </w:r>
    </w:p>
    <w:p w14:paraId="14FD54F4" w14:textId="45E59B8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_Toc187401473 \h </w:instrText>
      </w:r>
      <w:r>
        <w:rPr>
          <w:noProof/>
        </w:rPr>
      </w:r>
      <w:r>
        <w:rPr>
          <w:noProof/>
        </w:rPr>
        <w:fldChar w:fldCharType="separate"/>
      </w:r>
      <w:r>
        <w:rPr>
          <w:noProof/>
        </w:rPr>
        <w:t>13</w:t>
      </w:r>
      <w:r>
        <w:rPr>
          <w:noProof/>
        </w:rPr>
        <w:fldChar w:fldCharType="end"/>
      </w:r>
    </w:p>
    <w:p w14:paraId="55B0E08B" w14:textId="780BD400"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_Toc187401474 \h </w:instrText>
      </w:r>
      <w:r>
        <w:rPr>
          <w:noProof/>
        </w:rPr>
      </w:r>
      <w:r>
        <w:rPr>
          <w:noProof/>
        </w:rPr>
        <w:fldChar w:fldCharType="separate"/>
      </w:r>
      <w:r>
        <w:rPr>
          <w:noProof/>
        </w:rPr>
        <w:t>13</w:t>
      </w:r>
      <w:r>
        <w:rPr>
          <w:noProof/>
        </w:rPr>
        <w:fldChar w:fldCharType="end"/>
      </w:r>
    </w:p>
    <w:p w14:paraId="7DA30E68" w14:textId="05A52BA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_Toc187401475 \h </w:instrText>
      </w:r>
      <w:r>
        <w:rPr>
          <w:noProof/>
        </w:rPr>
      </w:r>
      <w:r>
        <w:rPr>
          <w:noProof/>
        </w:rPr>
        <w:fldChar w:fldCharType="separate"/>
      </w:r>
      <w:r>
        <w:rPr>
          <w:noProof/>
        </w:rPr>
        <w:t>13</w:t>
      </w:r>
      <w:r>
        <w:rPr>
          <w:noProof/>
        </w:rPr>
        <w:fldChar w:fldCharType="end"/>
      </w:r>
    </w:p>
    <w:p w14:paraId="736CAAC8" w14:textId="1C16BCB2"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_Toc187401476 \h </w:instrText>
      </w:r>
      <w:r>
        <w:rPr>
          <w:noProof/>
        </w:rPr>
      </w:r>
      <w:r>
        <w:rPr>
          <w:noProof/>
        </w:rPr>
        <w:fldChar w:fldCharType="separate"/>
      </w:r>
      <w:r>
        <w:rPr>
          <w:noProof/>
        </w:rPr>
        <w:t>13</w:t>
      </w:r>
      <w:r>
        <w:rPr>
          <w:noProof/>
        </w:rPr>
        <w:fldChar w:fldCharType="end"/>
      </w:r>
    </w:p>
    <w:p w14:paraId="2AE0B65D" w14:textId="1ECFD01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_Toc187401477 \h </w:instrText>
      </w:r>
      <w:r>
        <w:rPr>
          <w:noProof/>
        </w:rPr>
      </w:r>
      <w:r>
        <w:rPr>
          <w:noProof/>
        </w:rPr>
        <w:fldChar w:fldCharType="separate"/>
      </w:r>
      <w:r>
        <w:rPr>
          <w:noProof/>
        </w:rPr>
        <w:t>13</w:t>
      </w:r>
      <w:r>
        <w:rPr>
          <w:noProof/>
        </w:rPr>
        <w:fldChar w:fldCharType="end"/>
      </w:r>
    </w:p>
    <w:p w14:paraId="09C0E36F" w14:textId="5771F1A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_Toc187401478 \h </w:instrText>
      </w:r>
      <w:r>
        <w:rPr>
          <w:noProof/>
        </w:rPr>
      </w:r>
      <w:r>
        <w:rPr>
          <w:noProof/>
        </w:rPr>
        <w:fldChar w:fldCharType="separate"/>
      </w:r>
      <w:r>
        <w:rPr>
          <w:noProof/>
        </w:rPr>
        <w:t>14</w:t>
      </w:r>
      <w:r>
        <w:rPr>
          <w:noProof/>
        </w:rPr>
        <w:fldChar w:fldCharType="end"/>
      </w:r>
    </w:p>
    <w:p w14:paraId="47E1BE0A" w14:textId="6F2CB26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_Toc187401479 \h </w:instrText>
      </w:r>
      <w:r>
        <w:rPr>
          <w:noProof/>
        </w:rPr>
      </w:r>
      <w:r>
        <w:rPr>
          <w:noProof/>
        </w:rPr>
        <w:fldChar w:fldCharType="separate"/>
      </w:r>
      <w:r>
        <w:rPr>
          <w:noProof/>
        </w:rPr>
        <w:t>14</w:t>
      </w:r>
      <w:r>
        <w:rPr>
          <w:noProof/>
        </w:rPr>
        <w:fldChar w:fldCharType="end"/>
      </w:r>
    </w:p>
    <w:p w14:paraId="3A445F9F" w14:textId="03B973B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_Toc187401480 \h </w:instrText>
      </w:r>
      <w:r>
        <w:rPr>
          <w:noProof/>
        </w:rPr>
      </w:r>
      <w:r>
        <w:rPr>
          <w:noProof/>
        </w:rPr>
        <w:fldChar w:fldCharType="separate"/>
      </w:r>
      <w:r>
        <w:rPr>
          <w:noProof/>
        </w:rPr>
        <w:t>14</w:t>
      </w:r>
      <w:r>
        <w:rPr>
          <w:noProof/>
        </w:rPr>
        <w:fldChar w:fldCharType="end"/>
      </w:r>
    </w:p>
    <w:p w14:paraId="6C15365E" w14:textId="036C592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_Toc187401481 \h </w:instrText>
      </w:r>
      <w:r>
        <w:rPr>
          <w:noProof/>
        </w:rPr>
      </w:r>
      <w:r>
        <w:rPr>
          <w:noProof/>
        </w:rPr>
        <w:fldChar w:fldCharType="separate"/>
      </w:r>
      <w:r>
        <w:rPr>
          <w:noProof/>
        </w:rPr>
        <w:t>14</w:t>
      </w:r>
      <w:r>
        <w:rPr>
          <w:noProof/>
        </w:rPr>
        <w:fldChar w:fldCharType="end"/>
      </w:r>
    </w:p>
    <w:p w14:paraId="04D3ABAA" w14:textId="497821EF"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_Toc187401482 \h </w:instrText>
      </w:r>
      <w:r>
        <w:rPr>
          <w:noProof/>
        </w:rPr>
      </w:r>
      <w:r>
        <w:rPr>
          <w:noProof/>
        </w:rPr>
        <w:fldChar w:fldCharType="separate"/>
      </w:r>
      <w:r>
        <w:rPr>
          <w:noProof/>
        </w:rPr>
        <w:t>14</w:t>
      </w:r>
      <w:r>
        <w:rPr>
          <w:noProof/>
        </w:rPr>
        <w:fldChar w:fldCharType="end"/>
      </w:r>
    </w:p>
    <w:p w14:paraId="476D4172" w14:textId="365F21E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_Toc187401483 \h </w:instrText>
      </w:r>
      <w:r>
        <w:rPr>
          <w:noProof/>
        </w:rPr>
      </w:r>
      <w:r>
        <w:rPr>
          <w:noProof/>
        </w:rPr>
        <w:fldChar w:fldCharType="separate"/>
      </w:r>
      <w:r>
        <w:rPr>
          <w:noProof/>
        </w:rPr>
        <w:t>14</w:t>
      </w:r>
      <w:r>
        <w:rPr>
          <w:noProof/>
        </w:rPr>
        <w:fldChar w:fldCharType="end"/>
      </w:r>
    </w:p>
    <w:p w14:paraId="45747E17" w14:textId="56E5F72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_Toc187401484 \h </w:instrText>
      </w:r>
      <w:r>
        <w:rPr>
          <w:noProof/>
        </w:rPr>
      </w:r>
      <w:r>
        <w:rPr>
          <w:noProof/>
        </w:rPr>
        <w:fldChar w:fldCharType="separate"/>
      </w:r>
      <w:r>
        <w:rPr>
          <w:noProof/>
        </w:rPr>
        <w:t>14</w:t>
      </w:r>
      <w:r>
        <w:rPr>
          <w:noProof/>
        </w:rPr>
        <w:fldChar w:fldCharType="end"/>
      </w:r>
    </w:p>
    <w:p w14:paraId="211623BB" w14:textId="6F446B9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_Toc187401485 \h </w:instrText>
      </w:r>
      <w:r>
        <w:rPr>
          <w:noProof/>
        </w:rPr>
      </w:r>
      <w:r>
        <w:rPr>
          <w:noProof/>
        </w:rPr>
        <w:fldChar w:fldCharType="separate"/>
      </w:r>
      <w:r>
        <w:rPr>
          <w:noProof/>
        </w:rPr>
        <w:t>15</w:t>
      </w:r>
      <w:r>
        <w:rPr>
          <w:noProof/>
        </w:rPr>
        <w:fldChar w:fldCharType="end"/>
      </w:r>
    </w:p>
    <w:p w14:paraId="69657B92" w14:textId="031AA54F"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_Toc187401486 \h </w:instrText>
      </w:r>
      <w:r>
        <w:rPr>
          <w:noProof/>
        </w:rPr>
      </w:r>
      <w:r>
        <w:rPr>
          <w:noProof/>
        </w:rPr>
        <w:fldChar w:fldCharType="separate"/>
      </w:r>
      <w:r>
        <w:rPr>
          <w:noProof/>
        </w:rPr>
        <w:t>16</w:t>
      </w:r>
      <w:r>
        <w:rPr>
          <w:noProof/>
        </w:rPr>
        <w:fldChar w:fldCharType="end"/>
      </w:r>
    </w:p>
    <w:p w14:paraId="75428A8B" w14:textId="52D1CB07"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_Toc187401487 \h </w:instrText>
      </w:r>
      <w:r>
        <w:rPr>
          <w:noProof/>
        </w:rPr>
      </w:r>
      <w:r>
        <w:rPr>
          <w:noProof/>
        </w:rPr>
        <w:fldChar w:fldCharType="separate"/>
      </w:r>
      <w:r>
        <w:rPr>
          <w:noProof/>
        </w:rPr>
        <w:t>17</w:t>
      </w:r>
      <w:r>
        <w:rPr>
          <w:noProof/>
        </w:rPr>
        <w:fldChar w:fldCharType="end"/>
      </w:r>
    </w:p>
    <w:p w14:paraId="14C9F607" w14:textId="4C6FE61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_Toc187401488 \h </w:instrText>
      </w:r>
      <w:r>
        <w:rPr>
          <w:noProof/>
        </w:rPr>
      </w:r>
      <w:r>
        <w:rPr>
          <w:noProof/>
        </w:rPr>
        <w:fldChar w:fldCharType="separate"/>
      </w:r>
      <w:r>
        <w:rPr>
          <w:noProof/>
        </w:rPr>
        <w:t>17</w:t>
      </w:r>
      <w:r>
        <w:rPr>
          <w:noProof/>
        </w:rPr>
        <w:fldChar w:fldCharType="end"/>
      </w:r>
    </w:p>
    <w:p w14:paraId="22F02404" w14:textId="06467D4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_Toc187401489 \h </w:instrText>
      </w:r>
      <w:r>
        <w:rPr>
          <w:noProof/>
        </w:rPr>
      </w:r>
      <w:r>
        <w:rPr>
          <w:noProof/>
        </w:rPr>
        <w:fldChar w:fldCharType="separate"/>
      </w:r>
      <w:r>
        <w:rPr>
          <w:noProof/>
        </w:rPr>
        <w:t>17</w:t>
      </w:r>
      <w:r>
        <w:rPr>
          <w:noProof/>
        </w:rPr>
        <w:fldChar w:fldCharType="end"/>
      </w:r>
    </w:p>
    <w:p w14:paraId="71A26D24" w14:textId="7C5D1AD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_Toc187401490 \h </w:instrText>
      </w:r>
      <w:r>
        <w:rPr>
          <w:noProof/>
        </w:rPr>
      </w:r>
      <w:r>
        <w:rPr>
          <w:noProof/>
        </w:rPr>
        <w:fldChar w:fldCharType="separate"/>
      </w:r>
      <w:r>
        <w:rPr>
          <w:noProof/>
        </w:rPr>
        <w:t>17</w:t>
      </w:r>
      <w:r>
        <w:rPr>
          <w:noProof/>
        </w:rPr>
        <w:fldChar w:fldCharType="end"/>
      </w:r>
    </w:p>
    <w:p w14:paraId="7F41E70D" w14:textId="6F54A45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_Toc187401491 \h </w:instrText>
      </w:r>
      <w:r>
        <w:rPr>
          <w:noProof/>
        </w:rPr>
      </w:r>
      <w:r>
        <w:rPr>
          <w:noProof/>
        </w:rPr>
        <w:fldChar w:fldCharType="separate"/>
      </w:r>
      <w:r>
        <w:rPr>
          <w:noProof/>
        </w:rPr>
        <w:t>17</w:t>
      </w:r>
      <w:r>
        <w:rPr>
          <w:noProof/>
        </w:rPr>
        <w:fldChar w:fldCharType="end"/>
      </w:r>
    </w:p>
    <w:p w14:paraId="1E49C9FF" w14:textId="641E203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_Toc187401492 \h </w:instrText>
      </w:r>
      <w:r>
        <w:rPr>
          <w:noProof/>
        </w:rPr>
      </w:r>
      <w:r>
        <w:rPr>
          <w:noProof/>
        </w:rPr>
        <w:fldChar w:fldCharType="separate"/>
      </w:r>
      <w:r>
        <w:rPr>
          <w:noProof/>
        </w:rPr>
        <w:t>18</w:t>
      </w:r>
      <w:r>
        <w:rPr>
          <w:noProof/>
        </w:rPr>
        <w:fldChar w:fldCharType="end"/>
      </w:r>
    </w:p>
    <w:p w14:paraId="0FD70140" w14:textId="19E4E24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_Toc187401493 \h </w:instrText>
      </w:r>
      <w:r>
        <w:rPr>
          <w:noProof/>
        </w:rPr>
      </w:r>
      <w:r>
        <w:rPr>
          <w:noProof/>
        </w:rPr>
        <w:fldChar w:fldCharType="separate"/>
      </w:r>
      <w:r>
        <w:rPr>
          <w:noProof/>
        </w:rPr>
        <w:t>18</w:t>
      </w:r>
      <w:r>
        <w:rPr>
          <w:noProof/>
        </w:rPr>
        <w:fldChar w:fldCharType="end"/>
      </w:r>
    </w:p>
    <w:p w14:paraId="46579DE9" w14:textId="65FEA55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_Toc187401494 \h </w:instrText>
      </w:r>
      <w:r>
        <w:rPr>
          <w:noProof/>
        </w:rPr>
      </w:r>
      <w:r>
        <w:rPr>
          <w:noProof/>
        </w:rPr>
        <w:fldChar w:fldCharType="separate"/>
      </w:r>
      <w:r>
        <w:rPr>
          <w:noProof/>
        </w:rPr>
        <w:t>18</w:t>
      </w:r>
      <w:r>
        <w:rPr>
          <w:noProof/>
        </w:rPr>
        <w:fldChar w:fldCharType="end"/>
      </w:r>
    </w:p>
    <w:p w14:paraId="2A51CD2F" w14:textId="7C5F49A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_Toc187401495 \h </w:instrText>
      </w:r>
      <w:r>
        <w:rPr>
          <w:noProof/>
        </w:rPr>
      </w:r>
      <w:r>
        <w:rPr>
          <w:noProof/>
        </w:rPr>
        <w:fldChar w:fldCharType="separate"/>
      </w:r>
      <w:r>
        <w:rPr>
          <w:noProof/>
        </w:rPr>
        <w:t>18</w:t>
      </w:r>
      <w:r>
        <w:rPr>
          <w:noProof/>
        </w:rPr>
        <w:fldChar w:fldCharType="end"/>
      </w:r>
    </w:p>
    <w:p w14:paraId="1F39603D" w14:textId="50A68EF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_Toc187401496 \h </w:instrText>
      </w:r>
      <w:r>
        <w:rPr>
          <w:noProof/>
        </w:rPr>
      </w:r>
      <w:r>
        <w:rPr>
          <w:noProof/>
        </w:rPr>
        <w:fldChar w:fldCharType="separate"/>
      </w:r>
      <w:r>
        <w:rPr>
          <w:noProof/>
        </w:rPr>
        <w:t>18</w:t>
      </w:r>
      <w:r>
        <w:rPr>
          <w:noProof/>
        </w:rPr>
        <w:fldChar w:fldCharType="end"/>
      </w:r>
    </w:p>
    <w:p w14:paraId="772DC7AB" w14:textId="6667987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_Toc187401497 \h </w:instrText>
      </w:r>
      <w:r>
        <w:rPr>
          <w:noProof/>
        </w:rPr>
      </w:r>
      <w:r>
        <w:rPr>
          <w:noProof/>
        </w:rPr>
        <w:fldChar w:fldCharType="separate"/>
      </w:r>
      <w:r>
        <w:rPr>
          <w:noProof/>
        </w:rPr>
        <w:t>18</w:t>
      </w:r>
      <w:r>
        <w:rPr>
          <w:noProof/>
        </w:rPr>
        <w:fldChar w:fldCharType="end"/>
      </w:r>
    </w:p>
    <w:p w14:paraId="3251DE36" w14:textId="585FB34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_Toc187401498 \h </w:instrText>
      </w:r>
      <w:r>
        <w:rPr>
          <w:noProof/>
        </w:rPr>
      </w:r>
      <w:r>
        <w:rPr>
          <w:noProof/>
        </w:rPr>
        <w:fldChar w:fldCharType="separate"/>
      </w:r>
      <w:r>
        <w:rPr>
          <w:noProof/>
        </w:rPr>
        <w:t>19</w:t>
      </w:r>
      <w:r>
        <w:rPr>
          <w:noProof/>
        </w:rPr>
        <w:fldChar w:fldCharType="end"/>
      </w:r>
    </w:p>
    <w:p w14:paraId="09C69776" w14:textId="7296F0E4"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_Toc187401499 \h </w:instrText>
      </w:r>
      <w:r>
        <w:rPr>
          <w:noProof/>
        </w:rPr>
      </w:r>
      <w:r>
        <w:rPr>
          <w:noProof/>
        </w:rPr>
        <w:fldChar w:fldCharType="separate"/>
      </w:r>
      <w:r>
        <w:rPr>
          <w:noProof/>
        </w:rPr>
        <w:t>19</w:t>
      </w:r>
      <w:r>
        <w:rPr>
          <w:noProof/>
        </w:rPr>
        <w:fldChar w:fldCharType="end"/>
      </w:r>
    </w:p>
    <w:p w14:paraId="22AD352E" w14:textId="0CF50F3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_Toc187401500 \h </w:instrText>
      </w:r>
      <w:r>
        <w:rPr>
          <w:noProof/>
        </w:rPr>
      </w:r>
      <w:r>
        <w:rPr>
          <w:noProof/>
        </w:rPr>
        <w:fldChar w:fldCharType="separate"/>
      </w:r>
      <w:r>
        <w:rPr>
          <w:noProof/>
        </w:rPr>
        <w:t>19</w:t>
      </w:r>
      <w:r>
        <w:rPr>
          <w:noProof/>
        </w:rPr>
        <w:fldChar w:fldCharType="end"/>
      </w:r>
    </w:p>
    <w:p w14:paraId="69DDD8BC" w14:textId="186DD26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_Toc187401501 \h </w:instrText>
      </w:r>
      <w:r>
        <w:rPr>
          <w:noProof/>
        </w:rPr>
      </w:r>
      <w:r>
        <w:rPr>
          <w:noProof/>
        </w:rPr>
        <w:fldChar w:fldCharType="separate"/>
      </w:r>
      <w:r>
        <w:rPr>
          <w:noProof/>
        </w:rPr>
        <w:t>19</w:t>
      </w:r>
      <w:r>
        <w:rPr>
          <w:noProof/>
        </w:rPr>
        <w:fldChar w:fldCharType="end"/>
      </w:r>
    </w:p>
    <w:p w14:paraId="7ED098E2" w14:textId="005F902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_Toc187401502 \h </w:instrText>
      </w:r>
      <w:r>
        <w:rPr>
          <w:noProof/>
        </w:rPr>
      </w:r>
      <w:r>
        <w:rPr>
          <w:noProof/>
        </w:rPr>
        <w:fldChar w:fldCharType="separate"/>
      </w:r>
      <w:r>
        <w:rPr>
          <w:noProof/>
        </w:rPr>
        <w:t>20</w:t>
      </w:r>
      <w:r>
        <w:rPr>
          <w:noProof/>
        </w:rPr>
        <w:fldChar w:fldCharType="end"/>
      </w:r>
    </w:p>
    <w:p w14:paraId="23860838" w14:textId="6E1697D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_Toc187401503 \h </w:instrText>
      </w:r>
      <w:r>
        <w:rPr>
          <w:noProof/>
        </w:rPr>
      </w:r>
      <w:r>
        <w:rPr>
          <w:noProof/>
        </w:rPr>
        <w:fldChar w:fldCharType="separate"/>
      </w:r>
      <w:r>
        <w:rPr>
          <w:noProof/>
        </w:rPr>
        <w:t>20</w:t>
      </w:r>
      <w:r>
        <w:rPr>
          <w:noProof/>
        </w:rPr>
        <w:fldChar w:fldCharType="end"/>
      </w:r>
    </w:p>
    <w:p w14:paraId="67F61865" w14:textId="5835C53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_Toc187401504 \h </w:instrText>
      </w:r>
      <w:r>
        <w:rPr>
          <w:noProof/>
        </w:rPr>
      </w:r>
      <w:r>
        <w:rPr>
          <w:noProof/>
        </w:rPr>
        <w:fldChar w:fldCharType="separate"/>
      </w:r>
      <w:r>
        <w:rPr>
          <w:noProof/>
        </w:rPr>
        <w:t>21</w:t>
      </w:r>
      <w:r>
        <w:rPr>
          <w:noProof/>
        </w:rPr>
        <w:fldChar w:fldCharType="end"/>
      </w:r>
    </w:p>
    <w:p w14:paraId="6712C28A" w14:textId="37BEFED5"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_Toc187401505 \h </w:instrText>
      </w:r>
      <w:r>
        <w:rPr>
          <w:noProof/>
        </w:rPr>
      </w:r>
      <w:r>
        <w:rPr>
          <w:noProof/>
        </w:rPr>
        <w:fldChar w:fldCharType="separate"/>
      </w:r>
      <w:r>
        <w:rPr>
          <w:noProof/>
        </w:rPr>
        <w:t>21</w:t>
      </w:r>
      <w:r>
        <w:rPr>
          <w:noProof/>
        </w:rPr>
        <w:fldChar w:fldCharType="end"/>
      </w:r>
    </w:p>
    <w:p w14:paraId="55BE1EE5" w14:textId="48977051"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_Toc187401506 \h </w:instrText>
      </w:r>
      <w:r>
        <w:rPr>
          <w:noProof/>
        </w:rPr>
      </w:r>
      <w:r>
        <w:rPr>
          <w:noProof/>
        </w:rPr>
        <w:fldChar w:fldCharType="separate"/>
      </w:r>
      <w:r>
        <w:rPr>
          <w:noProof/>
        </w:rPr>
        <w:t>22</w:t>
      </w:r>
      <w:r>
        <w:rPr>
          <w:noProof/>
        </w:rPr>
        <w:fldChar w:fldCharType="end"/>
      </w:r>
    </w:p>
    <w:p w14:paraId="79B40D35" w14:textId="697394A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_Toc187401507 \h </w:instrText>
      </w:r>
      <w:r>
        <w:rPr>
          <w:noProof/>
        </w:rPr>
      </w:r>
      <w:r>
        <w:rPr>
          <w:noProof/>
        </w:rPr>
        <w:fldChar w:fldCharType="separate"/>
      </w:r>
      <w:r>
        <w:rPr>
          <w:noProof/>
        </w:rPr>
        <w:t>22</w:t>
      </w:r>
      <w:r>
        <w:rPr>
          <w:noProof/>
        </w:rPr>
        <w:fldChar w:fldCharType="end"/>
      </w:r>
    </w:p>
    <w:p w14:paraId="0B6B982D" w14:textId="33F7DA2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_Toc187401508 \h </w:instrText>
      </w:r>
      <w:r>
        <w:rPr>
          <w:noProof/>
        </w:rPr>
      </w:r>
      <w:r>
        <w:rPr>
          <w:noProof/>
        </w:rPr>
        <w:fldChar w:fldCharType="separate"/>
      </w:r>
      <w:r>
        <w:rPr>
          <w:noProof/>
        </w:rPr>
        <w:t>22</w:t>
      </w:r>
      <w:r>
        <w:rPr>
          <w:noProof/>
        </w:rPr>
        <w:fldChar w:fldCharType="end"/>
      </w:r>
    </w:p>
    <w:p w14:paraId="39B9BBCF" w14:textId="163875A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_Toc187401509 \h </w:instrText>
      </w:r>
      <w:r>
        <w:rPr>
          <w:noProof/>
        </w:rPr>
      </w:r>
      <w:r>
        <w:rPr>
          <w:noProof/>
        </w:rPr>
        <w:fldChar w:fldCharType="separate"/>
      </w:r>
      <w:r>
        <w:rPr>
          <w:noProof/>
        </w:rPr>
        <w:t>22</w:t>
      </w:r>
      <w:r>
        <w:rPr>
          <w:noProof/>
        </w:rPr>
        <w:fldChar w:fldCharType="end"/>
      </w:r>
    </w:p>
    <w:p w14:paraId="2566B64A" w14:textId="6322DF4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_Toc187401510 \h </w:instrText>
      </w:r>
      <w:r>
        <w:rPr>
          <w:noProof/>
        </w:rPr>
      </w:r>
      <w:r>
        <w:rPr>
          <w:noProof/>
        </w:rPr>
        <w:fldChar w:fldCharType="separate"/>
      </w:r>
      <w:r>
        <w:rPr>
          <w:noProof/>
        </w:rPr>
        <w:t>22</w:t>
      </w:r>
      <w:r>
        <w:rPr>
          <w:noProof/>
        </w:rPr>
        <w:fldChar w:fldCharType="end"/>
      </w:r>
    </w:p>
    <w:p w14:paraId="706BF04C" w14:textId="313F3C2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_Toc187401511 \h </w:instrText>
      </w:r>
      <w:r>
        <w:rPr>
          <w:noProof/>
        </w:rPr>
      </w:r>
      <w:r>
        <w:rPr>
          <w:noProof/>
        </w:rPr>
        <w:fldChar w:fldCharType="separate"/>
      </w:r>
      <w:r>
        <w:rPr>
          <w:noProof/>
        </w:rPr>
        <w:t>23</w:t>
      </w:r>
      <w:r>
        <w:rPr>
          <w:noProof/>
        </w:rPr>
        <w:fldChar w:fldCharType="end"/>
      </w:r>
    </w:p>
    <w:p w14:paraId="77EE9562" w14:textId="08DE14B9"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_Toc187401512 \h </w:instrText>
      </w:r>
      <w:r>
        <w:rPr>
          <w:noProof/>
        </w:rPr>
      </w:r>
      <w:r>
        <w:rPr>
          <w:noProof/>
        </w:rPr>
        <w:fldChar w:fldCharType="separate"/>
      </w:r>
      <w:r>
        <w:rPr>
          <w:noProof/>
        </w:rPr>
        <w:t>23</w:t>
      </w:r>
      <w:r>
        <w:rPr>
          <w:noProof/>
        </w:rPr>
        <w:fldChar w:fldCharType="end"/>
      </w:r>
    </w:p>
    <w:p w14:paraId="16E5C185" w14:textId="70FE977F"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_Toc187401513 \h </w:instrText>
      </w:r>
      <w:r>
        <w:rPr>
          <w:noProof/>
        </w:rPr>
      </w:r>
      <w:r>
        <w:rPr>
          <w:noProof/>
        </w:rPr>
        <w:fldChar w:fldCharType="separate"/>
      </w:r>
      <w:r>
        <w:rPr>
          <w:noProof/>
        </w:rPr>
        <w:t>23</w:t>
      </w:r>
      <w:r>
        <w:rPr>
          <w:noProof/>
        </w:rPr>
        <w:fldChar w:fldCharType="end"/>
      </w:r>
    </w:p>
    <w:p w14:paraId="073DDAF8" w14:textId="53D5B90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_Toc187401514 \h </w:instrText>
      </w:r>
      <w:r>
        <w:rPr>
          <w:noProof/>
        </w:rPr>
      </w:r>
      <w:r>
        <w:rPr>
          <w:noProof/>
        </w:rPr>
        <w:fldChar w:fldCharType="separate"/>
      </w:r>
      <w:r>
        <w:rPr>
          <w:noProof/>
        </w:rPr>
        <w:t>23</w:t>
      </w:r>
      <w:r>
        <w:rPr>
          <w:noProof/>
        </w:rPr>
        <w:fldChar w:fldCharType="end"/>
      </w:r>
    </w:p>
    <w:p w14:paraId="6B0612CA" w14:textId="3298A3F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_Toc187401515 \h </w:instrText>
      </w:r>
      <w:r>
        <w:rPr>
          <w:noProof/>
        </w:rPr>
      </w:r>
      <w:r>
        <w:rPr>
          <w:noProof/>
        </w:rPr>
        <w:fldChar w:fldCharType="separate"/>
      </w:r>
      <w:r>
        <w:rPr>
          <w:noProof/>
        </w:rPr>
        <w:t>23</w:t>
      </w:r>
      <w:r>
        <w:rPr>
          <w:noProof/>
        </w:rPr>
        <w:fldChar w:fldCharType="end"/>
      </w:r>
    </w:p>
    <w:p w14:paraId="630BC026" w14:textId="123709A0"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_Toc187401516 \h </w:instrText>
      </w:r>
      <w:r>
        <w:rPr>
          <w:noProof/>
        </w:rPr>
      </w:r>
      <w:r>
        <w:rPr>
          <w:noProof/>
        </w:rPr>
        <w:fldChar w:fldCharType="separate"/>
      </w:r>
      <w:r>
        <w:rPr>
          <w:noProof/>
        </w:rPr>
        <w:t>23</w:t>
      </w:r>
      <w:r>
        <w:rPr>
          <w:noProof/>
        </w:rPr>
        <w:fldChar w:fldCharType="end"/>
      </w:r>
    </w:p>
    <w:p w14:paraId="54D759E1" w14:textId="51DE31A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_Toc187401517 \h </w:instrText>
      </w:r>
      <w:r>
        <w:rPr>
          <w:noProof/>
        </w:rPr>
      </w:r>
      <w:r>
        <w:rPr>
          <w:noProof/>
        </w:rPr>
        <w:fldChar w:fldCharType="separate"/>
      </w:r>
      <w:r>
        <w:rPr>
          <w:noProof/>
        </w:rPr>
        <w:t>23</w:t>
      </w:r>
      <w:r>
        <w:rPr>
          <w:noProof/>
        </w:rPr>
        <w:fldChar w:fldCharType="end"/>
      </w:r>
    </w:p>
    <w:p w14:paraId="649FF20A" w14:textId="476E747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_Toc187401518 \h </w:instrText>
      </w:r>
      <w:r>
        <w:rPr>
          <w:noProof/>
        </w:rPr>
      </w:r>
      <w:r>
        <w:rPr>
          <w:noProof/>
        </w:rPr>
        <w:fldChar w:fldCharType="separate"/>
      </w:r>
      <w:r>
        <w:rPr>
          <w:noProof/>
        </w:rPr>
        <w:t>23</w:t>
      </w:r>
      <w:r>
        <w:rPr>
          <w:noProof/>
        </w:rPr>
        <w:fldChar w:fldCharType="end"/>
      </w:r>
    </w:p>
    <w:p w14:paraId="671559A6" w14:textId="1241470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_Toc187401519 \h </w:instrText>
      </w:r>
      <w:r>
        <w:rPr>
          <w:noProof/>
        </w:rPr>
      </w:r>
      <w:r>
        <w:rPr>
          <w:noProof/>
        </w:rPr>
        <w:fldChar w:fldCharType="separate"/>
      </w:r>
      <w:r>
        <w:rPr>
          <w:noProof/>
        </w:rPr>
        <w:t>23</w:t>
      </w:r>
      <w:r>
        <w:rPr>
          <w:noProof/>
        </w:rPr>
        <w:fldChar w:fldCharType="end"/>
      </w:r>
    </w:p>
    <w:p w14:paraId="391D2459" w14:textId="6C42EA97"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_Toc187401520 \h </w:instrText>
      </w:r>
      <w:r>
        <w:rPr>
          <w:noProof/>
        </w:rPr>
      </w:r>
      <w:r>
        <w:rPr>
          <w:noProof/>
        </w:rPr>
        <w:fldChar w:fldCharType="separate"/>
      </w:r>
      <w:r>
        <w:rPr>
          <w:noProof/>
        </w:rPr>
        <w:t>24</w:t>
      </w:r>
      <w:r>
        <w:rPr>
          <w:noProof/>
        </w:rPr>
        <w:fldChar w:fldCharType="end"/>
      </w:r>
    </w:p>
    <w:p w14:paraId="2E084B84" w14:textId="7AEDC7B4"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_Toc187401521 \h </w:instrText>
      </w:r>
      <w:r>
        <w:rPr>
          <w:noProof/>
        </w:rPr>
      </w:r>
      <w:r>
        <w:rPr>
          <w:noProof/>
        </w:rPr>
        <w:fldChar w:fldCharType="separate"/>
      </w:r>
      <w:r>
        <w:rPr>
          <w:noProof/>
        </w:rPr>
        <w:t>24</w:t>
      </w:r>
      <w:r>
        <w:rPr>
          <w:noProof/>
        </w:rPr>
        <w:fldChar w:fldCharType="end"/>
      </w:r>
    </w:p>
    <w:p w14:paraId="0F45D0FC" w14:textId="368FB0F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_Toc187401522 \h </w:instrText>
      </w:r>
      <w:r>
        <w:rPr>
          <w:noProof/>
        </w:rPr>
      </w:r>
      <w:r>
        <w:rPr>
          <w:noProof/>
        </w:rPr>
        <w:fldChar w:fldCharType="separate"/>
      </w:r>
      <w:r>
        <w:rPr>
          <w:noProof/>
        </w:rPr>
        <w:t>24</w:t>
      </w:r>
      <w:r>
        <w:rPr>
          <w:noProof/>
        </w:rPr>
        <w:fldChar w:fldCharType="end"/>
      </w:r>
    </w:p>
    <w:p w14:paraId="046F18B6" w14:textId="57601622"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_Toc187401523 \h </w:instrText>
      </w:r>
      <w:r>
        <w:rPr>
          <w:noProof/>
        </w:rPr>
      </w:r>
      <w:r>
        <w:rPr>
          <w:noProof/>
        </w:rPr>
        <w:fldChar w:fldCharType="separate"/>
      </w:r>
      <w:r>
        <w:rPr>
          <w:noProof/>
        </w:rPr>
        <w:t>25</w:t>
      </w:r>
      <w:r>
        <w:rPr>
          <w:noProof/>
        </w:rPr>
        <w:fldChar w:fldCharType="end"/>
      </w:r>
    </w:p>
    <w:p w14:paraId="3513A455" w14:textId="7C1EE8C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_Toc187401524 \h </w:instrText>
      </w:r>
      <w:r>
        <w:rPr>
          <w:noProof/>
        </w:rPr>
      </w:r>
      <w:r>
        <w:rPr>
          <w:noProof/>
        </w:rPr>
        <w:fldChar w:fldCharType="separate"/>
      </w:r>
      <w:r>
        <w:rPr>
          <w:noProof/>
        </w:rPr>
        <w:t>25</w:t>
      </w:r>
      <w:r>
        <w:rPr>
          <w:noProof/>
        </w:rPr>
        <w:fldChar w:fldCharType="end"/>
      </w:r>
    </w:p>
    <w:p w14:paraId="4D941CC8" w14:textId="01D6C2C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_Toc187401525 \h </w:instrText>
      </w:r>
      <w:r>
        <w:rPr>
          <w:noProof/>
        </w:rPr>
      </w:r>
      <w:r>
        <w:rPr>
          <w:noProof/>
        </w:rPr>
        <w:fldChar w:fldCharType="separate"/>
      </w:r>
      <w:r>
        <w:rPr>
          <w:noProof/>
        </w:rPr>
        <w:t>27</w:t>
      </w:r>
      <w:r>
        <w:rPr>
          <w:noProof/>
        </w:rPr>
        <w:fldChar w:fldCharType="end"/>
      </w:r>
    </w:p>
    <w:p w14:paraId="4620FE92" w14:textId="4CE9238A"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_Toc187401526 \h </w:instrText>
      </w:r>
      <w:r>
        <w:rPr>
          <w:noProof/>
        </w:rPr>
      </w:r>
      <w:r>
        <w:rPr>
          <w:noProof/>
        </w:rPr>
        <w:fldChar w:fldCharType="separate"/>
      </w:r>
      <w:r>
        <w:rPr>
          <w:noProof/>
        </w:rPr>
        <w:t>28</w:t>
      </w:r>
      <w:r>
        <w:rPr>
          <w:noProof/>
        </w:rPr>
        <w:fldChar w:fldCharType="end"/>
      </w:r>
    </w:p>
    <w:p w14:paraId="7AD2FFAD" w14:textId="2ED47AE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_Toc187401527 \h </w:instrText>
      </w:r>
      <w:r>
        <w:rPr>
          <w:noProof/>
        </w:rPr>
      </w:r>
      <w:r>
        <w:rPr>
          <w:noProof/>
        </w:rPr>
        <w:fldChar w:fldCharType="separate"/>
      </w:r>
      <w:r>
        <w:rPr>
          <w:noProof/>
        </w:rPr>
        <w:t>28</w:t>
      </w:r>
      <w:r>
        <w:rPr>
          <w:noProof/>
        </w:rPr>
        <w:fldChar w:fldCharType="end"/>
      </w:r>
    </w:p>
    <w:p w14:paraId="0BA78B7C" w14:textId="372EA89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_Toc187401528 \h </w:instrText>
      </w:r>
      <w:r>
        <w:rPr>
          <w:noProof/>
        </w:rPr>
      </w:r>
      <w:r>
        <w:rPr>
          <w:noProof/>
        </w:rPr>
        <w:fldChar w:fldCharType="separate"/>
      </w:r>
      <w:r>
        <w:rPr>
          <w:noProof/>
        </w:rPr>
        <w:t>28</w:t>
      </w:r>
      <w:r>
        <w:rPr>
          <w:noProof/>
        </w:rPr>
        <w:fldChar w:fldCharType="end"/>
      </w:r>
    </w:p>
    <w:p w14:paraId="359EBC6F" w14:textId="425389B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_Toc187401529 \h </w:instrText>
      </w:r>
      <w:r>
        <w:rPr>
          <w:noProof/>
        </w:rPr>
      </w:r>
      <w:r>
        <w:rPr>
          <w:noProof/>
        </w:rPr>
        <w:fldChar w:fldCharType="separate"/>
      </w:r>
      <w:r>
        <w:rPr>
          <w:noProof/>
        </w:rPr>
        <w:t>28</w:t>
      </w:r>
      <w:r>
        <w:rPr>
          <w:noProof/>
        </w:rPr>
        <w:fldChar w:fldCharType="end"/>
      </w:r>
    </w:p>
    <w:p w14:paraId="25AFC47E" w14:textId="73FAFF6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_Toc187401530 \h </w:instrText>
      </w:r>
      <w:r>
        <w:rPr>
          <w:noProof/>
        </w:rPr>
      </w:r>
      <w:r>
        <w:rPr>
          <w:noProof/>
        </w:rPr>
        <w:fldChar w:fldCharType="separate"/>
      </w:r>
      <w:r>
        <w:rPr>
          <w:noProof/>
        </w:rPr>
        <w:t>28</w:t>
      </w:r>
      <w:r>
        <w:rPr>
          <w:noProof/>
        </w:rPr>
        <w:fldChar w:fldCharType="end"/>
      </w:r>
    </w:p>
    <w:p w14:paraId="6311EB44" w14:textId="0E081AD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_Toc187401531 \h </w:instrText>
      </w:r>
      <w:r>
        <w:rPr>
          <w:noProof/>
        </w:rPr>
      </w:r>
      <w:r>
        <w:rPr>
          <w:noProof/>
        </w:rPr>
        <w:fldChar w:fldCharType="separate"/>
      </w:r>
      <w:r>
        <w:rPr>
          <w:noProof/>
        </w:rPr>
        <w:t>28</w:t>
      </w:r>
      <w:r>
        <w:rPr>
          <w:noProof/>
        </w:rPr>
        <w:fldChar w:fldCharType="end"/>
      </w:r>
    </w:p>
    <w:p w14:paraId="417B7335" w14:textId="687E57A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_Toc187401532 \h </w:instrText>
      </w:r>
      <w:r>
        <w:rPr>
          <w:noProof/>
        </w:rPr>
      </w:r>
      <w:r>
        <w:rPr>
          <w:noProof/>
        </w:rPr>
        <w:fldChar w:fldCharType="separate"/>
      </w:r>
      <w:r>
        <w:rPr>
          <w:noProof/>
        </w:rPr>
        <w:t>28</w:t>
      </w:r>
      <w:r>
        <w:rPr>
          <w:noProof/>
        </w:rPr>
        <w:fldChar w:fldCharType="end"/>
      </w:r>
    </w:p>
    <w:p w14:paraId="37FF9A7C" w14:textId="73AE01A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_Toc187401533 \h </w:instrText>
      </w:r>
      <w:r>
        <w:rPr>
          <w:noProof/>
        </w:rPr>
      </w:r>
      <w:r>
        <w:rPr>
          <w:noProof/>
        </w:rPr>
        <w:fldChar w:fldCharType="separate"/>
      </w:r>
      <w:r>
        <w:rPr>
          <w:noProof/>
        </w:rPr>
        <w:t>28</w:t>
      </w:r>
      <w:r>
        <w:rPr>
          <w:noProof/>
        </w:rPr>
        <w:fldChar w:fldCharType="end"/>
      </w:r>
    </w:p>
    <w:p w14:paraId="63D665E7" w14:textId="026E1EE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_Toc187401534 \h </w:instrText>
      </w:r>
      <w:r>
        <w:rPr>
          <w:noProof/>
        </w:rPr>
      </w:r>
      <w:r>
        <w:rPr>
          <w:noProof/>
        </w:rPr>
        <w:fldChar w:fldCharType="separate"/>
      </w:r>
      <w:r>
        <w:rPr>
          <w:noProof/>
        </w:rPr>
        <w:t>29</w:t>
      </w:r>
      <w:r>
        <w:rPr>
          <w:noProof/>
        </w:rPr>
        <w:fldChar w:fldCharType="end"/>
      </w:r>
    </w:p>
    <w:p w14:paraId="33104D79" w14:textId="5B339EE5"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_Toc187401535 \h </w:instrText>
      </w:r>
      <w:r>
        <w:rPr>
          <w:noProof/>
        </w:rPr>
      </w:r>
      <w:r>
        <w:rPr>
          <w:noProof/>
        </w:rPr>
        <w:fldChar w:fldCharType="separate"/>
      </w:r>
      <w:r>
        <w:rPr>
          <w:noProof/>
        </w:rPr>
        <w:t>29</w:t>
      </w:r>
      <w:r>
        <w:rPr>
          <w:noProof/>
        </w:rPr>
        <w:fldChar w:fldCharType="end"/>
      </w:r>
    </w:p>
    <w:p w14:paraId="1378ECC8" w14:textId="7354EC8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_Toc187401536 \h </w:instrText>
      </w:r>
      <w:r>
        <w:rPr>
          <w:noProof/>
        </w:rPr>
      </w:r>
      <w:r>
        <w:rPr>
          <w:noProof/>
        </w:rPr>
        <w:fldChar w:fldCharType="separate"/>
      </w:r>
      <w:r>
        <w:rPr>
          <w:noProof/>
        </w:rPr>
        <w:t>29</w:t>
      </w:r>
      <w:r>
        <w:rPr>
          <w:noProof/>
        </w:rPr>
        <w:fldChar w:fldCharType="end"/>
      </w:r>
    </w:p>
    <w:p w14:paraId="2120759F" w14:textId="69CE0D3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_Toc187401537 \h </w:instrText>
      </w:r>
      <w:r>
        <w:rPr>
          <w:noProof/>
        </w:rPr>
      </w:r>
      <w:r>
        <w:rPr>
          <w:noProof/>
        </w:rPr>
        <w:fldChar w:fldCharType="separate"/>
      </w:r>
      <w:r>
        <w:rPr>
          <w:noProof/>
        </w:rPr>
        <w:t>29</w:t>
      </w:r>
      <w:r>
        <w:rPr>
          <w:noProof/>
        </w:rPr>
        <w:fldChar w:fldCharType="end"/>
      </w:r>
    </w:p>
    <w:p w14:paraId="754D1ABE" w14:textId="11DD174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_Toc187401538 \h </w:instrText>
      </w:r>
      <w:r>
        <w:rPr>
          <w:noProof/>
        </w:rPr>
      </w:r>
      <w:r>
        <w:rPr>
          <w:noProof/>
        </w:rPr>
        <w:fldChar w:fldCharType="separate"/>
      </w:r>
      <w:r>
        <w:rPr>
          <w:noProof/>
        </w:rPr>
        <w:t>29</w:t>
      </w:r>
      <w:r>
        <w:rPr>
          <w:noProof/>
        </w:rPr>
        <w:fldChar w:fldCharType="end"/>
      </w:r>
    </w:p>
    <w:p w14:paraId="2A07DDE4" w14:textId="1ED05C6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_Toc187401539 \h </w:instrText>
      </w:r>
      <w:r>
        <w:rPr>
          <w:noProof/>
        </w:rPr>
      </w:r>
      <w:r>
        <w:rPr>
          <w:noProof/>
        </w:rPr>
        <w:fldChar w:fldCharType="separate"/>
      </w:r>
      <w:r>
        <w:rPr>
          <w:noProof/>
        </w:rPr>
        <w:t>29</w:t>
      </w:r>
      <w:r>
        <w:rPr>
          <w:noProof/>
        </w:rPr>
        <w:fldChar w:fldCharType="end"/>
      </w:r>
    </w:p>
    <w:p w14:paraId="0AD838D7" w14:textId="3F536A5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_Toc187401540 \h </w:instrText>
      </w:r>
      <w:r>
        <w:rPr>
          <w:noProof/>
        </w:rPr>
      </w:r>
      <w:r>
        <w:rPr>
          <w:noProof/>
        </w:rPr>
        <w:fldChar w:fldCharType="separate"/>
      </w:r>
      <w:r>
        <w:rPr>
          <w:noProof/>
        </w:rPr>
        <w:t>29</w:t>
      </w:r>
      <w:r>
        <w:rPr>
          <w:noProof/>
        </w:rPr>
        <w:fldChar w:fldCharType="end"/>
      </w:r>
    </w:p>
    <w:p w14:paraId="24094EBF" w14:textId="6ECDD5F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_Toc187401541 \h </w:instrText>
      </w:r>
      <w:r>
        <w:rPr>
          <w:noProof/>
        </w:rPr>
      </w:r>
      <w:r>
        <w:rPr>
          <w:noProof/>
        </w:rPr>
        <w:fldChar w:fldCharType="separate"/>
      </w:r>
      <w:r>
        <w:rPr>
          <w:noProof/>
        </w:rPr>
        <w:t>29</w:t>
      </w:r>
      <w:r>
        <w:rPr>
          <w:noProof/>
        </w:rPr>
        <w:fldChar w:fldCharType="end"/>
      </w:r>
    </w:p>
    <w:p w14:paraId="141EC989" w14:textId="0EFC2B4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_Toc187401542 \h </w:instrText>
      </w:r>
      <w:r>
        <w:rPr>
          <w:noProof/>
        </w:rPr>
      </w:r>
      <w:r>
        <w:rPr>
          <w:noProof/>
        </w:rPr>
        <w:fldChar w:fldCharType="separate"/>
      </w:r>
      <w:r>
        <w:rPr>
          <w:noProof/>
        </w:rPr>
        <w:t>30</w:t>
      </w:r>
      <w:r>
        <w:rPr>
          <w:noProof/>
        </w:rPr>
        <w:fldChar w:fldCharType="end"/>
      </w:r>
    </w:p>
    <w:p w14:paraId="7C263F91" w14:textId="1B58B1F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_Toc187401543 \h </w:instrText>
      </w:r>
      <w:r>
        <w:rPr>
          <w:noProof/>
        </w:rPr>
      </w:r>
      <w:r>
        <w:rPr>
          <w:noProof/>
        </w:rPr>
        <w:fldChar w:fldCharType="separate"/>
      </w:r>
      <w:r>
        <w:rPr>
          <w:noProof/>
        </w:rPr>
        <w:t>30</w:t>
      </w:r>
      <w:r>
        <w:rPr>
          <w:noProof/>
        </w:rPr>
        <w:fldChar w:fldCharType="end"/>
      </w:r>
    </w:p>
    <w:p w14:paraId="6261A3B9" w14:textId="0DC9CDB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_Toc187401544 \h </w:instrText>
      </w:r>
      <w:r>
        <w:rPr>
          <w:noProof/>
        </w:rPr>
      </w:r>
      <w:r>
        <w:rPr>
          <w:noProof/>
        </w:rPr>
        <w:fldChar w:fldCharType="separate"/>
      </w:r>
      <w:r>
        <w:rPr>
          <w:noProof/>
        </w:rPr>
        <w:t>30</w:t>
      </w:r>
      <w:r>
        <w:rPr>
          <w:noProof/>
        </w:rPr>
        <w:fldChar w:fldCharType="end"/>
      </w:r>
    </w:p>
    <w:p w14:paraId="56D2C866" w14:textId="03F95C1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_Toc187401545 \h </w:instrText>
      </w:r>
      <w:r>
        <w:rPr>
          <w:noProof/>
        </w:rPr>
      </w:r>
      <w:r>
        <w:rPr>
          <w:noProof/>
        </w:rPr>
        <w:fldChar w:fldCharType="separate"/>
      </w:r>
      <w:r>
        <w:rPr>
          <w:noProof/>
        </w:rPr>
        <w:t>30</w:t>
      </w:r>
      <w:r>
        <w:rPr>
          <w:noProof/>
        </w:rPr>
        <w:fldChar w:fldCharType="end"/>
      </w:r>
    </w:p>
    <w:p w14:paraId="6F5EC2E0" w14:textId="77CD562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_Toc187401546 \h </w:instrText>
      </w:r>
      <w:r>
        <w:rPr>
          <w:noProof/>
        </w:rPr>
      </w:r>
      <w:r>
        <w:rPr>
          <w:noProof/>
        </w:rPr>
        <w:fldChar w:fldCharType="separate"/>
      </w:r>
      <w:r>
        <w:rPr>
          <w:noProof/>
        </w:rPr>
        <w:t>30</w:t>
      </w:r>
      <w:r>
        <w:rPr>
          <w:noProof/>
        </w:rPr>
        <w:fldChar w:fldCharType="end"/>
      </w:r>
    </w:p>
    <w:p w14:paraId="2166F2B4" w14:textId="1B87B350"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sidRPr="001667B4">
        <w:rPr>
          <w:rFonts w:cs="Arial"/>
          <w:noProof/>
          <w:lang w:eastAsia="zh-CN"/>
        </w:rPr>
        <w:t>6.3.5</w:t>
      </w:r>
      <w:r w:rsidRPr="001667B4">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_Toc187401547 \h </w:instrText>
      </w:r>
      <w:r>
        <w:rPr>
          <w:noProof/>
        </w:rPr>
      </w:r>
      <w:r>
        <w:rPr>
          <w:noProof/>
        </w:rPr>
        <w:fldChar w:fldCharType="separate"/>
      </w:r>
      <w:r>
        <w:rPr>
          <w:noProof/>
        </w:rPr>
        <w:t>30</w:t>
      </w:r>
      <w:r>
        <w:rPr>
          <w:noProof/>
        </w:rPr>
        <w:fldChar w:fldCharType="end"/>
      </w:r>
    </w:p>
    <w:p w14:paraId="0579A974" w14:textId="7D04445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_Toc187401548 \h </w:instrText>
      </w:r>
      <w:r>
        <w:rPr>
          <w:noProof/>
        </w:rPr>
      </w:r>
      <w:r>
        <w:rPr>
          <w:noProof/>
        </w:rPr>
        <w:fldChar w:fldCharType="separate"/>
      </w:r>
      <w:r>
        <w:rPr>
          <w:noProof/>
        </w:rPr>
        <w:t>30</w:t>
      </w:r>
      <w:r>
        <w:rPr>
          <w:noProof/>
        </w:rPr>
        <w:fldChar w:fldCharType="end"/>
      </w:r>
    </w:p>
    <w:p w14:paraId="27667440" w14:textId="0B86C6D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_Toc187401549 \h </w:instrText>
      </w:r>
      <w:r>
        <w:rPr>
          <w:noProof/>
        </w:rPr>
      </w:r>
      <w:r>
        <w:rPr>
          <w:noProof/>
        </w:rPr>
        <w:fldChar w:fldCharType="separate"/>
      </w:r>
      <w:r>
        <w:rPr>
          <w:noProof/>
        </w:rPr>
        <w:t>30</w:t>
      </w:r>
      <w:r>
        <w:rPr>
          <w:noProof/>
        </w:rPr>
        <w:fldChar w:fldCharType="end"/>
      </w:r>
    </w:p>
    <w:p w14:paraId="20867C11" w14:textId="2FA5440E"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_Toc187401550 \h </w:instrText>
      </w:r>
      <w:r>
        <w:rPr>
          <w:noProof/>
        </w:rPr>
      </w:r>
      <w:r>
        <w:rPr>
          <w:noProof/>
        </w:rPr>
        <w:fldChar w:fldCharType="separate"/>
      </w:r>
      <w:r>
        <w:rPr>
          <w:noProof/>
        </w:rPr>
        <w:t>30</w:t>
      </w:r>
      <w:r>
        <w:rPr>
          <w:noProof/>
        </w:rPr>
        <w:fldChar w:fldCharType="end"/>
      </w:r>
    </w:p>
    <w:p w14:paraId="62525038" w14:textId="2CC4128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_Toc187401551 \h </w:instrText>
      </w:r>
      <w:r>
        <w:rPr>
          <w:noProof/>
        </w:rPr>
      </w:r>
      <w:r>
        <w:rPr>
          <w:noProof/>
        </w:rPr>
        <w:fldChar w:fldCharType="separate"/>
      </w:r>
      <w:r>
        <w:rPr>
          <w:noProof/>
        </w:rPr>
        <w:t>31</w:t>
      </w:r>
      <w:r>
        <w:rPr>
          <w:noProof/>
        </w:rPr>
        <w:fldChar w:fldCharType="end"/>
      </w:r>
    </w:p>
    <w:p w14:paraId="0ADC6F74" w14:textId="732ED7D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_Toc187401552 \h </w:instrText>
      </w:r>
      <w:r>
        <w:rPr>
          <w:noProof/>
        </w:rPr>
      </w:r>
      <w:r>
        <w:rPr>
          <w:noProof/>
        </w:rPr>
        <w:fldChar w:fldCharType="separate"/>
      </w:r>
      <w:r>
        <w:rPr>
          <w:noProof/>
        </w:rPr>
        <w:t>31</w:t>
      </w:r>
      <w:r>
        <w:rPr>
          <w:noProof/>
        </w:rPr>
        <w:fldChar w:fldCharType="end"/>
      </w:r>
    </w:p>
    <w:p w14:paraId="45AC7953" w14:textId="54E9227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_Toc187401553 \h </w:instrText>
      </w:r>
      <w:r>
        <w:rPr>
          <w:noProof/>
        </w:rPr>
      </w:r>
      <w:r>
        <w:rPr>
          <w:noProof/>
        </w:rPr>
        <w:fldChar w:fldCharType="separate"/>
      </w:r>
      <w:r>
        <w:rPr>
          <w:noProof/>
        </w:rPr>
        <w:t>31</w:t>
      </w:r>
      <w:r>
        <w:rPr>
          <w:noProof/>
        </w:rPr>
        <w:fldChar w:fldCharType="end"/>
      </w:r>
    </w:p>
    <w:p w14:paraId="04B74A3C" w14:textId="584A38F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_Toc187401554 \h </w:instrText>
      </w:r>
      <w:r>
        <w:rPr>
          <w:noProof/>
        </w:rPr>
      </w:r>
      <w:r>
        <w:rPr>
          <w:noProof/>
        </w:rPr>
        <w:fldChar w:fldCharType="separate"/>
      </w:r>
      <w:r>
        <w:rPr>
          <w:noProof/>
        </w:rPr>
        <w:t>31</w:t>
      </w:r>
      <w:r>
        <w:rPr>
          <w:noProof/>
        </w:rPr>
        <w:fldChar w:fldCharType="end"/>
      </w:r>
    </w:p>
    <w:p w14:paraId="06A7948D" w14:textId="2FECEF8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_Toc187401555 \h </w:instrText>
      </w:r>
      <w:r>
        <w:rPr>
          <w:noProof/>
        </w:rPr>
      </w:r>
      <w:r>
        <w:rPr>
          <w:noProof/>
        </w:rPr>
        <w:fldChar w:fldCharType="separate"/>
      </w:r>
      <w:r>
        <w:rPr>
          <w:noProof/>
        </w:rPr>
        <w:t>31</w:t>
      </w:r>
      <w:r>
        <w:rPr>
          <w:noProof/>
        </w:rPr>
        <w:fldChar w:fldCharType="end"/>
      </w:r>
    </w:p>
    <w:p w14:paraId="65FA93E7" w14:textId="0DFA803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_Toc187401556 \h </w:instrText>
      </w:r>
      <w:r>
        <w:rPr>
          <w:noProof/>
        </w:rPr>
      </w:r>
      <w:r>
        <w:rPr>
          <w:noProof/>
        </w:rPr>
        <w:fldChar w:fldCharType="separate"/>
      </w:r>
      <w:r>
        <w:rPr>
          <w:noProof/>
        </w:rPr>
        <w:t>31</w:t>
      </w:r>
      <w:r>
        <w:rPr>
          <w:noProof/>
        </w:rPr>
        <w:fldChar w:fldCharType="end"/>
      </w:r>
    </w:p>
    <w:p w14:paraId="5908E4FA" w14:textId="0F8271B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_Toc187401557 \h </w:instrText>
      </w:r>
      <w:r>
        <w:rPr>
          <w:noProof/>
        </w:rPr>
      </w:r>
      <w:r>
        <w:rPr>
          <w:noProof/>
        </w:rPr>
        <w:fldChar w:fldCharType="separate"/>
      </w:r>
      <w:r>
        <w:rPr>
          <w:noProof/>
        </w:rPr>
        <w:t>31</w:t>
      </w:r>
      <w:r>
        <w:rPr>
          <w:noProof/>
        </w:rPr>
        <w:fldChar w:fldCharType="end"/>
      </w:r>
    </w:p>
    <w:p w14:paraId="45451F6A" w14:textId="7BF3602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_Toc187401558 \h </w:instrText>
      </w:r>
      <w:r>
        <w:rPr>
          <w:noProof/>
        </w:rPr>
      </w:r>
      <w:r>
        <w:rPr>
          <w:noProof/>
        </w:rPr>
        <w:fldChar w:fldCharType="separate"/>
      </w:r>
      <w:r>
        <w:rPr>
          <w:noProof/>
        </w:rPr>
        <w:t>31</w:t>
      </w:r>
      <w:r>
        <w:rPr>
          <w:noProof/>
        </w:rPr>
        <w:fldChar w:fldCharType="end"/>
      </w:r>
    </w:p>
    <w:p w14:paraId="07D3021F" w14:textId="4D62FB5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_Toc187401559 \h </w:instrText>
      </w:r>
      <w:r>
        <w:rPr>
          <w:noProof/>
        </w:rPr>
      </w:r>
      <w:r>
        <w:rPr>
          <w:noProof/>
        </w:rPr>
        <w:fldChar w:fldCharType="separate"/>
      </w:r>
      <w:r>
        <w:rPr>
          <w:noProof/>
        </w:rPr>
        <w:t>31</w:t>
      </w:r>
      <w:r>
        <w:rPr>
          <w:noProof/>
        </w:rPr>
        <w:fldChar w:fldCharType="end"/>
      </w:r>
    </w:p>
    <w:p w14:paraId="45052638" w14:textId="0B1DD2E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_Toc187401560 \h </w:instrText>
      </w:r>
      <w:r>
        <w:rPr>
          <w:noProof/>
        </w:rPr>
      </w:r>
      <w:r>
        <w:rPr>
          <w:noProof/>
        </w:rPr>
        <w:fldChar w:fldCharType="separate"/>
      </w:r>
      <w:r>
        <w:rPr>
          <w:noProof/>
        </w:rPr>
        <w:t>31</w:t>
      </w:r>
      <w:r>
        <w:rPr>
          <w:noProof/>
        </w:rPr>
        <w:fldChar w:fldCharType="end"/>
      </w:r>
    </w:p>
    <w:p w14:paraId="71980CB4" w14:textId="398C45E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_Toc187401561 \h </w:instrText>
      </w:r>
      <w:r>
        <w:rPr>
          <w:noProof/>
        </w:rPr>
      </w:r>
      <w:r>
        <w:rPr>
          <w:noProof/>
        </w:rPr>
        <w:fldChar w:fldCharType="separate"/>
      </w:r>
      <w:r>
        <w:rPr>
          <w:noProof/>
        </w:rPr>
        <w:t>31</w:t>
      </w:r>
      <w:r>
        <w:rPr>
          <w:noProof/>
        </w:rPr>
        <w:fldChar w:fldCharType="end"/>
      </w:r>
    </w:p>
    <w:p w14:paraId="712C57D7" w14:textId="39D15622"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_Toc187401562 \h </w:instrText>
      </w:r>
      <w:r>
        <w:rPr>
          <w:noProof/>
        </w:rPr>
      </w:r>
      <w:r>
        <w:rPr>
          <w:noProof/>
        </w:rPr>
        <w:fldChar w:fldCharType="separate"/>
      </w:r>
      <w:r>
        <w:rPr>
          <w:noProof/>
        </w:rPr>
        <w:t>32</w:t>
      </w:r>
      <w:r>
        <w:rPr>
          <w:noProof/>
        </w:rPr>
        <w:fldChar w:fldCharType="end"/>
      </w:r>
    </w:p>
    <w:p w14:paraId="4D32B616" w14:textId="7CBCDE4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_Toc187401563 \h </w:instrText>
      </w:r>
      <w:r>
        <w:rPr>
          <w:noProof/>
        </w:rPr>
      </w:r>
      <w:r>
        <w:rPr>
          <w:noProof/>
        </w:rPr>
        <w:fldChar w:fldCharType="separate"/>
      </w:r>
      <w:r>
        <w:rPr>
          <w:noProof/>
        </w:rPr>
        <w:t>32</w:t>
      </w:r>
      <w:r>
        <w:rPr>
          <w:noProof/>
        </w:rPr>
        <w:fldChar w:fldCharType="end"/>
      </w:r>
    </w:p>
    <w:p w14:paraId="2D8041E2" w14:textId="093F19D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_Toc187401564 \h </w:instrText>
      </w:r>
      <w:r>
        <w:rPr>
          <w:noProof/>
        </w:rPr>
      </w:r>
      <w:r>
        <w:rPr>
          <w:noProof/>
        </w:rPr>
        <w:fldChar w:fldCharType="separate"/>
      </w:r>
      <w:r>
        <w:rPr>
          <w:noProof/>
        </w:rPr>
        <w:t>32</w:t>
      </w:r>
      <w:r>
        <w:rPr>
          <w:noProof/>
        </w:rPr>
        <w:fldChar w:fldCharType="end"/>
      </w:r>
    </w:p>
    <w:p w14:paraId="2C6C576A" w14:textId="0257C95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_Toc187401565 \h </w:instrText>
      </w:r>
      <w:r>
        <w:rPr>
          <w:noProof/>
        </w:rPr>
      </w:r>
      <w:r>
        <w:rPr>
          <w:noProof/>
        </w:rPr>
        <w:fldChar w:fldCharType="separate"/>
      </w:r>
      <w:r>
        <w:rPr>
          <w:noProof/>
        </w:rPr>
        <w:t>32</w:t>
      </w:r>
      <w:r>
        <w:rPr>
          <w:noProof/>
        </w:rPr>
        <w:fldChar w:fldCharType="end"/>
      </w:r>
    </w:p>
    <w:p w14:paraId="53624EF4" w14:textId="26F8E25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_Toc187401566 \h </w:instrText>
      </w:r>
      <w:r>
        <w:rPr>
          <w:noProof/>
        </w:rPr>
      </w:r>
      <w:r>
        <w:rPr>
          <w:noProof/>
        </w:rPr>
        <w:fldChar w:fldCharType="separate"/>
      </w:r>
      <w:r>
        <w:rPr>
          <w:noProof/>
        </w:rPr>
        <w:t>32</w:t>
      </w:r>
      <w:r>
        <w:rPr>
          <w:noProof/>
        </w:rPr>
        <w:fldChar w:fldCharType="end"/>
      </w:r>
    </w:p>
    <w:p w14:paraId="7D7BD17C" w14:textId="2E7D59D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_Toc187401567 \h </w:instrText>
      </w:r>
      <w:r>
        <w:rPr>
          <w:noProof/>
        </w:rPr>
      </w:r>
      <w:r>
        <w:rPr>
          <w:noProof/>
        </w:rPr>
        <w:fldChar w:fldCharType="separate"/>
      </w:r>
      <w:r>
        <w:rPr>
          <w:noProof/>
        </w:rPr>
        <w:t>32</w:t>
      </w:r>
      <w:r>
        <w:rPr>
          <w:noProof/>
        </w:rPr>
        <w:fldChar w:fldCharType="end"/>
      </w:r>
    </w:p>
    <w:p w14:paraId="12208300" w14:textId="6E131CB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_Toc187401568 \h </w:instrText>
      </w:r>
      <w:r>
        <w:rPr>
          <w:noProof/>
        </w:rPr>
      </w:r>
      <w:r>
        <w:rPr>
          <w:noProof/>
        </w:rPr>
        <w:fldChar w:fldCharType="separate"/>
      </w:r>
      <w:r>
        <w:rPr>
          <w:noProof/>
        </w:rPr>
        <w:t>32</w:t>
      </w:r>
      <w:r>
        <w:rPr>
          <w:noProof/>
        </w:rPr>
        <w:fldChar w:fldCharType="end"/>
      </w:r>
    </w:p>
    <w:p w14:paraId="044E61B5" w14:textId="5FED2C9E"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_Toc187401569 \h </w:instrText>
      </w:r>
      <w:r>
        <w:rPr>
          <w:noProof/>
        </w:rPr>
      </w:r>
      <w:r>
        <w:rPr>
          <w:noProof/>
        </w:rPr>
        <w:fldChar w:fldCharType="separate"/>
      </w:r>
      <w:r>
        <w:rPr>
          <w:noProof/>
        </w:rPr>
        <w:t>32</w:t>
      </w:r>
      <w:r>
        <w:rPr>
          <w:noProof/>
        </w:rPr>
        <w:fldChar w:fldCharType="end"/>
      </w:r>
    </w:p>
    <w:p w14:paraId="4E0713E7" w14:textId="12CEB48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_Toc187401570 \h </w:instrText>
      </w:r>
      <w:r>
        <w:rPr>
          <w:noProof/>
        </w:rPr>
      </w:r>
      <w:r>
        <w:rPr>
          <w:noProof/>
        </w:rPr>
        <w:fldChar w:fldCharType="separate"/>
      </w:r>
      <w:r>
        <w:rPr>
          <w:noProof/>
        </w:rPr>
        <w:t>32</w:t>
      </w:r>
      <w:r>
        <w:rPr>
          <w:noProof/>
        </w:rPr>
        <w:fldChar w:fldCharType="end"/>
      </w:r>
    </w:p>
    <w:p w14:paraId="009352C6" w14:textId="6292E5D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_Toc187401571 \h </w:instrText>
      </w:r>
      <w:r>
        <w:rPr>
          <w:noProof/>
        </w:rPr>
      </w:r>
      <w:r>
        <w:rPr>
          <w:noProof/>
        </w:rPr>
        <w:fldChar w:fldCharType="separate"/>
      </w:r>
      <w:r>
        <w:rPr>
          <w:noProof/>
        </w:rPr>
        <w:t>32</w:t>
      </w:r>
      <w:r>
        <w:rPr>
          <w:noProof/>
        </w:rPr>
        <w:fldChar w:fldCharType="end"/>
      </w:r>
    </w:p>
    <w:p w14:paraId="2EDB1ED8" w14:textId="192317E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_Toc187401572 \h </w:instrText>
      </w:r>
      <w:r>
        <w:rPr>
          <w:noProof/>
        </w:rPr>
      </w:r>
      <w:r>
        <w:rPr>
          <w:noProof/>
        </w:rPr>
        <w:fldChar w:fldCharType="separate"/>
      </w:r>
      <w:r>
        <w:rPr>
          <w:noProof/>
        </w:rPr>
        <w:t>32</w:t>
      </w:r>
      <w:r>
        <w:rPr>
          <w:noProof/>
        </w:rPr>
        <w:fldChar w:fldCharType="end"/>
      </w:r>
    </w:p>
    <w:p w14:paraId="273AFEB1" w14:textId="4080FB1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_Toc187401573 \h </w:instrText>
      </w:r>
      <w:r>
        <w:rPr>
          <w:noProof/>
        </w:rPr>
      </w:r>
      <w:r>
        <w:rPr>
          <w:noProof/>
        </w:rPr>
        <w:fldChar w:fldCharType="separate"/>
      </w:r>
      <w:r>
        <w:rPr>
          <w:noProof/>
        </w:rPr>
        <w:t>32</w:t>
      </w:r>
      <w:r>
        <w:rPr>
          <w:noProof/>
        </w:rPr>
        <w:fldChar w:fldCharType="end"/>
      </w:r>
    </w:p>
    <w:p w14:paraId="1D499073" w14:textId="13E0EC3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_Toc187401574 \h </w:instrText>
      </w:r>
      <w:r>
        <w:rPr>
          <w:noProof/>
        </w:rPr>
      </w:r>
      <w:r>
        <w:rPr>
          <w:noProof/>
        </w:rPr>
        <w:fldChar w:fldCharType="separate"/>
      </w:r>
      <w:r>
        <w:rPr>
          <w:noProof/>
        </w:rPr>
        <w:t>33</w:t>
      </w:r>
      <w:r>
        <w:rPr>
          <w:noProof/>
        </w:rPr>
        <w:fldChar w:fldCharType="end"/>
      </w:r>
    </w:p>
    <w:p w14:paraId="2A375A31" w14:textId="1AC068F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_Toc187401575 \h </w:instrText>
      </w:r>
      <w:r>
        <w:rPr>
          <w:noProof/>
        </w:rPr>
      </w:r>
      <w:r>
        <w:rPr>
          <w:noProof/>
        </w:rPr>
        <w:fldChar w:fldCharType="separate"/>
      </w:r>
      <w:r>
        <w:rPr>
          <w:noProof/>
        </w:rPr>
        <w:t>33</w:t>
      </w:r>
      <w:r>
        <w:rPr>
          <w:noProof/>
        </w:rPr>
        <w:fldChar w:fldCharType="end"/>
      </w:r>
    </w:p>
    <w:p w14:paraId="288BD3CB" w14:textId="615CDC6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_Toc187401576 \h </w:instrText>
      </w:r>
      <w:r>
        <w:rPr>
          <w:noProof/>
        </w:rPr>
      </w:r>
      <w:r>
        <w:rPr>
          <w:noProof/>
        </w:rPr>
        <w:fldChar w:fldCharType="separate"/>
      </w:r>
      <w:r>
        <w:rPr>
          <w:noProof/>
        </w:rPr>
        <w:t>33</w:t>
      </w:r>
      <w:r>
        <w:rPr>
          <w:noProof/>
        </w:rPr>
        <w:fldChar w:fldCharType="end"/>
      </w:r>
    </w:p>
    <w:p w14:paraId="1748E79B" w14:textId="2FE6D00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_Toc187401577 \h </w:instrText>
      </w:r>
      <w:r>
        <w:rPr>
          <w:noProof/>
        </w:rPr>
      </w:r>
      <w:r>
        <w:rPr>
          <w:noProof/>
        </w:rPr>
        <w:fldChar w:fldCharType="separate"/>
      </w:r>
      <w:r>
        <w:rPr>
          <w:noProof/>
        </w:rPr>
        <w:t>33</w:t>
      </w:r>
      <w:r>
        <w:rPr>
          <w:noProof/>
        </w:rPr>
        <w:fldChar w:fldCharType="end"/>
      </w:r>
    </w:p>
    <w:p w14:paraId="62E9E0C3" w14:textId="52462EC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_Toc187401578 \h </w:instrText>
      </w:r>
      <w:r>
        <w:rPr>
          <w:noProof/>
        </w:rPr>
      </w:r>
      <w:r>
        <w:rPr>
          <w:noProof/>
        </w:rPr>
        <w:fldChar w:fldCharType="separate"/>
      </w:r>
      <w:r>
        <w:rPr>
          <w:noProof/>
        </w:rPr>
        <w:t>33</w:t>
      </w:r>
      <w:r>
        <w:rPr>
          <w:noProof/>
        </w:rPr>
        <w:fldChar w:fldCharType="end"/>
      </w:r>
    </w:p>
    <w:p w14:paraId="41608AEB" w14:textId="1ED6B78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_Toc187401579 \h </w:instrText>
      </w:r>
      <w:r>
        <w:rPr>
          <w:noProof/>
        </w:rPr>
      </w:r>
      <w:r>
        <w:rPr>
          <w:noProof/>
        </w:rPr>
        <w:fldChar w:fldCharType="separate"/>
      </w:r>
      <w:r>
        <w:rPr>
          <w:noProof/>
        </w:rPr>
        <w:t>33</w:t>
      </w:r>
      <w:r>
        <w:rPr>
          <w:noProof/>
        </w:rPr>
        <w:fldChar w:fldCharType="end"/>
      </w:r>
    </w:p>
    <w:p w14:paraId="2FBE3516" w14:textId="77B9EDC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_Toc187401580 \h </w:instrText>
      </w:r>
      <w:r>
        <w:rPr>
          <w:noProof/>
        </w:rPr>
      </w:r>
      <w:r>
        <w:rPr>
          <w:noProof/>
        </w:rPr>
        <w:fldChar w:fldCharType="separate"/>
      </w:r>
      <w:r>
        <w:rPr>
          <w:noProof/>
        </w:rPr>
        <w:t>33</w:t>
      </w:r>
      <w:r>
        <w:rPr>
          <w:noProof/>
        </w:rPr>
        <w:fldChar w:fldCharType="end"/>
      </w:r>
    </w:p>
    <w:p w14:paraId="2F074D0F" w14:textId="704630E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_Toc187401581 \h </w:instrText>
      </w:r>
      <w:r>
        <w:rPr>
          <w:noProof/>
        </w:rPr>
      </w:r>
      <w:r>
        <w:rPr>
          <w:noProof/>
        </w:rPr>
        <w:fldChar w:fldCharType="separate"/>
      </w:r>
      <w:r>
        <w:rPr>
          <w:noProof/>
        </w:rPr>
        <w:t>33</w:t>
      </w:r>
      <w:r>
        <w:rPr>
          <w:noProof/>
        </w:rPr>
        <w:fldChar w:fldCharType="end"/>
      </w:r>
    </w:p>
    <w:p w14:paraId="4623F78A" w14:textId="6BF5BE1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_Toc187401582 \h </w:instrText>
      </w:r>
      <w:r>
        <w:rPr>
          <w:noProof/>
        </w:rPr>
      </w:r>
      <w:r>
        <w:rPr>
          <w:noProof/>
        </w:rPr>
        <w:fldChar w:fldCharType="separate"/>
      </w:r>
      <w:r>
        <w:rPr>
          <w:noProof/>
        </w:rPr>
        <w:t>33</w:t>
      </w:r>
      <w:r>
        <w:rPr>
          <w:noProof/>
        </w:rPr>
        <w:fldChar w:fldCharType="end"/>
      </w:r>
    </w:p>
    <w:p w14:paraId="6CDC40B9" w14:textId="6A9372A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_Toc187401583 \h </w:instrText>
      </w:r>
      <w:r>
        <w:rPr>
          <w:noProof/>
        </w:rPr>
      </w:r>
      <w:r>
        <w:rPr>
          <w:noProof/>
        </w:rPr>
        <w:fldChar w:fldCharType="separate"/>
      </w:r>
      <w:r>
        <w:rPr>
          <w:noProof/>
        </w:rPr>
        <w:t>33</w:t>
      </w:r>
      <w:r>
        <w:rPr>
          <w:noProof/>
        </w:rPr>
        <w:fldChar w:fldCharType="end"/>
      </w:r>
    </w:p>
    <w:p w14:paraId="58ABE002" w14:textId="6BDC973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_Toc187401584 \h </w:instrText>
      </w:r>
      <w:r>
        <w:rPr>
          <w:noProof/>
        </w:rPr>
      </w:r>
      <w:r>
        <w:rPr>
          <w:noProof/>
        </w:rPr>
        <w:fldChar w:fldCharType="separate"/>
      </w:r>
      <w:r>
        <w:rPr>
          <w:noProof/>
        </w:rPr>
        <w:t>34</w:t>
      </w:r>
      <w:r>
        <w:rPr>
          <w:noProof/>
        </w:rPr>
        <w:fldChar w:fldCharType="end"/>
      </w:r>
    </w:p>
    <w:p w14:paraId="54BD8EA8" w14:textId="133409E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_Toc187401585 \h </w:instrText>
      </w:r>
      <w:r>
        <w:rPr>
          <w:noProof/>
        </w:rPr>
      </w:r>
      <w:r>
        <w:rPr>
          <w:noProof/>
        </w:rPr>
        <w:fldChar w:fldCharType="separate"/>
      </w:r>
      <w:r>
        <w:rPr>
          <w:noProof/>
        </w:rPr>
        <w:t>34</w:t>
      </w:r>
      <w:r>
        <w:rPr>
          <w:noProof/>
        </w:rPr>
        <w:fldChar w:fldCharType="end"/>
      </w:r>
    </w:p>
    <w:p w14:paraId="0716AC62" w14:textId="716C931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_Toc187401586 \h </w:instrText>
      </w:r>
      <w:r>
        <w:rPr>
          <w:noProof/>
        </w:rPr>
      </w:r>
      <w:r>
        <w:rPr>
          <w:noProof/>
        </w:rPr>
        <w:fldChar w:fldCharType="separate"/>
      </w:r>
      <w:r>
        <w:rPr>
          <w:noProof/>
        </w:rPr>
        <w:t>34</w:t>
      </w:r>
      <w:r>
        <w:rPr>
          <w:noProof/>
        </w:rPr>
        <w:fldChar w:fldCharType="end"/>
      </w:r>
    </w:p>
    <w:p w14:paraId="0BDFEDEB" w14:textId="7DDA9BA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_Toc187401587 \h </w:instrText>
      </w:r>
      <w:r>
        <w:rPr>
          <w:noProof/>
        </w:rPr>
      </w:r>
      <w:r>
        <w:rPr>
          <w:noProof/>
        </w:rPr>
        <w:fldChar w:fldCharType="separate"/>
      </w:r>
      <w:r>
        <w:rPr>
          <w:noProof/>
        </w:rPr>
        <w:t>34</w:t>
      </w:r>
      <w:r>
        <w:rPr>
          <w:noProof/>
        </w:rPr>
        <w:fldChar w:fldCharType="end"/>
      </w:r>
    </w:p>
    <w:p w14:paraId="28B6FA55" w14:textId="04A7AC7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_Toc187401588 \h </w:instrText>
      </w:r>
      <w:r>
        <w:rPr>
          <w:noProof/>
        </w:rPr>
      </w:r>
      <w:r>
        <w:rPr>
          <w:noProof/>
        </w:rPr>
        <w:fldChar w:fldCharType="separate"/>
      </w:r>
      <w:r>
        <w:rPr>
          <w:noProof/>
        </w:rPr>
        <w:t>34</w:t>
      </w:r>
      <w:r>
        <w:rPr>
          <w:noProof/>
        </w:rPr>
        <w:fldChar w:fldCharType="end"/>
      </w:r>
    </w:p>
    <w:p w14:paraId="0EAE5DEE" w14:textId="04496ED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_Toc187401589 \h </w:instrText>
      </w:r>
      <w:r>
        <w:rPr>
          <w:noProof/>
        </w:rPr>
      </w:r>
      <w:r>
        <w:rPr>
          <w:noProof/>
        </w:rPr>
        <w:fldChar w:fldCharType="separate"/>
      </w:r>
      <w:r>
        <w:rPr>
          <w:noProof/>
        </w:rPr>
        <w:t>34</w:t>
      </w:r>
      <w:r>
        <w:rPr>
          <w:noProof/>
        </w:rPr>
        <w:fldChar w:fldCharType="end"/>
      </w:r>
    </w:p>
    <w:p w14:paraId="52563F23" w14:textId="3BE2919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_Toc187401590 \h </w:instrText>
      </w:r>
      <w:r>
        <w:rPr>
          <w:noProof/>
        </w:rPr>
      </w:r>
      <w:r>
        <w:rPr>
          <w:noProof/>
        </w:rPr>
        <w:fldChar w:fldCharType="separate"/>
      </w:r>
      <w:r>
        <w:rPr>
          <w:noProof/>
        </w:rPr>
        <w:t>34</w:t>
      </w:r>
      <w:r>
        <w:rPr>
          <w:noProof/>
        </w:rPr>
        <w:fldChar w:fldCharType="end"/>
      </w:r>
    </w:p>
    <w:p w14:paraId="51C10D16" w14:textId="35A391B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_Toc187401591 \h </w:instrText>
      </w:r>
      <w:r>
        <w:rPr>
          <w:noProof/>
        </w:rPr>
      </w:r>
      <w:r>
        <w:rPr>
          <w:noProof/>
        </w:rPr>
        <w:fldChar w:fldCharType="separate"/>
      </w:r>
      <w:r>
        <w:rPr>
          <w:noProof/>
        </w:rPr>
        <w:t>34</w:t>
      </w:r>
      <w:r>
        <w:rPr>
          <w:noProof/>
        </w:rPr>
        <w:fldChar w:fldCharType="end"/>
      </w:r>
    </w:p>
    <w:p w14:paraId="761FE9FE" w14:textId="0BA9EC6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1667B4">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_Toc187401592 \h </w:instrText>
      </w:r>
      <w:r>
        <w:rPr>
          <w:noProof/>
        </w:rPr>
      </w:r>
      <w:r>
        <w:rPr>
          <w:noProof/>
        </w:rPr>
        <w:fldChar w:fldCharType="separate"/>
      </w:r>
      <w:r>
        <w:rPr>
          <w:noProof/>
        </w:rPr>
        <w:t>34</w:t>
      </w:r>
      <w:r>
        <w:rPr>
          <w:noProof/>
        </w:rPr>
        <w:fldChar w:fldCharType="end"/>
      </w:r>
    </w:p>
    <w:p w14:paraId="4160AFC8" w14:textId="55E3B63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_Toc187401593 \h </w:instrText>
      </w:r>
      <w:r>
        <w:rPr>
          <w:noProof/>
        </w:rPr>
      </w:r>
      <w:r>
        <w:rPr>
          <w:noProof/>
        </w:rPr>
        <w:fldChar w:fldCharType="separate"/>
      </w:r>
      <w:r>
        <w:rPr>
          <w:noProof/>
        </w:rPr>
        <w:t>34</w:t>
      </w:r>
      <w:r>
        <w:rPr>
          <w:noProof/>
        </w:rPr>
        <w:fldChar w:fldCharType="end"/>
      </w:r>
    </w:p>
    <w:p w14:paraId="354464E6" w14:textId="30B545D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_Toc187401594 \h </w:instrText>
      </w:r>
      <w:r>
        <w:rPr>
          <w:noProof/>
        </w:rPr>
      </w:r>
      <w:r>
        <w:rPr>
          <w:noProof/>
        </w:rPr>
        <w:fldChar w:fldCharType="separate"/>
      </w:r>
      <w:r>
        <w:rPr>
          <w:noProof/>
        </w:rPr>
        <w:t>35</w:t>
      </w:r>
      <w:r>
        <w:rPr>
          <w:noProof/>
        </w:rPr>
        <w:fldChar w:fldCharType="end"/>
      </w:r>
    </w:p>
    <w:p w14:paraId="1BDF8BD8" w14:textId="506EECD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_Toc187401595 \h </w:instrText>
      </w:r>
      <w:r>
        <w:rPr>
          <w:noProof/>
        </w:rPr>
      </w:r>
      <w:r>
        <w:rPr>
          <w:noProof/>
        </w:rPr>
        <w:fldChar w:fldCharType="separate"/>
      </w:r>
      <w:r>
        <w:rPr>
          <w:noProof/>
        </w:rPr>
        <w:t>35</w:t>
      </w:r>
      <w:r>
        <w:rPr>
          <w:noProof/>
        </w:rPr>
        <w:fldChar w:fldCharType="end"/>
      </w:r>
    </w:p>
    <w:p w14:paraId="6A04B176" w14:textId="26DBC2E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_Toc187401596 \h </w:instrText>
      </w:r>
      <w:r>
        <w:rPr>
          <w:noProof/>
        </w:rPr>
      </w:r>
      <w:r>
        <w:rPr>
          <w:noProof/>
        </w:rPr>
        <w:fldChar w:fldCharType="separate"/>
      </w:r>
      <w:r>
        <w:rPr>
          <w:noProof/>
        </w:rPr>
        <w:t>35</w:t>
      </w:r>
      <w:r>
        <w:rPr>
          <w:noProof/>
        </w:rPr>
        <w:fldChar w:fldCharType="end"/>
      </w:r>
    </w:p>
    <w:p w14:paraId="5118ED75" w14:textId="4FE57002"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_Toc187401597 \h </w:instrText>
      </w:r>
      <w:r>
        <w:rPr>
          <w:noProof/>
        </w:rPr>
      </w:r>
      <w:r>
        <w:rPr>
          <w:noProof/>
        </w:rPr>
        <w:fldChar w:fldCharType="separate"/>
      </w:r>
      <w:r>
        <w:rPr>
          <w:noProof/>
        </w:rPr>
        <w:t>35</w:t>
      </w:r>
      <w:r>
        <w:rPr>
          <w:noProof/>
        </w:rPr>
        <w:fldChar w:fldCharType="end"/>
      </w:r>
    </w:p>
    <w:p w14:paraId="445A896E" w14:textId="103A6B4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_Toc187401598 \h </w:instrText>
      </w:r>
      <w:r>
        <w:rPr>
          <w:noProof/>
        </w:rPr>
      </w:r>
      <w:r>
        <w:rPr>
          <w:noProof/>
        </w:rPr>
        <w:fldChar w:fldCharType="separate"/>
      </w:r>
      <w:r>
        <w:rPr>
          <w:noProof/>
        </w:rPr>
        <w:t>35</w:t>
      </w:r>
      <w:r>
        <w:rPr>
          <w:noProof/>
        </w:rPr>
        <w:fldChar w:fldCharType="end"/>
      </w:r>
    </w:p>
    <w:p w14:paraId="60571853" w14:textId="6383F4BF"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_Toc187401599 \h </w:instrText>
      </w:r>
      <w:r>
        <w:rPr>
          <w:noProof/>
        </w:rPr>
      </w:r>
      <w:r>
        <w:rPr>
          <w:noProof/>
        </w:rPr>
        <w:fldChar w:fldCharType="separate"/>
      </w:r>
      <w:r>
        <w:rPr>
          <w:noProof/>
        </w:rPr>
        <w:t>35</w:t>
      </w:r>
      <w:r>
        <w:rPr>
          <w:noProof/>
        </w:rPr>
        <w:fldChar w:fldCharType="end"/>
      </w:r>
    </w:p>
    <w:p w14:paraId="084D206A" w14:textId="5AA6E9CF"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_Toc187401600 \h </w:instrText>
      </w:r>
      <w:r>
        <w:rPr>
          <w:noProof/>
        </w:rPr>
      </w:r>
      <w:r>
        <w:rPr>
          <w:noProof/>
        </w:rPr>
        <w:fldChar w:fldCharType="separate"/>
      </w:r>
      <w:r>
        <w:rPr>
          <w:noProof/>
        </w:rPr>
        <w:t>35</w:t>
      </w:r>
      <w:r>
        <w:rPr>
          <w:noProof/>
        </w:rPr>
        <w:fldChar w:fldCharType="end"/>
      </w:r>
    </w:p>
    <w:p w14:paraId="11E14A71" w14:textId="51A6AFA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_Toc187401601 \h </w:instrText>
      </w:r>
      <w:r>
        <w:rPr>
          <w:noProof/>
        </w:rPr>
      </w:r>
      <w:r>
        <w:rPr>
          <w:noProof/>
        </w:rPr>
        <w:fldChar w:fldCharType="separate"/>
      </w:r>
      <w:r>
        <w:rPr>
          <w:noProof/>
        </w:rPr>
        <w:t>35</w:t>
      </w:r>
      <w:r>
        <w:rPr>
          <w:noProof/>
        </w:rPr>
        <w:fldChar w:fldCharType="end"/>
      </w:r>
    </w:p>
    <w:p w14:paraId="0AF192EB" w14:textId="6B4D9B5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sidRPr="001667B4">
        <w:rPr>
          <w:rFonts w:cs="Arial"/>
          <w:noProof/>
        </w:rPr>
        <w:t>6.3.16</w:t>
      </w:r>
      <w:r w:rsidRPr="001667B4">
        <w:rPr>
          <w:rFonts w:cs="Arial"/>
          <w:noProof/>
        </w:rPr>
        <w:tab/>
      </w:r>
      <w:r>
        <w:rPr>
          <w:noProof/>
        </w:rPr>
        <w:t>Duration &lt;&lt;dataType&gt;&gt;</w:t>
      </w:r>
      <w:r>
        <w:rPr>
          <w:noProof/>
        </w:rPr>
        <w:tab/>
      </w:r>
      <w:r>
        <w:rPr>
          <w:noProof/>
        </w:rPr>
        <w:fldChar w:fldCharType="begin" w:fldLock="1"/>
      </w:r>
      <w:r>
        <w:rPr>
          <w:noProof/>
        </w:rPr>
        <w:instrText xml:space="preserve"> PAGEREF _Toc187401602 \h </w:instrText>
      </w:r>
      <w:r>
        <w:rPr>
          <w:noProof/>
        </w:rPr>
      </w:r>
      <w:r>
        <w:rPr>
          <w:noProof/>
        </w:rPr>
        <w:fldChar w:fldCharType="separate"/>
      </w:r>
      <w:r>
        <w:rPr>
          <w:noProof/>
        </w:rPr>
        <w:t>36</w:t>
      </w:r>
      <w:r>
        <w:rPr>
          <w:noProof/>
        </w:rPr>
        <w:fldChar w:fldCharType="end"/>
      </w:r>
    </w:p>
    <w:p w14:paraId="709DE7E2" w14:textId="4AAEDAF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_Toc187401603 \h </w:instrText>
      </w:r>
      <w:r>
        <w:rPr>
          <w:noProof/>
        </w:rPr>
      </w:r>
      <w:r>
        <w:rPr>
          <w:noProof/>
        </w:rPr>
        <w:fldChar w:fldCharType="separate"/>
      </w:r>
      <w:r>
        <w:rPr>
          <w:noProof/>
        </w:rPr>
        <w:t>36</w:t>
      </w:r>
      <w:r>
        <w:rPr>
          <w:noProof/>
        </w:rPr>
        <w:fldChar w:fldCharType="end"/>
      </w:r>
    </w:p>
    <w:p w14:paraId="74D5B0E0" w14:textId="05D6479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fr-FR"/>
        </w:rPr>
        <w:t>6.3.16.2</w:t>
      </w:r>
      <w:r w:rsidRPr="001667B4">
        <w:rPr>
          <w:noProof/>
          <w:lang w:val="fr-FR"/>
        </w:rPr>
        <w:tab/>
        <w:t>Attributes</w:t>
      </w:r>
      <w:r>
        <w:rPr>
          <w:noProof/>
        </w:rPr>
        <w:tab/>
      </w:r>
      <w:r>
        <w:rPr>
          <w:noProof/>
        </w:rPr>
        <w:fldChar w:fldCharType="begin" w:fldLock="1"/>
      </w:r>
      <w:r>
        <w:rPr>
          <w:noProof/>
        </w:rPr>
        <w:instrText xml:space="preserve"> PAGEREF _Toc187401604 \h </w:instrText>
      </w:r>
      <w:r>
        <w:rPr>
          <w:noProof/>
        </w:rPr>
      </w:r>
      <w:r>
        <w:rPr>
          <w:noProof/>
        </w:rPr>
        <w:fldChar w:fldCharType="separate"/>
      </w:r>
      <w:r>
        <w:rPr>
          <w:noProof/>
        </w:rPr>
        <w:t>36</w:t>
      </w:r>
      <w:r>
        <w:rPr>
          <w:noProof/>
        </w:rPr>
        <w:fldChar w:fldCharType="end"/>
      </w:r>
    </w:p>
    <w:p w14:paraId="44EF713E" w14:textId="402F7D7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_Toc187401605 \h </w:instrText>
      </w:r>
      <w:r>
        <w:rPr>
          <w:noProof/>
        </w:rPr>
      </w:r>
      <w:r>
        <w:rPr>
          <w:noProof/>
        </w:rPr>
        <w:fldChar w:fldCharType="separate"/>
      </w:r>
      <w:r>
        <w:rPr>
          <w:noProof/>
        </w:rPr>
        <w:t>36</w:t>
      </w:r>
      <w:r>
        <w:rPr>
          <w:noProof/>
        </w:rPr>
        <w:fldChar w:fldCharType="end"/>
      </w:r>
    </w:p>
    <w:p w14:paraId="30D838B5" w14:textId="36D6153F"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en-US"/>
        </w:rPr>
        <w:t>6.3.16.</w:t>
      </w:r>
      <w:r w:rsidRPr="001667B4">
        <w:rPr>
          <w:noProof/>
          <w:lang w:val="en-US" w:eastAsia="zh-CN"/>
        </w:rPr>
        <w:t>4</w:t>
      </w:r>
      <w:r w:rsidRPr="001667B4">
        <w:rPr>
          <w:noProof/>
          <w:lang w:val="en-US"/>
        </w:rPr>
        <w:tab/>
        <w:t>Notifications</w:t>
      </w:r>
      <w:r>
        <w:rPr>
          <w:noProof/>
        </w:rPr>
        <w:tab/>
      </w:r>
      <w:r>
        <w:rPr>
          <w:noProof/>
        </w:rPr>
        <w:fldChar w:fldCharType="begin" w:fldLock="1"/>
      </w:r>
      <w:r>
        <w:rPr>
          <w:noProof/>
        </w:rPr>
        <w:instrText xml:space="preserve"> PAGEREF _Toc187401606 \h </w:instrText>
      </w:r>
      <w:r>
        <w:rPr>
          <w:noProof/>
        </w:rPr>
      </w:r>
      <w:r>
        <w:rPr>
          <w:noProof/>
        </w:rPr>
        <w:fldChar w:fldCharType="separate"/>
      </w:r>
      <w:r>
        <w:rPr>
          <w:noProof/>
        </w:rPr>
        <w:t>36</w:t>
      </w:r>
      <w:r>
        <w:rPr>
          <w:noProof/>
        </w:rPr>
        <w:fldChar w:fldCharType="end"/>
      </w:r>
    </w:p>
    <w:p w14:paraId="720441C8" w14:textId="58BD4B2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_Toc187401607 \h </w:instrText>
      </w:r>
      <w:r>
        <w:rPr>
          <w:noProof/>
        </w:rPr>
      </w:r>
      <w:r>
        <w:rPr>
          <w:noProof/>
        </w:rPr>
        <w:fldChar w:fldCharType="separate"/>
      </w:r>
      <w:r>
        <w:rPr>
          <w:noProof/>
        </w:rPr>
        <w:t>36</w:t>
      </w:r>
      <w:r>
        <w:rPr>
          <w:noProof/>
        </w:rPr>
        <w:fldChar w:fldCharType="end"/>
      </w:r>
    </w:p>
    <w:p w14:paraId="285C812E" w14:textId="1B4050D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_Toc187401608 \h </w:instrText>
      </w:r>
      <w:r>
        <w:rPr>
          <w:noProof/>
        </w:rPr>
      </w:r>
      <w:r>
        <w:rPr>
          <w:noProof/>
        </w:rPr>
        <w:fldChar w:fldCharType="separate"/>
      </w:r>
      <w:r>
        <w:rPr>
          <w:noProof/>
        </w:rPr>
        <w:t>36</w:t>
      </w:r>
      <w:r>
        <w:rPr>
          <w:noProof/>
        </w:rPr>
        <w:fldChar w:fldCharType="end"/>
      </w:r>
    </w:p>
    <w:p w14:paraId="7FD48E5C" w14:textId="31D9655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_Toc187401609 \h </w:instrText>
      </w:r>
      <w:r>
        <w:rPr>
          <w:noProof/>
        </w:rPr>
      </w:r>
      <w:r>
        <w:rPr>
          <w:noProof/>
        </w:rPr>
        <w:fldChar w:fldCharType="separate"/>
      </w:r>
      <w:r>
        <w:rPr>
          <w:noProof/>
        </w:rPr>
        <w:t>36</w:t>
      </w:r>
      <w:r>
        <w:rPr>
          <w:noProof/>
        </w:rPr>
        <w:fldChar w:fldCharType="end"/>
      </w:r>
    </w:p>
    <w:p w14:paraId="186658A9" w14:textId="4754445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_Toc187401610 \h </w:instrText>
      </w:r>
      <w:r>
        <w:rPr>
          <w:noProof/>
        </w:rPr>
      </w:r>
      <w:r>
        <w:rPr>
          <w:noProof/>
        </w:rPr>
        <w:fldChar w:fldCharType="separate"/>
      </w:r>
      <w:r>
        <w:rPr>
          <w:noProof/>
        </w:rPr>
        <w:t>37</w:t>
      </w:r>
      <w:r>
        <w:rPr>
          <w:noProof/>
        </w:rPr>
        <w:fldChar w:fldCharType="end"/>
      </w:r>
    </w:p>
    <w:p w14:paraId="2963FAFA" w14:textId="6040B89E"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_Toc187401611 \h </w:instrText>
      </w:r>
      <w:r>
        <w:rPr>
          <w:noProof/>
        </w:rPr>
      </w:r>
      <w:r>
        <w:rPr>
          <w:noProof/>
        </w:rPr>
        <w:fldChar w:fldCharType="separate"/>
      </w:r>
      <w:r>
        <w:rPr>
          <w:noProof/>
        </w:rPr>
        <w:t>37</w:t>
      </w:r>
      <w:r>
        <w:rPr>
          <w:noProof/>
        </w:rPr>
        <w:fldChar w:fldCharType="end"/>
      </w:r>
    </w:p>
    <w:p w14:paraId="7BA00968" w14:textId="697ABE8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_Toc187401612 \h </w:instrText>
      </w:r>
      <w:r>
        <w:rPr>
          <w:noProof/>
        </w:rPr>
      </w:r>
      <w:r>
        <w:rPr>
          <w:noProof/>
        </w:rPr>
        <w:fldChar w:fldCharType="separate"/>
      </w:r>
      <w:r>
        <w:rPr>
          <w:noProof/>
        </w:rPr>
        <w:t>37</w:t>
      </w:r>
      <w:r>
        <w:rPr>
          <w:noProof/>
        </w:rPr>
        <w:fldChar w:fldCharType="end"/>
      </w:r>
    </w:p>
    <w:p w14:paraId="4595CAA6" w14:textId="4761BDF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_Toc187401613 \h </w:instrText>
      </w:r>
      <w:r>
        <w:rPr>
          <w:noProof/>
        </w:rPr>
      </w:r>
      <w:r>
        <w:rPr>
          <w:noProof/>
        </w:rPr>
        <w:fldChar w:fldCharType="separate"/>
      </w:r>
      <w:r>
        <w:rPr>
          <w:noProof/>
        </w:rPr>
        <w:t>37</w:t>
      </w:r>
      <w:r>
        <w:rPr>
          <w:noProof/>
        </w:rPr>
        <w:fldChar w:fldCharType="end"/>
      </w:r>
    </w:p>
    <w:p w14:paraId="1E8C237D" w14:textId="0BD23D5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_Toc187401614 \h </w:instrText>
      </w:r>
      <w:r>
        <w:rPr>
          <w:noProof/>
        </w:rPr>
      </w:r>
      <w:r>
        <w:rPr>
          <w:noProof/>
        </w:rPr>
        <w:fldChar w:fldCharType="separate"/>
      </w:r>
      <w:r>
        <w:rPr>
          <w:noProof/>
        </w:rPr>
        <w:t>37</w:t>
      </w:r>
      <w:r>
        <w:rPr>
          <w:noProof/>
        </w:rPr>
        <w:fldChar w:fldCharType="end"/>
      </w:r>
    </w:p>
    <w:p w14:paraId="013A3C72" w14:textId="35CC7F6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_Toc187401615 \h </w:instrText>
      </w:r>
      <w:r>
        <w:rPr>
          <w:noProof/>
        </w:rPr>
      </w:r>
      <w:r>
        <w:rPr>
          <w:noProof/>
        </w:rPr>
        <w:fldChar w:fldCharType="separate"/>
      </w:r>
      <w:r>
        <w:rPr>
          <w:noProof/>
        </w:rPr>
        <w:t>37</w:t>
      </w:r>
      <w:r>
        <w:rPr>
          <w:noProof/>
        </w:rPr>
        <w:fldChar w:fldCharType="end"/>
      </w:r>
    </w:p>
    <w:p w14:paraId="322D8036" w14:textId="253210F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_Toc187401616 \h </w:instrText>
      </w:r>
      <w:r>
        <w:rPr>
          <w:noProof/>
        </w:rPr>
      </w:r>
      <w:r>
        <w:rPr>
          <w:noProof/>
        </w:rPr>
        <w:fldChar w:fldCharType="separate"/>
      </w:r>
      <w:r>
        <w:rPr>
          <w:noProof/>
        </w:rPr>
        <w:t>37</w:t>
      </w:r>
      <w:r>
        <w:rPr>
          <w:noProof/>
        </w:rPr>
        <w:fldChar w:fldCharType="end"/>
      </w:r>
    </w:p>
    <w:p w14:paraId="169C6433" w14:textId="3E0AA0B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_Toc187401617 \h </w:instrText>
      </w:r>
      <w:r>
        <w:rPr>
          <w:noProof/>
        </w:rPr>
      </w:r>
      <w:r>
        <w:rPr>
          <w:noProof/>
        </w:rPr>
        <w:fldChar w:fldCharType="separate"/>
      </w:r>
      <w:r>
        <w:rPr>
          <w:noProof/>
        </w:rPr>
        <w:t>37</w:t>
      </w:r>
      <w:r>
        <w:rPr>
          <w:noProof/>
        </w:rPr>
        <w:fldChar w:fldCharType="end"/>
      </w:r>
    </w:p>
    <w:p w14:paraId="08BCA992" w14:textId="7DAC7FA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_Toc187401618 \h </w:instrText>
      </w:r>
      <w:r>
        <w:rPr>
          <w:noProof/>
        </w:rPr>
      </w:r>
      <w:r>
        <w:rPr>
          <w:noProof/>
        </w:rPr>
        <w:fldChar w:fldCharType="separate"/>
      </w:r>
      <w:r>
        <w:rPr>
          <w:noProof/>
        </w:rPr>
        <w:t>37</w:t>
      </w:r>
      <w:r>
        <w:rPr>
          <w:noProof/>
        </w:rPr>
        <w:fldChar w:fldCharType="end"/>
      </w:r>
    </w:p>
    <w:p w14:paraId="48C2083D" w14:textId="34CDBB7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_Toc187401619 \h </w:instrText>
      </w:r>
      <w:r>
        <w:rPr>
          <w:noProof/>
        </w:rPr>
      </w:r>
      <w:r>
        <w:rPr>
          <w:noProof/>
        </w:rPr>
        <w:fldChar w:fldCharType="separate"/>
      </w:r>
      <w:r>
        <w:rPr>
          <w:noProof/>
        </w:rPr>
        <w:t>37</w:t>
      </w:r>
      <w:r>
        <w:rPr>
          <w:noProof/>
        </w:rPr>
        <w:fldChar w:fldCharType="end"/>
      </w:r>
    </w:p>
    <w:p w14:paraId="56C2E536" w14:textId="6702CFE2"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_Toc187401620 \h </w:instrText>
      </w:r>
      <w:r>
        <w:rPr>
          <w:noProof/>
        </w:rPr>
      </w:r>
      <w:r>
        <w:rPr>
          <w:noProof/>
        </w:rPr>
        <w:fldChar w:fldCharType="separate"/>
      </w:r>
      <w:r>
        <w:rPr>
          <w:noProof/>
        </w:rPr>
        <w:t>37</w:t>
      </w:r>
      <w:r>
        <w:rPr>
          <w:noProof/>
        </w:rPr>
        <w:fldChar w:fldCharType="end"/>
      </w:r>
    </w:p>
    <w:p w14:paraId="0DE03112" w14:textId="141FE45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_Toc187401621 \h </w:instrText>
      </w:r>
      <w:r>
        <w:rPr>
          <w:noProof/>
        </w:rPr>
      </w:r>
      <w:r>
        <w:rPr>
          <w:noProof/>
        </w:rPr>
        <w:fldChar w:fldCharType="separate"/>
      </w:r>
      <w:r>
        <w:rPr>
          <w:noProof/>
        </w:rPr>
        <w:t>38</w:t>
      </w:r>
      <w:r>
        <w:rPr>
          <w:noProof/>
        </w:rPr>
        <w:fldChar w:fldCharType="end"/>
      </w:r>
    </w:p>
    <w:p w14:paraId="6CC73AF4" w14:textId="72CDA20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sidRPr="001667B4">
        <w:rPr>
          <w:rFonts w:cs="Arial"/>
          <w:noProof/>
        </w:rPr>
        <w:t>6.3.20</w:t>
      </w:r>
      <w:r w:rsidRPr="001667B4">
        <w:rPr>
          <w:rFonts w:cs="Arial"/>
          <w:noProof/>
        </w:rPr>
        <w:tab/>
      </w:r>
      <w:r>
        <w:rPr>
          <w:noProof/>
        </w:rPr>
        <w:t>RelocationTriggerInfo &lt;&lt;dataType&gt;&gt;</w:t>
      </w:r>
      <w:r>
        <w:rPr>
          <w:noProof/>
        </w:rPr>
        <w:tab/>
      </w:r>
      <w:r>
        <w:rPr>
          <w:noProof/>
        </w:rPr>
        <w:fldChar w:fldCharType="begin" w:fldLock="1"/>
      </w:r>
      <w:r>
        <w:rPr>
          <w:noProof/>
        </w:rPr>
        <w:instrText xml:space="preserve"> PAGEREF _Toc187401622 \h </w:instrText>
      </w:r>
      <w:r>
        <w:rPr>
          <w:noProof/>
        </w:rPr>
      </w:r>
      <w:r>
        <w:rPr>
          <w:noProof/>
        </w:rPr>
        <w:fldChar w:fldCharType="separate"/>
      </w:r>
      <w:r>
        <w:rPr>
          <w:noProof/>
        </w:rPr>
        <w:t>38</w:t>
      </w:r>
      <w:r>
        <w:rPr>
          <w:noProof/>
        </w:rPr>
        <w:fldChar w:fldCharType="end"/>
      </w:r>
    </w:p>
    <w:p w14:paraId="322DA46B" w14:textId="16B45C0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_Toc187401623 \h </w:instrText>
      </w:r>
      <w:r>
        <w:rPr>
          <w:noProof/>
        </w:rPr>
      </w:r>
      <w:r>
        <w:rPr>
          <w:noProof/>
        </w:rPr>
        <w:fldChar w:fldCharType="separate"/>
      </w:r>
      <w:r>
        <w:rPr>
          <w:noProof/>
        </w:rPr>
        <w:t>38</w:t>
      </w:r>
      <w:r>
        <w:rPr>
          <w:noProof/>
        </w:rPr>
        <w:fldChar w:fldCharType="end"/>
      </w:r>
    </w:p>
    <w:p w14:paraId="1C09676D" w14:textId="365C717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fr-FR"/>
        </w:rPr>
        <w:t>6.3.20.2</w:t>
      </w:r>
      <w:r w:rsidRPr="001667B4">
        <w:rPr>
          <w:noProof/>
          <w:lang w:val="fr-FR"/>
        </w:rPr>
        <w:tab/>
        <w:t>Attributes</w:t>
      </w:r>
      <w:r>
        <w:rPr>
          <w:noProof/>
        </w:rPr>
        <w:tab/>
      </w:r>
      <w:r>
        <w:rPr>
          <w:noProof/>
        </w:rPr>
        <w:fldChar w:fldCharType="begin" w:fldLock="1"/>
      </w:r>
      <w:r>
        <w:rPr>
          <w:noProof/>
        </w:rPr>
        <w:instrText xml:space="preserve"> PAGEREF _Toc187401624 \h </w:instrText>
      </w:r>
      <w:r>
        <w:rPr>
          <w:noProof/>
        </w:rPr>
      </w:r>
      <w:r>
        <w:rPr>
          <w:noProof/>
        </w:rPr>
        <w:fldChar w:fldCharType="separate"/>
      </w:r>
      <w:r>
        <w:rPr>
          <w:noProof/>
        </w:rPr>
        <w:t>38</w:t>
      </w:r>
      <w:r>
        <w:rPr>
          <w:noProof/>
        </w:rPr>
        <w:fldChar w:fldCharType="end"/>
      </w:r>
    </w:p>
    <w:p w14:paraId="2FD1902C" w14:textId="28BE307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_Toc187401625 \h </w:instrText>
      </w:r>
      <w:r>
        <w:rPr>
          <w:noProof/>
        </w:rPr>
      </w:r>
      <w:r>
        <w:rPr>
          <w:noProof/>
        </w:rPr>
        <w:fldChar w:fldCharType="separate"/>
      </w:r>
      <w:r>
        <w:rPr>
          <w:noProof/>
        </w:rPr>
        <w:t>38</w:t>
      </w:r>
      <w:r>
        <w:rPr>
          <w:noProof/>
        </w:rPr>
        <w:fldChar w:fldCharType="end"/>
      </w:r>
    </w:p>
    <w:p w14:paraId="1594BE14" w14:textId="1F67E4E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en-US"/>
        </w:rPr>
        <w:t>6.3.20.</w:t>
      </w:r>
      <w:r w:rsidRPr="001667B4">
        <w:rPr>
          <w:noProof/>
          <w:lang w:val="en-US" w:eastAsia="zh-CN"/>
        </w:rPr>
        <w:t>4</w:t>
      </w:r>
      <w:r w:rsidRPr="001667B4">
        <w:rPr>
          <w:noProof/>
          <w:lang w:val="en-US"/>
        </w:rPr>
        <w:tab/>
        <w:t>Notifications</w:t>
      </w:r>
      <w:r>
        <w:rPr>
          <w:noProof/>
        </w:rPr>
        <w:tab/>
      </w:r>
      <w:r>
        <w:rPr>
          <w:noProof/>
        </w:rPr>
        <w:fldChar w:fldCharType="begin" w:fldLock="1"/>
      </w:r>
      <w:r>
        <w:rPr>
          <w:noProof/>
        </w:rPr>
        <w:instrText xml:space="preserve"> PAGEREF _Toc187401626 \h </w:instrText>
      </w:r>
      <w:r>
        <w:rPr>
          <w:noProof/>
        </w:rPr>
      </w:r>
      <w:r>
        <w:rPr>
          <w:noProof/>
        </w:rPr>
        <w:fldChar w:fldCharType="separate"/>
      </w:r>
      <w:r>
        <w:rPr>
          <w:noProof/>
        </w:rPr>
        <w:t>38</w:t>
      </w:r>
      <w:r>
        <w:rPr>
          <w:noProof/>
        </w:rPr>
        <w:fldChar w:fldCharType="end"/>
      </w:r>
    </w:p>
    <w:p w14:paraId="064CD3CB" w14:textId="4982E9E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_Toc187401627 \h </w:instrText>
      </w:r>
      <w:r>
        <w:rPr>
          <w:noProof/>
        </w:rPr>
      </w:r>
      <w:r>
        <w:rPr>
          <w:noProof/>
        </w:rPr>
        <w:fldChar w:fldCharType="separate"/>
      </w:r>
      <w:r>
        <w:rPr>
          <w:noProof/>
        </w:rPr>
        <w:t>38</w:t>
      </w:r>
      <w:r>
        <w:rPr>
          <w:noProof/>
        </w:rPr>
        <w:fldChar w:fldCharType="end"/>
      </w:r>
    </w:p>
    <w:p w14:paraId="4C65D402" w14:textId="10F9A58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_Toc187401628 \h </w:instrText>
      </w:r>
      <w:r>
        <w:rPr>
          <w:noProof/>
        </w:rPr>
      </w:r>
      <w:r>
        <w:rPr>
          <w:noProof/>
        </w:rPr>
        <w:fldChar w:fldCharType="separate"/>
      </w:r>
      <w:r>
        <w:rPr>
          <w:noProof/>
        </w:rPr>
        <w:t>38</w:t>
      </w:r>
      <w:r>
        <w:rPr>
          <w:noProof/>
        </w:rPr>
        <w:fldChar w:fldCharType="end"/>
      </w:r>
    </w:p>
    <w:p w14:paraId="79833294" w14:textId="258073D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_Toc187401629 \h </w:instrText>
      </w:r>
      <w:r>
        <w:rPr>
          <w:noProof/>
        </w:rPr>
      </w:r>
      <w:r>
        <w:rPr>
          <w:noProof/>
        </w:rPr>
        <w:fldChar w:fldCharType="separate"/>
      </w:r>
      <w:r>
        <w:rPr>
          <w:noProof/>
        </w:rPr>
        <w:t>38</w:t>
      </w:r>
      <w:r>
        <w:rPr>
          <w:noProof/>
        </w:rPr>
        <w:fldChar w:fldCharType="end"/>
      </w:r>
    </w:p>
    <w:p w14:paraId="39386083" w14:textId="4350D06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_Toc187401630 \h </w:instrText>
      </w:r>
      <w:r>
        <w:rPr>
          <w:noProof/>
        </w:rPr>
      </w:r>
      <w:r>
        <w:rPr>
          <w:noProof/>
        </w:rPr>
        <w:fldChar w:fldCharType="separate"/>
      </w:r>
      <w:r>
        <w:rPr>
          <w:noProof/>
        </w:rPr>
        <w:t>38</w:t>
      </w:r>
      <w:r>
        <w:rPr>
          <w:noProof/>
        </w:rPr>
        <w:fldChar w:fldCharType="end"/>
      </w:r>
    </w:p>
    <w:p w14:paraId="42DB4819" w14:textId="6101685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_Toc187401631 \h </w:instrText>
      </w:r>
      <w:r>
        <w:rPr>
          <w:noProof/>
        </w:rPr>
      </w:r>
      <w:r>
        <w:rPr>
          <w:noProof/>
        </w:rPr>
        <w:fldChar w:fldCharType="separate"/>
      </w:r>
      <w:r>
        <w:rPr>
          <w:noProof/>
        </w:rPr>
        <w:t>39</w:t>
      </w:r>
      <w:r>
        <w:rPr>
          <w:noProof/>
        </w:rPr>
        <w:fldChar w:fldCharType="end"/>
      </w:r>
    </w:p>
    <w:p w14:paraId="7169BDFF" w14:textId="5921ED5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_Toc187401632 \h </w:instrText>
      </w:r>
      <w:r>
        <w:rPr>
          <w:noProof/>
        </w:rPr>
      </w:r>
      <w:r>
        <w:rPr>
          <w:noProof/>
        </w:rPr>
        <w:fldChar w:fldCharType="separate"/>
      </w:r>
      <w:r>
        <w:rPr>
          <w:noProof/>
        </w:rPr>
        <w:t>39</w:t>
      </w:r>
      <w:r>
        <w:rPr>
          <w:noProof/>
        </w:rPr>
        <w:fldChar w:fldCharType="end"/>
      </w:r>
    </w:p>
    <w:p w14:paraId="00AAD474" w14:textId="740A694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_Toc187401633 \h </w:instrText>
      </w:r>
      <w:r>
        <w:rPr>
          <w:noProof/>
        </w:rPr>
      </w:r>
      <w:r>
        <w:rPr>
          <w:noProof/>
        </w:rPr>
        <w:fldChar w:fldCharType="separate"/>
      </w:r>
      <w:r>
        <w:rPr>
          <w:noProof/>
        </w:rPr>
        <w:t>39</w:t>
      </w:r>
      <w:r>
        <w:rPr>
          <w:noProof/>
        </w:rPr>
        <w:fldChar w:fldCharType="end"/>
      </w:r>
    </w:p>
    <w:p w14:paraId="34A52083" w14:textId="5E5FC3A5"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_Toc187401634 \h </w:instrText>
      </w:r>
      <w:r>
        <w:rPr>
          <w:noProof/>
        </w:rPr>
      </w:r>
      <w:r>
        <w:rPr>
          <w:noProof/>
        </w:rPr>
        <w:fldChar w:fldCharType="separate"/>
      </w:r>
      <w:r>
        <w:rPr>
          <w:noProof/>
        </w:rPr>
        <w:t>39</w:t>
      </w:r>
      <w:r>
        <w:rPr>
          <w:noProof/>
        </w:rPr>
        <w:fldChar w:fldCharType="end"/>
      </w:r>
    </w:p>
    <w:p w14:paraId="3DDD082D" w14:textId="1297897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_Toc187401635 \h </w:instrText>
      </w:r>
      <w:r>
        <w:rPr>
          <w:noProof/>
        </w:rPr>
      </w:r>
      <w:r>
        <w:rPr>
          <w:noProof/>
        </w:rPr>
        <w:fldChar w:fldCharType="separate"/>
      </w:r>
      <w:r>
        <w:rPr>
          <w:noProof/>
        </w:rPr>
        <w:t>39</w:t>
      </w:r>
      <w:r>
        <w:rPr>
          <w:noProof/>
        </w:rPr>
        <w:fldChar w:fldCharType="end"/>
      </w:r>
    </w:p>
    <w:p w14:paraId="638F695F" w14:textId="616417D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_Toc187401636 \h </w:instrText>
      </w:r>
      <w:r>
        <w:rPr>
          <w:noProof/>
        </w:rPr>
      </w:r>
      <w:r>
        <w:rPr>
          <w:noProof/>
        </w:rPr>
        <w:fldChar w:fldCharType="separate"/>
      </w:r>
      <w:r>
        <w:rPr>
          <w:noProof/>
        </w:rPr>
        <w:t>39</w:t>
      </w:r>
      <w:r>
        <w:rPr>
          <w:noProof/>
        </w:rPr>
        <w:fldChar w:fldCharType="end"/>
      </w:r>
    </w:p>
    <w:p w14:paraId="0FCA3A88" w14:textId="4C3BF5C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_Toc187401637 \h </w:instrText>
      </w:r>
      <w:r>
        <w:rPr>
          <w:noProof/>
        </w:rPr>
      </w:r>
      <w:r>
        <w:rPr>
          <w:noProof/>
        </w:rPr>
        <w:fldChar w:fldCharType="separate"/>
      </w:r>
      <w:r>
        <w:rPr>
          <w:noProof/>
        </w:rPr>
        <w:t>39</w:t>
      </w:r>
      <w:r>
        <w:rPr>
          <w:noProof/>
        </w:rPr>
        <w:fldChar w:fldCharType="end"/>
      </w:r>
    </w:p>
    <w:p w14:paraId="5C341ECA" w14:textId="352FD95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_Toc187401638 \h </w:instrText>
      </w:r>
      <w:r>
        <w:rPr>
          <w:noProof/>
        </w:rPr>
      </w:r>
      <w:r>
        <w:rPr>
          <w:noProof/>
        </w:rPr>
        <w:fldChar w:fldCharType="separate"/>
      </w:r>
      <w:r>
        <w:rPr>
          <w:noProof/>
        </w:rPr>
        <w:t>39</w:t>
      </w:r>
      <w:r>
        <w:rPr>
          <w:noProof/>
        </w:rPr>
        <w:fldChar w:fldCharType="end"/>
      </w:r>
    </w:p>
    <w:p w14:paraId="568E0BBD" w14:textId="391DB1B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_Toc187401639 \h </w:instrText>
      </w:r>
      <w:r>
        <w:rPr>
          <w:noProof/>
        </w:rPr>
      </w:r>
      <w:r>
        <w:rPr>
          <w:noProof/>
        </w:rPr>
        <w:fldChar w:fldCharType="separate"/>
      </w:r>
      <w:r>
        <w:rPr>
          <w:noProof/>
        </w:rPr>
        <w:t>39</w:t>
      </w:r>
      <w:r>
        <w:rPr>
          <w:noProof/>
        </w:rPr>
        <w:fldChar w:fldCharType="end"/>
      </w:r>
    </w:p>
    <w:p w14:paraId="22654221" w14:textId="55010B7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_Toc187401640 \h </w:instrText>
      </w:r>
      <w:r>
        <w:rPr>
          <w:noProof/>
        </w:rPr>
      </w:r>
      <w:r>
        <w:rPr>
          <w:noProof/>
        </w:rPr>
        <w:fldChar w:fldCharType="separate"/>
      </w:r>
      <w:r>
        <w:rPr>
          <w:noProof/>
        </w:rPr>
        <w:t>40</w:t>
      </w:r>
      <w:r>
        <w:rPr>
          <w:noProof/>
        </w:rPr>
        <w:fldChar w:fldCharType="end"/>
      </w:r>
    </w:p>
    <w:p w14:paraId="21A6B81E" w14:textId="58BB0C05"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_Toc187401641 \h </w:instrText>
      </w:r>
      <w:r>
        <w:rPr>
          <w:noProof/>
        </w:rPr>
      </w:r>
      <w:r>
        <w:rPr>
          <w:noProof/>
        </w:rPr>
        <w:fldChar w:fldCharType="separate"/>
      </w:r>
      <w:r>
        <w:rPr>
          <w:noProof/>
        </w:rPr>
        <w:t>40</w:t>
      </w:r>
      <w:r>
        <w:rPr>
          <w:noProof/>
        </w:rPr>
        <w:fldChar w:fldCharType="end"/>
      </w:r>
    </w:p>
    <w:p w14:paraId="13F21F5B" w14:textId="3D286D9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sidRPr="001667B4">
        <w:rPr>
          <w:rFonts w:cs="Arial"/>
          <w:noProof/>
        </w:rPr>
        <w:t>6.3.24</w:t>
      </w:r>
      <w:r w:rsidRPr="001667B4">
        <w:rPr>
          <w:rFonts w:cs="Arial"/>
          <w:noProof/>
        </w:rPr>
        <w:tab/>
      </w:r>
      <w:r>
        <w:rPr>
          <w:noProof/>
        </w:rPr>
        <w:t>AvailableEDN &lt;&lt;dataType&gt;&gt;</w:t>
      </w:r>
      <w:r>
        <w:rPr>
          <w:noProof/>
        </w:rPr>
        <w:tab/>
      </w:r>
      <w:r>
        <w:rPr>
          <w:noProof/>
        </w:rPr>
        <w:fldChar w:fldCharType="begin" w:fldLock="1"/>
      </w:r>
      <w:r>
        <w:rPr>
          <w:noProof/>
        </w:rPr>
        <w:instrText xml:space="preserve"> PAGEREF _Toc187401642 \h </w:instrText>
      </w:r>
      <w:r>
        <w:rPr>
          <w:noProof/>
        </w:rPr>
      </w:r>
      <w:r>
        <w:rPr>
          <w:noProof/>
        </w:rPr>
        <w:fldChar w:fldCharType="separate"/>
      </w:r>
      <w:r>
        <w:rPr>
          <w:noProof/>
        </w:rPr>
        <w:t>40</w:t>
      </w:r>
      <w:r>
        <w:rPr>
          <w:noProof/>
        </w:rPr>
        <w:fldChar w:fldCharType="end"/>
      </w:r>
    </w:p>
    <w:p w14:paraId="4AA9B256" w14:textId="4715CF8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_Toc187401643 \h </w:instrText>
      </w:r>
      <w:r>
        <w:rPr>
          <w:noProof/>
        </w:rPr>
      </w:r>
      <w:r>
        <w:rPr>
          <w:noProof/>
        </w:rPr>
        <w:fldChar w:fldCharType="separate"/>
      </w:r>
      <w:r>
        <w:rPr>
          <w:noProof/>
        </w:rPr>
        <w:t>40</w:t>
      </w:r>
      <w:r>
        <w:rPr>
          <w:noProof/>
        </w:rPr>
        <w:fldChar w:fldCharType="end"/>
      </w:r>
    </w:p>
    <w:p w14:paraId="6B2B63A2" w14:textId="66C53C0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fr-FR"/>
        </w:rPr>
        <w:t>6.3.24.2</w:t>
      </w:r>
      <w:r w:rsidRPr="001667B4">
        <w:rPr>
          <w:noProof/>
          <w:lang w:val="fr-FR"/>
        </w:rPr>
        <w:tab/>
        <w:t>Attributes</w:t>
      </w:r>
      <w:r>
        <w:rPr>
          <w:noProof/>
        </w:rPr>
        <w:tab/>
      </w:r>
      <w:r>
        <w:rPr>
          <w:noProof/>
        </w:rPr>
        <w:fldChar w:fldCharType="begin" w:fldLock="1"/>
      </w:r>
      <w:r>
        <w:rPr>
          <w:noProof/>
        </w:rPr>
        <w:instrText xml:space="preserve"> PAGEREF _Toc187401644 \h </w:instrText>
      </w:r>
      <w:r>
        <w:rPr>
          <w:noProof/>
        </w:rPr>
      </w:r>
      <w:r>
        <w:rPr>
          <w:noProof/>
        </w:rPr>
        <w:fldChar w:fldCharType="separate"/>
      </w:r>
      <w:r>
        <w:rPr>
          <w:noProof/>
        </w:rPr>
        <w:t>40</w:t>
      </w:r>
      <w:r>
        <w:rPr>
          <w:noProof/>
        </w:rPr>
        <w:fldChar w:fldCharType="end"/>
      </w:r>
    </w:p>
    <w:p w14:paraId="7A9A283F" w14:textId="1BE9880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_Toc187401645 \h </w:instrText>
      </w:r>
      <w:r>
        <w:rPr>
          <w:noProof/>
        </w:rPr>
      </w:r>
      <w:r>
        <w:rPr>
          <w:noProof/>
        </w:rPr>
        <w:fldChar w:fldCharType="separate"/>
      </w:r>
      <w:r>
        <w:rPr>
          <w:noProof/>
        </w:rPr>
        <w:t>40</w:t>
      </w:r>
      <w:r>
        <w:rPr>
          <w:noProof/>
        </w:rPr>
        <w:fldChar w:fldCharType="end"/>
      </w:r>
    </w:p>
    <w:p w14:paraId="0706F665" w14:textId="668E079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en-US"/>
        </w:rPr>
        <w:t>6.3.24.</w:t>
      </w:r>
      <w:r w:rsidRPr="001667B4">
        <w:rPr>
          <w:noProof/>
          <w:lang w:val="en-US" w:eastAsia="zh-CN"/>
        </w:rPr>
        <w:t>4</w:t>
      </w:r>
      <w:r w:rsidRPr="001667B4">
        <w:rPr>
          <w:noProof/>
          <w:lang w:val="en-US"/>
        </w:rPr>
        <w:tab/>
        <w:t>Notifications</w:t>
      </w:r>
      <w:r>
        <w:rPr>
          <w:noProof/>
        </w:rPr>
        <w:tab/>
      </w:r>
      <w:r>
        <w:rPr>
          <w:noProof/>
        </w:rPr>
        <w:fldChar w:fldCharType="begin" w:fldLock="1"/>
      </w:r>
      <w:r>
        <w:rPr>
          <w:noProof/>
        </w:rPr>
        <w:instrText xml:space="preserve"> PAGEREF _Toc187401646 \h </w:instrText>
      </w:r>
      <w:r>
        <w:rPr>
          <w:noProof/>
        </w:rPr>
      </w:r>
      <w:r>
        <w:rPr>
          <w:noProof/>
        </w:rPr>
        <w:fldChar w:fldCharType="separate"/>
      </w:r>
      <w:r>
        <w:rPr>
          <w:noProof/>
        </w:rPr>
        <w:t>40</w:t>
      </w:r>
      <w:r>
        <w:rPr>
          <w:noProof/>
        </w:rPr>
        <w:fldChar w:fldCharType="end"/>
      </w:r>
    </w:p>
    <w:p w14:paraId="31273DC2" w14:textId="3E37377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sidRPr="001667B4">
        <w:rPr>
          <w:rFonts w:cs="Arial"/>
          <w:noProof/>
        </w:rPr>
        <w:t>6.3.25</w:t>
      </w:r>
      <w:r w:rsidRPr="001667B4">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_Toc187401647 \h </w:instrText>
      </w:r>
      <w:r>
        <w:rPr>
          <w:noProof/>
        </w:rPr>
      </w:r>
      <w:r>
        <w:rPr>
          <w:noProof/>
        </w:rPr>
        <w:fldChar w:fldCharType="separate"/>
      </w:r>
      <w:r>
        <w:rPr>
          <w:noProof/>
        </w:rPr>
        <w:t>40</w:t>
      </w:r>
      <w:r>
        <w:rPr>
          <w:noProof/>
        </w:rPr>
        <w:fldChar w:fldCharType="end"/>
      </w:r>
    </w:p>
    <w:p w14:paraId="497916BD" w14:textId="51415FC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_Toc187401648 \h </w:instrText>
      </w:r>
      <w:r>
        <w:rPr>
          <w:noProof/>
        </w:rPr>
      </w:r>
      <w:r>
        <w:rPr>
          <w:noProof/>
        </w:rPr>
        <w:fldChar w:fldCharType="separate"/>
      </w:r>
      <w:r>
        <w:rPr>
          <w:noProof/>
        </w:rPr>
        <w:t>40</w:t>
      </w:r>
      <w:r>
        <w:rPr>
          <w:noProof/>
        </w:rPr>
        <w:fldChar w:fldCharType="end"/>
      </w:r>
    </w:p>
    <w:p w14:paraId="456A33A4" w14:textId="683A874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fr-FR"/>
        </w:rPr>
        <w:t>6.3.25.2</w:t>
      </w:r>
      <w:r w:rsidRPr="001667B4">
        <w:rPr>
          <w:noProof/>
          <w:lang w:val="fr-FR"/>
        </w:rPr>
        <w:tab/>
        <w:t>Attributes</w:t>
      </w:r>
      <w:r>
        <w:rPr>
          <w:noProof/>
        </w:rPr>
        <w:tab/>
      </w:r>
      <w:r>
        <w:rPr>
          <w:noProof/>
        </w:rPr>
        <w:fldChar w:fldCharType="begin" w:fldLock="1"/>
      </w:r>
      <w:r>
        <w:rPr>
          <w:noProof/>
        </w:rPr>
        <w:instrText xml:space="preserve"> PAGEREF _Toc187401649 \h </w:instrText>
      </w:r>
      <w:r>
        <w:rPr>
          <w:noProof/>
        </w:rPr>
      </w:r>
      <w:r>
        <w:rPr>
          <w:noProof/>
        </w:rPr>
        <w:fldChar w:fldCharType="separate"/>
      </w:r>
      <w:r>
        <w:rPr>
          <w:noProof/>
        </w:rPr>
        <w:t>40</w:t>
      </w:r>
      <w:r>
        <w:rPr>
          <w:noProof/>
        </w:rPr>
        <w:fldChar w:fldCharType="end"/>
      </w:r>
    </w:p>
    <w:p w14:paraId="164BF266" w14:textId="7E3E424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_Toc187401650 \h </w:instrText>
      </w:r>
      <w:r>
        <w:rPr>
          <w:noProof/>
        </w:rPr>
      </w:r>
      <w:r>
        <w:rPr>
          <w:noProof/>
        </w:rPr>
        <w:fldChar w:fldCharType="separate"/>
      </w:r>
      <w:r>
        <w:rPr>
          <w:noProof/>
        </w:rPr>
        <w:t>40</w:t>
      </w:r>
      <w:r>
        <w:rPr>
          <w:noProof/>
        </w:rPr>
        <w:fldChar w:fldCharType="end"/>
      </w:r>
    </w:p>
    <w:p w14:paraId="7A9EE208" w14:textId="0270343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en-US"/>
        </w:rPr>
        <w:t>6.3.25.</w:t>
      </w:r>
      <w:r w:rsidRPr="001667B4">
        <w:rPr>
          <w:noProof/>
          <w:lang w:val="en-US" w:eastAsia="zh-CN"/>
        </w:rPr>
        <w:t>4</w:t>
      </w:r>
      <w:r w:rsidRPr="001667B4">
        <w:rPr>
          <w:noProof/>
          <w:lang w:val="en-US"/>
        </w:rPr>
        <w:tab/>
        <w:t>Notifications</w:t>
      </w:r>
      <w:r>
        <w:rPr>
          <w:noProof/>
        </w:rPr>
        <w:tab/>
      </w:r>
      <w:r>
        <w:rPr>
          <w:noProof/>
        </w:rPr>
        <w:fldChar w:fldCharType="begin" w:fldLock="1"/>
      </w:r>
      <w:r>
        <w:rPr>
          <w:noProof/>
        </w:rPr>
        <w:instrText xml:space="preserve"> PAGEREF _Toc187401651 \h </w:instrText>
      </w:r>
      <w:r>
        <w:rPr>
          <w:noProof/>
        </w:rPr>
      </w:r>
      <w:r>
        <w:rPr>
          <w:noProof/>
        </w:rPr>
        <w:fldChar w:fldCharType="separate"/>
      </w:r>
      <w:r>
        <w:rPr>
          <w:noProof/>
        </w:rPr>
        <w:t>40</w:t>
      </w:r>
      <w:r>
        <w:rPr>
          <w:noProof/>
        </w:rPr>
        <w:fldChar w:fldCharType="end"/>
      </w:r>
    </w:p>
    <w:p w14:paraId="3C5248D7" w14:textId="5960D573"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_Toc187401652 \h </w:instrText>
      </w:r>
      <w:r>
        <w:rPr>
          <w:noProof/>
        </w:rPr>
      </w:r>
      <w:r>
        <w:rPr>
          <w:noProof/>
        </w:rPr>
        <w:fldChar w:fldCharType="separate"/>
      </w:r>
      <w:r>
        <w:rPr>
          <w:noProof/>
        </w:rPr>
        <w:t>41</w:t>
      </w:r>
      <w:r>
        <w:rPr>
          <w:noProof/>
        </w:rPr>
        <w:fldChar w:fldCharType="end"/>
      </w:r>
    </w:p>
    <w:p w14:paraId="3BC1245E" w14:textId="4E3259B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_Toc187401653 \h </w:instrText>
      </w:r>
      <w:r>
        <w:rPr>
          <w:noProof/>
        </w:rPr>
      </w:r>
      <w:r>
        <w:rPr>
          <w:noProof/>
        </w:rPr>
        <w:fldChar w:fldCharType="separate"/>
      </w:r>
      <w:r>
        <w:rPr>
          <w:noProof/>
        </w:rPr>
        <w:t>41</w:t>
      </w:r>
      <w:r>
        <w:rPr>
          <w:noProof/>
        </w:rPr>
        <w:fldChar w:fldCharType="end"/>
      </w:r>
    </w:p>
    <w:p w14:paraId="7B9CEFD4" w14:textId="63951440"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_Toc187401654 \h </w:instrText>
      </w:r>
      <w:r>
        <w:rPr>
          <w:noProof/>
        </w:rPr>
      </w:r>
      <w:r>
        <w:rPr>
          <w:noProof/>
        </w:rPr>
        <w:fldChar w:fldCharType="separate"/>
      </w:r>
      <w:r>
        <w:rPr>
          <w:noProof/>
        </w:rPr>
        <w:t>50</w:t>
      </w:r>
      <w:r>
        <w:rPr>
          <w:noProof/>
        </w:rPr>
        <w:fldChar w:fldCharType="end"/>
      </w:r>
    </w:p>
    <w:p w14:paraId="4EA9955F" w14:textId="5CAACF5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_Toc187401655 \h </w:instrText>
      </w:r>
      <w:r>
        <w:rPr>
          <w:noProof/>
        </w:rPr>
      </w:r>
      <w:r>
        <w:rPr>
          <w:noProof/>
        </w:rPr>
        <w:fldChar w:fldCharType="separate"/>
      </w:r>
      <w:r>
        <w:rPr>
          <w:noProof/>
        </w:rPr>
        <w:t>50</w:t>
      </w:r>
      <w:r>
        <w:rPr>
          <w:noProof/>
        </w:rPr>
        <w:fldChar w:fldCharType="end"/>
      </w:r>
    </w:p>
    <w:p w14:paraId="5AD43301" w14:textId="4AFFD38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_Toc187401656 \h </w:instrText>
      </w:r>
      <w:r>
        <w:rPr>
          <w:noProof/>
        </w:rPr>
      </w:r>
      <w:r>
        <w:rPr>
          <w:noProof/>
        </w:rPr>
        <w:fldChar w:fldCharType="separate"/>
      </w:r>
      <w:r>
        <w:rPr>
          <w:noProof/>
        </w:rPr>
        <w:t>50</w:t>
      </w:r>
      <w:r>
        <w:rPr>
          <w:noProof/>
        </w:rPr>
        <w:fldChar w:fldCharType="end"/>
      </w:r>
    </w:p>
    <w:p w14:paraId="19B590DF" w14:textId="5ABED79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_Toc187401657 \h </w:instrText>
      </w:r>
      <w:r>
        <w:rPr>
          <w:noProof/>
        </w:rPr>
      </w:r>
      <w:r>
        <w:rPr>
          <w:noProof/>
        </w:rPr>
        <w:fldChar w:fldCharType="separate"/>
      </w:r>
      <w:r>
        <w:rPr>
          <w:noProof/>
        </w:rPr>
        <w:t>50</w:t>
      </w:r>
      <w:r>
        <w:rPr>
          <w:noProof/>
        </w:rPr>
        <w:fldChar w:fldCharType="end"/>
      </w:r>
    </w:p>
    <w:p w14:paraId="658376E1" w14:textId="6CA437D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_Toc187401658 \h </w:instrText>
      </w:r>
      <w:r>
        <w:rPr>
          <w:noProof/>
        </w:rPr>
      </w:r>
      <w:r>
        <w:rPr>
          <w:noProof/>
        </w:rPr>
        <w:fldChar w:fldCharType="separate"/>
      </w:r>
      <w:r>
        <w:rPr>
          <w:noProof/>
        </w:rPr>
        <w:t>50</w:t>
      </w:r>
      <w:r>
        <w:rPr>
          <w:noProof/>
        </w:rPr>
        <w:fldChar w:fldCharType="end"/>
      </w:r>
    </w:p>
    <w:p w14:paraId="7F747498" w14:textId="78A77522"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_Toc187401659 \h </w:instrText>
      </w:r>
      <w:r>
        <w:rPr>
          <w:noProof/>
        </w:rPr>
      </w:r>
      <w:r>
        <w:rPr>
          <w:noProof/>
        </w:rPr>
        <w:fldChar w:fldCharType="separate"/>
      </w:r>
      <w:r>
        <w:rPr>
          <w:noProof/>
        </w:rPr>
        <w:t>50</w:t>
      </w:r>
      <w:r>
        <w:rPr>
          <w:noProof/>
        </w:rPr>
        <w:fldChar w:fldCharType="end"/>
      </w:r>
    </w:p>
    <w:p w14:paraId="31A9E9C6" w14:textId="602193B6"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_Toc187401660 \h </w:instrText>
      </w:r>
      <w:r>
        <w:rPr>
          <w:noProof/>
        </w:rPr>
      </w:r>
      <w:r>
        <w:rPr>
          <w:noProof/>
        </w:rPr>
        <w:fldChar w:fldCharType="separate"/>
      </w:r>
      <w:r>
        <w:rPr>
          <w:noProof/>
        </w:rPr>
        <w:t>52</w:t>
      </w:r>
      <w:r>
        <w:rPr>
          <w:noProof/>
        </w:rPr>
        <w:fldChar w:fldCharType="end"/>
      </w:r>
    </w:p>
    <w:p w14:paraId="5E7A22D3" w14:textId="3495BA4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_Toc187401661 \h </w:instrText>
      </w:r>
      <w:r>
        <w:rPr>
          <w:noProof/>
        </w:rPr>
      </w:r>
      <w:r>
        <w:rPr>
          <w:noProof/>
        </w:rPr>
        <w:fldChar w:fldCharType="separate"/>
      </w:r>
      <w:r>
        <w:rPr>
          <w:noProof/>
        </w:rPr>
        <w:t>53</w:t>
      </w:r>
      <w:r>
        <w:rPr>
          <w:noProof/>
        </w:rPr>
        <w:fldChar w:fldCharType="end"/>
      </w:r>
    </w:p>
    <w:p w14:paraId="0E96E6F3" w14:textId="2C1B6A9F"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_Toc187401662 \h </w:instrText>
      </w:r>
      <w:r>
        <w:rPr>
          <w:noProof/>
        </w:rPr>
      </w:r>
      <w:r>
        <w:rPr>
          <w:noProof/>
        </w:rPr>
        <w:fldChar w:fldCharType="separate"/>
      </w:r>
      <w:r>
        <w:rPr>
          <w:noProof/>
        </w:rPr>
        <w:t>53</w:t>
      </w:r>
      <w:r>
        <w:rPr>
          <w:noProof/>
        </w:rPr>
        <w:fldChar w:fldCharType="end"/>
      </w:r>
    </w:p>
    <w:p w14:paraId="4E26BA24" w14:textId="7B278D63"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_Toc187401663 \h </w:instrText>
      </w:r>
      <w:r>
        <w:rPr>
          <w:noProof/>
        </w:rPr>
      </w:r>
      <w:r>
        <w:rPr>
          <w:noProof/>
        </w:rPr>
        <w:fldChar w:fldCharType="separate"/>
      </w:r>
      <w:r>
        <w:rPr>
          <w:noProof/>
        </w:rPr>
        <w:t>53</w:t>
      </w:r>
      <w:r>
        <w:rPr>
          <w:noProof/>
        </w:rPr>
        <w:fldChar w:fldCharType="end"/>
      </w:r>
    </w:p>
    <w:p w14:paraId="3EBFC3F4" w14:textId="0B69308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_Toc187401664 \h </w:instrText>
      </w:r>
      <w:r>
        <w:rPr>
          <w:noProof/>
        </w:rPr>
      </w:r>
      <w:r>
        <w:rPr>
          <w:noProof/>
        </w:rPr>
        <w:fldChar w:fldCharType="separate"/>
      </w:r>
      <w:r>
        <w:rPr>
          <w:noProof/>
        </w:rPr>
        <w:t>54</w:t>
      </w:r>
      <w:r>
        <w:rPr>
          <w:noProof/>
        </w:rPr>
        <w:fldChar w:fldCharType="end"/>
      </w:r>
    </w:p>
    <w:p w14:paraId="5DCD4F6A" w14:textId="6E6D8322"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_Toc187401665 \h </w:instrText>
      </w:r>
      <w:r>
        <w:rPr>
          <w:noProof/>
        </w:rPr>
      </w:r>
      <w:r>
        <w:rPr>
          <w:noProof/>
        </w:rPr>
        <w:fldChar w:fldCharType="separate"/>
      </w:r>
      <w:r>
        <w:rPr>
          <w:noProof/>
        </w:rPr>
        <w:t>54</w:t>
      </w:r>
      <w:r>
        <w:rPr>
          <w:noProof/>
        </w:rPr>
        <w:fldChar w:fldCharType="end"/>
      </w:r>
    </w:p>
    <w:p w14:paraId="286C854D" w14:textId="7C6B36F6"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_Toc187401666 \h </w:instrText>
      </w:r>
      <w:r>
        <w:rPr>
          <w:noProof/>
        </w:rPr>
      </w:r>
      <w:r>
        <w:rPr>
          <w:noProof/>
        </w:rPr>
        <w:fldChar w:fldCharType="separate"/>
      </w:r>
      <w:r>
        <w:rPr>
          <w:noProof/>
        </w:rPr>
        <w:t>54</w:t>
      </w:r>
      <w:r>
        <w:rPr>
          <w:noProof/>
        </w:rPr>
        <w:fldChar w:fldCharType="end"/>
      </w:r>
    </w:p>
    <w:p w14:paraId="6642B51C" w14:textId="41CE4C0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_Toc187401667 \h </w:instrText>
      </w:r>
      <w:r>
        <w:rPr>
          <w:noProof/>
        </w:rPr>
      </w:r>
      <w:r>
        <w:rPr>
          <w:noProof/>
        </w:rPr>
        <w:fldChar w:fldCharType="separate"/>
      </w:r>
      <w:r>
        <w:rPr>
          <w:noProof/>
        </w:rPr>
        <w:t>55</w:t>
      </w:r>
      <w:r>
        <w:rPr>
          <w:noProof/>
        </w:rPr>
        <w:fldChar w:fldCharType="end"/>
      </w:r>
    </w:p>
    <w:p w14:paraId="282AE0B8" w14:textId="505C4C07"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_Toc187401668 \h </w:instrText>
      </w:r>
      <w:r>
        <w:rPr>
          <w:noProof/>
        </w:rPr>
      </w:r>
      <w:r>
        <w:rPr>
          <w:noProof/>
        </w:rPr>
        <w:fldChar w:fldCharType="separate"/>
      </w:r>
      <w:r>
        <w:rPr>
          <w:noProof/>
        </w:rPr>
        <w:t>55</w:t>
      </w:r>
      <w:r>
        <w:rPr>
          <w:noProof/>
        </w:rPr>
        <w:fldChar w:fldCharType="end"/>
      </w:r>
    </w:p>
    <w:p w14:paraId="0FFBBBC1" w14:textId="2FA45D2B"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_Toc187401669 \h </w:instrText>
      </w:r>
      <w:r>
        <w:rPr>
          <w:noProof/>
        </w:rPr>
      </w:r>
      <w:r>
        <w:rPr>
          <w:noProof/>
        </w:rPr>
        <w:fldChar w:fldCharType="separate"/>
      </w:r>
      <w:r>
        <w:rPr>
          <w:noProof/>
        </w:rPr>
        <w:t>55</w:t>
      </w:r>
      <w:r>
        <w:rPr>
          <w:noProof/>
        </w:rPr>
        <w:fldChar w:fldCharType="end"/>
      </w:r>
    </w:p>
    <w:p w14:paraId="475E8479" w14:textId="367F13F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_Toc187401670 \h </w:instrText>
      </w:r>
      <w:r>
        <w:rPr>
          <w:noProof/>
        </w:rPr>
      </w:r>
      <w:r>
        <w:rPr>
          <w:noProof/>
        </w:rPr>
        <w:fldChar w:fldCharType="separate"/>
      </w:r>
      <w:r>
        <w:rPr>
          <w:noProof/>
        </w:rPr>
        <w:t>55</w:t>
      </w:r>
      <w:r>
        <w:rPr>
          <w:noProof/>
        </w:rPr>
        <w:fldChar w:fldCharType="end"/>
      </w:r>
    </w:p>
    <w:p w14:paraId="100CF9FD" w14:textId="2A21EC8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_Toc187401671 \h </w:instrText>
      </w:r>
      <w:r>
        <w:rPr>
          <w:noProof/>
        </w:rPr>
      </w:r>
      <w:r>
        <w:rPr>
          <w:noProof/>
        </w:rPr>
        <w:fldChar w:fldCharType="separate"/>
      </w:r>
      <w:r>
        <w:rPr>
          <w:noProof/>
        </w:rPr>
        <w:t>56</w:t>
      </w:r>
      <w:r>
        <w:rPr>
          <w:noProof/>
        </w:rPr>
        <w:fldChar w:fldCharType="end"/>
      </w:r>
    </w:p>
    <w:p w14:paraId="5CDF2531" w14:textId="434ADE6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_Toc187401672 \h </w:instrText>
      </w:r>
      <w:r>
        <w:rPr>
          <w:noProof/>
        </w:rPr>
      </w:r>
      <w:r>
        <w:rPr>
          <w:noProof/>
        </w:rPr>
        <w:fldChar w:fldCharType="separate"/>
      </w:r>
      <w:r>
        <w:rPr>
          <w:noProof/>
        </w:rPr>
        <w:t>57</w:t>
      </w:r>
      <w:r>
        <w:rPr>
          <w:noProof/>
        </w:rPr>
        <w:fldChar w:fldCharType="end"/>
      </w:r>
    </w:p>
    <w:p w14:paraId="77A2B12C" w14:textId="1A13850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_Toc187401673 \h </w:instrText>
      </w:r>
      <w:r>
        <w:rPr>
          <w:noProof/>
        </w:rPr>
      </w:r>
      <w:r>
        <w:rPr>
          <w:noProof/>
        </w:rPr>
        <w:fldChar w:fldCharType="separate"/>
      </w:r>
      <w:r>
        <w:rPr>
          <w:noProof/>
        </w:rPr>
        <w:t>59</w:t>
      </w:r>
      <w:r>
        <w:rPr>
          <w:noProof/>
        </w:rPr>
        <w:fldChar w:fldCharType="end"/>
      </w:r>
    </w:p>
    <w:p w14:paraId="3773E629" w14:textId="26A98DF2"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_Toc187401674 \h </w:instrText>
      </w:r>
      <w:r>
        <w:rPr>
          <w:noProof/>
        </w:rPr>
      </w:r>
      <w:r>
        <w:rPr>
          <w:noProof/>
        </w:rPr>
        <w:fldChar w:fldCharType="separate"/>
      </w:r>
      <w:r>
        <w:rPr>
          <w:noProof/>
        </w:rPr>
        <w:t>59</w:t>
      </w:r>
      <w:r>
        <w:rPr>
          <w:noProof/>
        </w:rPr>
        <w:fldChar w:fldCharType="end"/>
      </w:r>
    </w:p>
    <w:p w14:paraId="7451926D" w14:textId="3E13916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_Toc187401675 \h </w:instrText>
      </w:r>
      <w:r>
        <w:rPr>
          <w:noProof/>
        </w:rPr>
      </w:r>
      <w:r>
        <w:rPr>
          <w:noProof/>
        </w:rPr>
        <w:fldChar w:fldCharType="separate"/>
      </w:r>
      <w:r>
        <w:rPr>
          <w:noProof/>
        </w:rPr>
        <w:t>61</w:t>
      </w:r>
      <w:r>
        <w:rPr>
          <w:noProof/>
        </w:rPr>
        <w:fldChar w:fldCharType="end"/>
      </w:r>
    </w:p>
    <w:p w14:paraId="786B5023" w14:textId="552B198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_Toc187401676 \h </w:instrText>
      </w:r>
      <w:r>
        <w:rPr>
          <w:noProof/>
        </w:rPr>
      </w:r>
      <w:r>
        <w:rPr>
          <w:noProof/>
        </w:rPr>
        <w:fldChar w:fldCharType="separate"/>
      </w:r>
      <w:r>
        <w:rPr>
          <w:noProof/>
        </w:rPr>
        <w:t>61</w:t>
      </w:r>
      <w:r>
        <w:rPr>
          <w:noProof/>
        </w:rPr>
        <w:fldChar w:fldCharType="end"/>
      </w:r>
    </w:p>
    <w:p w14:paraId="47EE4853" w14:textId="5522A07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_Toc187401677 \h </w:instrText>
      </w:r>
      <w:r>
        <w:rPr>
          <w:noProof/>
        </w:rPr>
      </w:r>
      <w:r>
        <w:rPr>
          <w:noProof/>
        </w:rPr>
        <w:fldChar w:fldCharType="separate"/>
      </w:r>
      <w:r>
        <w:rPr>
          <w:noProof/>
        </w:rPr>
        <w:t>62</w:t>
      </w:r>
      <w:r>
        <w:rPr>
          <w:noProof/>
        </w:rPr>
        <w:fldChar w:fldCharType="end"/>
      </w:r>
    </w:p>
    <w:p w14:paraId="1B596A80" w14:textId="214289C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_Toc187401678 \h </w:instrText>
      </w:r>
      <w:r>
        <w:rPr>
          <w:noProof/>
        </w:rPr>
      </w:r>
      <w:r>
        <w:rPr>
          <w:noProof/>
        </w:rPr>
        <w:fldChar w:fldCharType="separate"/>
      </w:r>
      <w:r>
        <w:rPr>
          <w:noProof/>
        </w:rPr>
        <w:t>63</w:t>
      </w:r>
      <w:r>
        <w:rPr>
          <w:noProof/>
        </w:rPr>
        <w:fldChar w:fldCharType="end"/>
      </w:r>
    </w:p>
    <w:p w14:paraId="50577BE1" w14:textId="2369EAC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_Toc187401679 \h </w:instrText>
      </w:r>
      <w:r>
        <w:rPr>
          <w:noProof/>
        </w:rPr>
      </w:r>
      <w:r>
        <w:rPr>
          <w:noProof/>
        </w:rPr>
        <w:fldChar w:fldCharType="separate"/>
      </w:r>
      <w:r>
        <w:rPr>
          <w:noProof/>
        </w:rPr>
        <w:t>63</w:t>
      </w:r>
      <w:r>
        <w:rPr>
          <w:noProof/>
        </w:rPr>
        <w:fldChar w:fldCharType="end"/>
      </w:r>
    </w:p>
    <w:p w14:paraId="4738363D" w14:textId="7EA00B9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_Toc187401680 \h </w:instrText>
      </w:r>
      <w:r>
        <w:rPr>
          <w:noProof/>
        </w:rPr>
      </w:r>
      <w:r>
        <w:rPr>
          <w:noProof/>
        </w:rPr>
        <w:fldChar w:fldCharType="separate"/>
      </w:r>
      <w:r>
        <w:rPr>
          <w:noProof/>
        </w:rPr>
        <w:t>65</w:t>
      </w:r>
      <w:r>
        <w:rPr>
          <w:noProof/>
        </w:rPr>
        <w:fldChar w:fldCharType="end"/>
      </w:r>
    </w:p>
    <w:p w14:paraId="52859149" w14:textId="29DA5B9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_Toc187401681 \h </w:instrText>
      </w:r>
      <w:r>
        <w:rPr>
          <w:noProof/>
        </w:rPr>
      </w:r>
      <w:r>
        <w:rPr>
          <w:noProof/>
        </w:rPr>
        <w:fldChar w:fldCharType="separate"/>
      </w:r>
      <w:r>
        <w:rPr>
          <w:noProof/>
        </w:rPr>
        <w:t>66</w:t>
      </w:r>
      <w:r>
        <w:rPr>
          <w:noProof/>
        </w:rPr>
        <w:fldChar w:fldCharType="end"/>
      </w:r>
    </w:p>
    <w:p w14:paraId="6923702A" w14:textId="7A169E8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_Toc187401682 \h </w:instrText>
      </w:r>
      <w:r>
        <w:rPr>
          <w:noProof/>
        </w:rPr>
      </w:r>
      <w:r>
        <w:rPr>
          <w:noProof/>
        </w:rPr>
        <w:fldChar w:fldCharType="separate"/>
      </w:r>
      <w:r>
        <w:rPr>
          <w:noProof/>
        </w:rPr>
        <w:t>67</w:t>
      </w:r>
      <w:r>
        <w:rPr>
          <w:noProof/>
        </w:rPr>
        <w:fldChar w:fldCharType="end"/>
      </w:r>
    </w:p>
    <w:p w14:paraId="0F92E283" w14:textId="0FFC137A"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_Toc187401683 \h </w:instrText>
      </w:r>
      <w:r>
        <w:rPr>
          <w:noProof/>
        </w:rPr>
      </w:r>
      <w:r>
        <w:rPr>
          <w:noProof/>
        </w:rPr>
        <w:fldChar w:fldCharType="separate"/>
      </w:r>
      <w:r>
        <w:rPr>
          <w:noProof/>
        </w:rPr>
        <w:t>67</w:t>
      </w:r>
      <w:r>
        <w:rPr>
          <w:noProof/>
        </w:rPr>
        <w:fldChar w:fldCharType="end"/>
      </w:r>
    </w:p>
    <w:p w14:paraId="11087A9C" w14:textId="3C518ED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_Toc187401684 \h </w:instrText>
      </w:r>
      <w:r>
        <w:rPr>
          <w:noProof/>
        </w:rPr>
      </w:r>
      <w:r>
        <w:rPr>
          <w:noProof/>
        </w:rPr>
        <w:fldChar w:fldCharType="separate"/>
      </w:r>
      <w:r>
        <w:rPr>
          <w:noProof/>
        </w:rPr>
        <w:t>67</w:t>
      </w:r>
      <w:r>
        <w:rPr>
          <w:noProof/>
        </w:rPr>
        <w:fldChar w:fldCharType="end"/>
      </w:r>
    </w:p>
    <w:p w14:paraId="0D545CEF" w14:textId="5D8681F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_Toc187401685 \h </w:instrText>
      </w:r>
      <w:r>
        <w:rPr>
          <w:noProof/>
        </w:rPr>
      </w:r>
      <w:r>
        <w:rPr>
          <w:noProof/>
        </w:rPr>
        <w:fldChar w:fldCharType="separate"/>
      </w:r>
      <w:r>
        <w:rPr>
          <w:noProof/>
        </w:rPr>
        <w:t>67</w:t>
      </w:r>
      <w:r>
        <w:rPr>
          <w:noProof/>
        </w:rPr>
        <w:fldChar w:fldCharType="end"/>
      </w:r>
    </w:p>
    <w:p w14:paraId="787E0161" w14:textId="2213948F"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_Toc187401686 \h </w:instrText>
      </w:r>
      <w:r>
        <w:rPr>
          <w:noProof/>
        </w:rPr>
      </w:r>
      <w:r>
        <w:rPr>
          <w:noProof/>
        </w:rPr>
        <w:fldChar w:fldCharType="separate"/>
      </w:r>
      <w:r>
        <w:rPr>
          <w:noProof/>
        </w:rPr>
        <w:t>67</w:t>
      </w:r>
      <w:r>
        <w:rPr>
          <w:noProof/>
        </w:rPr>
        <w:fldChar w:fldCharType="end"/>
      </w:r>
    </w:p>
    <w:p w14:paraId="1507EE29" w14:textId="0E91B09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_Toc187401687 \h </w:instrText>
      </w:r>
      <w:r>
        <w:rPr>
          <w:noProof/>
        </w:rPr>
      </w:r>
      <w:r>
        <w:rPr>
          <w:noProof/>
        </w:rPr>
        <w:fldChar w:fldCharType="separate"/>
      </w:r>
      <w:r>
        <w:rPr>
          <w:noProof/>
        </w:rPr>
        <w:t>68</w:t>
      </w:r>
      <w:r>
        <w:rPr>
          <w:noProof/>
        </w:rPr>
        <w:fldChar w:fldCharType="end"/>
      </w:r>
    </w:p>
    <w:p w14:paraId="6C48618D" w14:textId="7C7B980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_Toc187401688 \h </w:instrText>
      </w:r>
      <w:r>
        <w:rPr>
          <w:noProof/>
        </w:rPr>
      </w:r>
      <w:r>
        <w:rPr>
          <w:noProof/>
        </w:rPr>
        <w:fldChar w:fldCharType="separate"/>
      </w:r>
      <w:r>
        <w:rPr>
          <w:noProof/>
        </w:rPr>
        <w:t>69</w:t>
      </w:r>
      <w:r>
        <w:rPr>
          <w:noProof/>
        </w:rPr>
        <w:fldChar w:fldCharType="end"/>
      </w:r>
    </w:p>
    <w:p w14:paraId="2FD34314" w14:textId="4069501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_Toc187401689 \h </w:instrText>
      </w:r>
      <w:r>
        <w:rPr>
          <w:noProof/>
        </w:rPr>
      </w:r>
      <w:r>
        <w:rPr>
          <w:noProof/>
        </w:rPr>
        <w:fldChar w:fldCharType="separate"/>
      </w:r>
      <w:r>
        <w:rPr>
          <w:noProof/>
        </w:rPr>
        <w:t>69</w:t>
      </w:r>
      <w:r>
        <w:rPr>
          <w:noProof/>
        </w:rPr>
        <w:fldChar w:fldCharType="end"/>
      </w:r>
    </w:p>
    <w:p w14:paraId="56C11C9F" w14:textId="74D674A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_Toc187401690 \h </w:instrText>
      </w:r>
      <w:r>
        <w:rPr>
          <w:noProof/>
        </w:rPr>
      </w:r>
      <w:r>
        <w:rPr>
          <w:noProof/>
        </w:rPr>
        <w:fldChar w:fldCharType="separate"/>
      </w:r>
      <w:r>
        <w:rPr>
          <w:noProof/>
        </w:rPr>
        <w:t>70</w:t>
      </w:r>
      <w:r>
        <w:rPr>
          <w:noProof/>
        </w:rPr>
        <w:fldChar w:fldCharType="end"/>
      </w:r>
    </w:p>
    <w:p w14:paraId="4973EF1B" w14:textId="318B917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_Toc187401691 \h </w:instrText>
      </w:r>
      <w:r>
        <w:rPr>
          <w:noProof/>
        </w:rPr>
      </w:r>
      <w:r>
        <w:rPr>
          <w:noProof/>
        </w:rPr>
        <w:fldChar w:fldCharType="separate"/>
      </w:r>
      <w:r>
        <w:rPr>
          <w:noProof/>
        </w:rPr>
        <w:t>71</w:t>
      </w:r>
      <w:r>
        <w:rPr>
          <w:noProof/>
        </w:rPr>
        <w:fldChar w:fldCharType="end"/>
      </w:r>
    </w:p>
    <w:p w14:paraId="7FA8B57F" w14:textId="5CC6BDC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_Toc187401692 \h </w:instrText>
      </w:r>
      <w:r>
        <w:rPr>
          <w:noProof/>
        </w:rPr>
      </w:r>
      <w:r>
        <w:rPr>
          <w:noProof/>
        </w:rPr>
        <w:fldChar w:fldCharType="separate"/>
      </w:r>
      <w:r>
        <w:rPr>
          <w:noProof/>
        </w:rPr>
        <w:t>71</w:t>
      </w:r>
      <w:r>
        <w:rPr>
          <w:noProof/>
        </w:rPr>
        <w:fldChar w:fldCharType="end"/>
      </w:r>
    </w:p>
    <w:p w14:paraId="0647CF69" w14:textId="00C033F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_Toc187401693 \h </w:instrText>
      </w:r>
      <w:r>
        <w:rPr>
          <w:noProof/>
        </w:rPr>
      </w:r>
      <w:r>
        <w:rPr>
          <w:noProof/>
        </w:rPr>
        <w:fldChar w:fldCharType="separate"/>
      </w:r>
      <w:r>
        <w:rPr>
          <w:noProof/>
        </w:rPr>
        <w:t>72</w:t>
      </w:r>
      <w:r>
        <w:rPr>
          <w:noProof/>
        </w:rPr>
        <w:fldChar w:fldCharType="end"/>
      </w:r>
    </w:p>
    <w:p w14:paraId="0BECB5CE" w14:textId="4B76DEC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_Toc187401694 \h </w:instrText>
      </w:r>
      <w:r>
        <w:rPr>
          <w:noProof/>
        </w:rPr>
      </w:r>
      <w:r>
        <w:rPr>
          <w:noProof/>
        </w:rPr>
        <w:fldChar w:fldCharType="separate"/>
      </w:r>
      <w:r>
        <w:rPr>
          <w:noProof/>
        </w:rPr>
        <w:t>72</w:t>
      </w:r>
      <w:r>
        <w:rPr>
          <w:noProof/>
        </w:rPr>
        <w:fldChar w:fldCharType="end"/>
      </w:r>
    </w:p>
    <w:p w14:paraId="13075E54" w14:textId="10957B5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_Toc187401695 \h </w:instrText>
      </w:r>
      <w:r>
        <w:rPr>
          <w:noProof/>
        </w:rPr>
      </w:r>
      <w:r>
        <w:rPr>
          <w:noProof/>
        </w:rPr>
        <w:fldChar w:fldCharType="separate"/>
      </w:r>
      <w:r>
        <w:rPr>
          <w:noProof/>
        </w:rPr>
        <w:t>72</w:t>
      </w:r>
      <w:r>
        <w:rPr>
          <w:noProof/>
        </w:rPr>
        <w:fldChar w:fldCharType="end"/>
      </w:r>
    </w:p>
    <w:p w14:paraId="1CBA82BA" w14:textId="4156E3D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_Toc187401696 \h </w:instrText>
      </w:r>
      <w:r>
        <w:rPr>
          <w:noProof/>
        </w:rPr>
      </w:r>
      <w:r>
        <w:rPr>
          <w:noProof/>
        </w:rPr>
        <w:fldChar w:fldCharType="separate"/>
      </w:r>
      <w:r>
        <w:rPr>
          <w:noProof/>
        </w:rPr>
        <w:t>72</w:t>
      </w:r>
      <w:r>
        <w:rPr>
          <w:noProof/>
        </w:rPr>
        <w:fldChar w:fldCharType="end"/>
      </w:r>
    </w:p>
    <w:p w14:paraId="3A35D49D" w14:textId="4E584EE2"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_Toc187401697 \h </w:instrText>
      </w:r>
      <w:r>
        <w:rPr>
          <w:noProof/>
        </w:rPr>
      </w:r>
      <w:r>
        <w:rPr>
          <w:noProof/>
        </w:rPr>
        <w:fldChar w:fldCharType="separate"/>
      </w:r>
      <w:r>
        <w:rPr>
          <w:noProof/>
        </w:rPr>
        <w:t>72</w:t>
      </w:r>
      <w:r>
        <w:rPr>
          <w:noProof/>
        </w:rPr>
        <w:fldChar w:fldCharType="end"/>
      </w:r>
    </w:p>
    <w:p w14:paraId="3E2A69F8" w14:textId="65B6689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_Toc187401698 \h </w:instrText>
      </w:r>
      <w:r>
        <w:rPr>
          <w:noProof/>
        </w:rPr>
      </w:r>
      <w:r>
        <w:rPr>
          <w:noProof/>
        </w:rPr>
        <w:fldChar w:fldCharType="separate"/>
      </w:r>
      <w:r>
        <w:rPr>
          <w:noProof/>
        </w:rPr>
        <w:t>72</w:t>
      </w:r>
      <w:r>
        <w:rPr>
          <w:noProof/>
        </w:rPr>
        <w:fldChar w:fldCharType="end"/>
      </w:r>
    </w:p>
    <w:p w14:paraId="7C302E40" w14:textId="143F95F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_Toc187401699 \h </w:instrText>
      </w:r>
      <w:r>
        <w:rPr>
          <w:noProof/>
        </w:rPr>
      </w:r>
      <w:r>
        <w:rPr>
          <w:noProof/>
        </w:rPr>
        <w:fldChar w:fldCharType="separate"/>
      </w:r>
      <w:r>
        <w:rPr>
          <w:noProof/>
        </w:rPr>
        <w:t>72</w:t>
      </w:r>
      <w:r>
        <w:rPr>
          <w:noProof/>
        </w:rPr>
        <w:fldChar w:fldCharType="end"/>
      </w:r>
    </w:p>
    <w:p w14:paraId="5F6B4150" w14:textId="6468F96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_Toc187401700 \h </w:instrText>
      </w:r>
      <w:r>
        <w:rPr>
          <w:noProof/>
        </w:rPr>
      </w:r>
      <w:r>
        <w:rPr>
          <w:noProof/>
        </w:rPr>
        <w:fldChar w:fldCharType="separate"/>
      </w:r>
      <w:r>
        <w:rPr>
          <w:noProof/>
        </w:rPr>
        <w:t>73</w:t>
      </w:r>
      <w:r>
        <w:rPr>
          <w:noProof/>
        </w:rPr>
        <w:fldChar w:fldCharType="end"/>
      </w:r>
    </w:p>
    <w:p w14:paraId="30B581D7" w14:textId="2324E092"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_Toc187401701 \h </w:instrText>
      </w:r>
      <w:r>
        <w:rPr>
          <w:noProof/>
        </w:rPr>
      </w:r>
      <w:r>
        <w:rPr>
          <w:noProof/>
        </w:rPr>
        <w:fldChar w:fldCharType="separate"/>
      </w:r>
      <w:r>
        <w:rPr>
          <w:noProof/>
        </w:rPr>
        <w:t>73</w:t>
      </w:r>
      <w:r>
        <w:rPr>
          <w:noProof/>
        </w:rPr>
        <w:fldChar w:fldCharType="end"/>
      </w:r>
    </w:p>
    <w:p w14:paraId="3E42DE89" w14:textId="6201BED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_Toc187401702 \h </w:instrText>
      </w:r>
      <w:r>
        <w:rPr>
          <w:noProof/>
        </w:rPr>
      </w:r>
      <w:r>
        <w:rPr>
          <w:noProof/>
        </w:rPr>
        <w:fldChar w:fldCharType="separate"/>
      </w:r>
      <w:r>
        <w:rPr>
          <w:noProof/>
        </w:rPr>
        <w:t>73</w:t>
      </w:r>
      <w:r>
        <w:rPr>
          <w:noProof/>
        </w:rPr>
        <w:fldChar w:fldCharType="end"/>
      </w:r>
    </w:p>
    <w:p w14:paraId="266007E9" w14:textId="428F7A7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_Toc187401703 \h </w:instrText>
      </w:r>
      <w:r>
        <w:rPr>
          <w:noProof/>
        </w:rPr>
      </w:r>
      <w:r>
        <w:rPr>
          <w:noProof/>
        </w:rPr>
        <w:fldChar w:fldCharType="separate"/>
      </w:r>
      <w:r>
        <w:rPr>
          <w:noProof/>
        </w:rPr>
        <w:t>73</w:t>
      </w:r>
      <w:r>
        <w:rPr>
          <w:noProof/>
        </w:rPr>
        <w:fldChar w:fldCharType="end"/>
      </w:r>
    </w:p>
    <w:p w14:paraId="4D1C3CD3" w14:textId="2EE83A0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_Toc187401704 \h </w:instrText>
      </w:r>
      <w:r>
        <w:rPr>
          <w:noProof/>
        </w:rPr>
      </w:r>
      <w:r>
        <w:rPr>
          <w:noProof/>
        </w:rPr>
        <w:fldChar w:fldCharType="separate"/>
      </w:r>
      <w:r>
        <w:rPr>
          <w:noProof/>
        </w:rPr>
        <w:t>74</w:t>
      </w:r>
      <w:r>
        <w:rPr>
          <w:noProof/>
        </w:rPr>
        <w:fldChar w:fldCharType="end"/>
      </w:r>
    </w:p>
    <w:p w14:paraId="4F5659EC" w14:textId="316E027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_Toc187401705 \h </w:instrText>
      </w:r>
      <w:r>
        <w:rPr>
          <w:noProof/>
        </w:rPr>
      </w:r>
      <w:r>
        <w:rPr>
          <w:noProof/>
        </w:rPr>
        <w:fldChar w:fldCharType="separate"/>
      </w:r>
      <w:r>
        <w:rPr>
          <w:noProof/>
        </w:rPr>
        <w:t>77</w:t>
      </w:r>
      <w:r>
        <w:rPr>
          <w:noProof/>
        </w:rPr>
        <w:fldChar w:fldCharType="end"/>
      </w:r>
    </w:p>
    <w:p w14:paraId="3EC48275" w14:textId="037941D6"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_Toc187401706 \h </w:instrText>
      </w:r>
      <w:r>
        <w:rPr>
          <w:noProof/>
        </w:rPr>
      </w:r>
      <w:r>
        <w:rPr>
          <w:noProof/>
        </w:rPr>
        <w:fldChar w:fldCharType="separate"/>
      </w:r>
      <w:r>
        <w:rPr>
          <w:noProof/>
        </w:rPr>
        <w:t>79</w:t>
      </w:r>
      <w:r>
        <w:rPr>
          <w:noProof/>
        </w:rPr>
        <w:fldChar w:fldCharType="end"/>
      </w:r>
    </w:p>
    <w:p w14:paraId="13CDA689" w14:textId="5545C8A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_Toc187401707 \h </w:instrText>
      </w:r>
      <w:r>
        <w:rPr>
          <w:noProof/>
        </w:rPr>
      </w:r>
      <w:r>
        <w:rPr>
          <w:noProof/>
        </w:rPr>
        <w:fldChar w:fldCharType="separate"/>
      </w:r>
      <w:r>
        <w:rPr>
          <w:noProof/>
        </w:rPr>
        <w:t>79</w:t>
      </w:r>
      <w:r>
        <w:rPr>
          <w:noProof/>
        </w:rPr>
        <w:fldChar w:fldCharType="end"/>
      </w:r>
    </w:p>
    <w:p w14:paraId="537A9C0D" w14:textId="0F48FCC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_Toc187401708 \h </w:instrText>
      </w:r>
      <w:r>
        <w:rPr>
          <w:noProof/>
        </w:rPr>
      </w:r>
      <w:r>
        <w:rPr>
          <w:noProof/>
        </w:rPr>
        <w:fldChar w:fldCharType="separate"/>
      </w:r>
      <w:r>
        <w:rPr>
          <w:noProof/>
        </w:rPr>
        <w:t>79</w:t>
      </w:r>
      <w:r>
        <w:rPr>
          <w:noProof/>
        </w:rPr>
        <w:fldChar w:fldCharType="end"/>
      </w:r>
    </w:p>
    <w:p w14:paraId="21C1871A" w14:textId="4257CBA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_Toc187401709 \h </w:instrText>
      </w:r>
      <w:r>
        <w:rPr>
          <w:noProof/>
        </w:rPr>
      </w:r>
      <w:r>
        <w:rPr>
          <w:noProof/>
        </w:rPr>
        <w:fldChar w:fldCharType="separate"/>
      </w:r>
      <w:r>
        <w:rPr>
          <w:noProof/>
        </w:rPr>
        <w:t>81</w:t>
      </w:r>
      <w:r>
        <w:rPr>
          <w:noProof/>
        </w:rPr>
        <w:fldChar w:fldCharType="end"/>
      </w:r>
    </w:p>
    <w:p w14:paraId="1868A4E6" w14:textId="70BF890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_Toc187401710 \h </w:instrText>
      </w:r>
      <w:r>
        <w:rPr>
          <w:noProof/>
        </w:rPr>
      </w:r>
      <w:r>
        <w:rPr>
          <w:noProof/>
        </w:rPr>
        <w:fldChar w:fldCharType="separate"/>
      </w:r>
      <w:r>
        <w:rPr>
          <w:noProof/>
        </w:rPr>
        <w:t>82</w:t>
      </w:r>
      <w:r>
        <w:rPr>
          <w:noProof/>
        </w:rPr>
        <w:fldChar w:fldCharType="end"/>
      </w:r>
    </w:p>
    <w:p w14:paraId="018AC4BB" w14:textId="31C40BAD"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_Toc187401711 \h </w:instrText>
      </w:r>
      <w:r>
        <w:rPr>
          <w:noProof/>
        </w:rPr>
      </w:r>
      <w:r>
        <w:rPr>
          <w:noProof/>
        </w:rPr>
        <w:fldChar w:fldCharType="separate"/>
      </w:r>
      <w:r>
        <w:rPr>
          <w:noProof/>
        </w:rPr>
        <w:t>82</w:t>
      </w:r>
      <w:r>
        <w:rPr>
          <w:noProof/>
        </w:rPr>
        <w:fldChar w:fldCharType="end"/>
      </w:r>
    </w:p>
    <w:p w14:paraId="43A9DDC0" w14:textId="7D014EE8"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_Toc187401712 \h </w:instrText>
      </w:r>
      <w:r>
        <w:rPr>
          <w:noProof/>
        </w:rPr>
      </w:r>
      <w:r>
        <w:rPr>
          <w:noProof/>
        </w:rPr>
        <w:fldChar w:fldCharType="separate"/>
      </w:r>
      <w:r>
        <w:rPr>
          <w:noProof/>
        </w:rPr>
        <w:t>82</w:t>
      </w:r>
      <w:r>
        <w:rPr>
          <w:noProof/>
        </w:rPr>
        <w:fldChar w:fldCharType="end"/>
      </w:r>
    </w:p>
    <w:p w14:paraId="66ACE1D8" w14:textId="4345055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_Toc187401713 \h </w:instrText>
      </w:r>
      <w:r>
        <w:rPr>
          <w:noProof/>
        </w:rPr>
      </w:r>
      <w:r>
        <w:rPr>
          <w:noProof/>
        </w:rPr>
        <w:fldChar w:fldCharType="separate"/>
      </w:r>
      <w:r>
        <w:rPr>
          <w:noProof/>
        </w:rPr>
        <w:t>82</w:t>
      </w:r>
      <w:r>
        <w:rPr>
          <w:noProof/>
        </w:rPr>
        <w:fldChar w:fldCharType="end"/>
      </w:r>
    </w:p>
    <w:p w14:paraId="116111A2" w14:textId="7CD9ED9C"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_Toc187401714 \h </w:instrText>
      </w:r>
      <w:r>
        <w:rPr>
          <w:noProof/>
        </w:rPr>
      </w:r>
      <w:r>
        <w:rPr>
          <w:noProof/>
        </w:rPr>
        <w:fldChar w:fldCharType="separate"/>
      </w:r>
      <w:r>
        <w:rPr>
          <w:noProof/>
        </w:rPr>
        <w:t>83</w:t>
      </w:r>
      <w:r>
        <w:rPr>
          <w:noProof/>
        </w:rPr>
        <w:fldChar w:fldCharType="end"/>
      </w:r>
    </w:p>
    <w:p w14:paraId="53EE387C" w14:textId="2EB19689"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_Toc187401715 \h </w:instrText>
      </w:r>
      <w:r>
        <w:rPr>
          <w:noProof/>
        </w:rPr>
      </w:r>
      <w:r>
        <w:rPr>
          <w:noProof/>
        </w:rPr>
        <w:fldChar w:fldCharType="separate"/>
      </w:r>
      <w:r>
        <w:rPr>
          <w:noProof/>
        </w:rPr>
        <w:t>83</w:t>
      </w:r>
      <w:r>
        <w:rPr>
          <w:noProof/>
        </w:rPr>
        <w:fldChar w:fldCharType="end"/>
      </w:r>
    </w:p>
    <w:p w14:paraId="74F9D592" w14:textId="4D2F929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_Toc187401716 \h </w:instrText>
      </w:r>
      <w:r>
        <w:rPr>
          <w:noProof/>
        </w:rPr>
      </w:r>
      <w:r>
        <w:rPr>
          <w:noProof/>
        </w:rPr>
        <w:fldChar w:fldCharType="separate"/>
      </w:r>
      <w:r>
        <w:rPr>
          <w:noProof/>
        </w:rPr>
        <w:t>83</w:t>
      </w:r>
      <w:r>
        <w:rPr>
          <w:noProof/>
        </w:rPr>
        <w:fldChar w:fldCharType="end"/>
      </w:r>
    </w:p>
    <w:p w14:paraId="2F832ACA" w14:textId="43221A9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_Toc187401717 \h </w:instrText>
      </w:r>
      <w:r>
        <w:rPr>
          <w:noProof/>
        </w:rPr>
      </w:r>
      <w:r>
        <w:rPr>
          <w:noProof/>
        </w:rPr>
        <w:fldChar w:fldCharType="separate"/>
      </w:r>
      <w:r>
        <w:rPr>
          <w:noProof/>
        </w:rPr>
        <w:t>83</w:t>
      </w:r>
      <w:r>
        <w:rPr>
          <w:noProof/>
        </w:rPr>
        <w:fldChar w:fldCharType="end"/>
      </w:r>
    </w:p>
    <w:p w14:paraId="560D5ED3" w14:textId="1DC76DB2"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_Toc187401718 \h </w:instrText>
      </w:r>
      <w:r>
        <w:rPr>
          <w:noProof/>
        </w:rPr>
      </w:r>
      <w:r>
        <w:rPr>
          <w:noProof/>
        </w:rPr>
        <w:fldChar w:fldCharType="separate"/>
      </w:r>
      <w:r>
        <w:rPr>
          <w:noProof/>
        </w:rPr>
        <w:t>84</w:t>
      </w:r>
      <w:r>
        <w:rPr>
          <w:noProof/>
        </w:rPr>
        <w:fldChar w:fldCharType="end"/>
      </w:r>
    </w:p>
    <w:p w14:paraId="59FB9D84" w14:textId="27ED850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_Toc187401719 \h </w:instrText>
      </w:r>
      <w:r>
        <w:rPr>
          <w:noProof/>
        </w:rPr>
      </w:r>
      <w:r>
        <w:rPr>
          <w:noProof/>
        </w:rPr>
        <w:fldChar w:fldCharType="separate"/>
      </w:r>
      <w:r>
        <w:rPr>
          <w:noProof/>
        </w:rPr>
        <w:t>84</w:t>
      </w:r>
      <w:r>
        <w:rPr>
          <w:noProof/>
        </w:rPr>
        <w:fldChar w:fldCharType="end"/>
      </w:r>
    </w:p>
    <w:p w14:paraId="24D6BB21" w14:textId="4225F04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_Toc187401720 \h </w:instrText>
      </w:r>
      <w:r>
        <w:rPr>
          <w:noProof/>
        </w:rPr>
      </w:r>
      <w:r>
        <w:rPr>
          <w:noProof/>
        </w:rPr>
        <w:fldChar w:fldCharType="separate"/>
      </w:r>
      <w:r>
        <w:rPr>
          <w:noProof/>
        </w:rPr>
        <w:t>84</w:t>
      </w:r>
      <w:r>
        <w:rPr>
          <w:noProof/>
        </w:rPr>
        <w:fldChar w:fldCharType="end"/>
      </w:r>
    </w:p>
    <w:p w14:paraId="5CD5A339" w14:textId="7204F92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_Toc187401721 \h </w:instrText>
      </w:r>
      <w:r>
        <w:rPr>
          <w:noProof/>
        </w:rPr>
      </w:r>
      <w:r>
        <w:rPr>
          <w:noProof/>
        </w:rPr>
        <w:fldChar w:fldCharType="separate"/>
      </w:r>
      <w:r>
        <w:rPr>
          <w:noProof/>
        </w:rPr>
        <w:t>85</w:t>
      </w:r>
      <w:r>
        <w:rPr>
          <w:noProof/>
        </w:rPr>
        <w:fldChar w:fldCharType="end"/>
      </w:r>
    </w:p>
    <w:p w14:paraId="0AE3B16E" w14:textId="572B584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_Toc187401722 \h </w:instrText>
      </w:r>
      <w:r>
        <w:rPr>
          <w:noProof/>
        </w:rPr>
      </w:r>
      <w:r>
        <w:rPr>
          <w:noProof/>
        </w:rPr>
        <w:fldChar w:fldCharType="separate"/>
      </w:r>
      <w:r>
        <w:rPr>
          <w:noProof/>
        </w:rPr>
        <w:t>85</w:t>
      </w:r>
      <w:r>
        <w:rPr>
          <w:noProof/>
        </w:rPr>
        <w:fldChar w:fldCharType="end"/>
      </w:r>
    </w:p>
    <w:p w14:paraId="5C1A75C4" w14:textId="27128A5E"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_Toc187401723 \h </w:instrText>
      </w:r>
      <w:r>
        <w:rPr>
          <w:noProof/>
        </w:rPr>
      </w:r>
      <w:r>
        <w:rPr>
          <w:noProof/>
        </w:rPr>
        <w:fldChar w:fldCharType="separate"/>
      </w:r>
      <w:r>
        <w:rPr>
          <w:noProof/>
        </w:rPr>
        <w:t>85</w:t>
      </w:r>
      <w:r>
        <w:rPr>
          <w:noProof/>
        </w:rPr>
        <w:fldChar w:fldCharType="end"/>
      </w:r>
    </w:p>
    <w:p w14:paraId="7E24D1DE" w14:textId="4C934711"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_Toc187401724 \h </w:instrText>
      </w:r>
      <w:r>
        <w:rPr>
          <w:noProof/>
        </w:rPr>
      </w:r>
      <w:r>
        <w:rPr>
          <w:noProof/>
        </w:rPr>
        <w:fldChar w:fldCharType="separate"/>
      </w:r>
      <w:r>
        <w:rPr>
          <w:noProof/>
        </w:rPr>
        <w:t>85</w:t>
      </w:r>
      <w:r>
        <w:rPr>
          <w:noProof/>
        </w:rPr>
        <w:fldChar w:fldCharType="end"/>
      </w:r>
    </w:p>
    <w:p w14:paraId="6594208A" w14:textId="33A417C8"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_Toc187401725 \h </w:instrText>
      </w:r>
      <w:r>
        <w:rPr>
          <w:noProof/>
        </w:rPr>
      </w:r>
      <w:r>
        <w:rPr>
          <w:noProof/>
        </w:rPr>
        <w:fldChar w:fldCharType="separate"/>
      </w:r>
      <w:r>
        <w:rPr>
          <w:noProof/>
        </w:rPr>
        <w:t>85</w:t>
      </w:r>
      <w:r>
        <w:rPr>
          <w:noProof/>
        </w:rPr>
        <w:fldChar w:fldCharType="end"/>
      </w:r>
    </w:p>
    <w:p w14:paraId="7EB147BD" w14:textId="673748C0"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_Toc187401726 \h </w:instrText>
      </w:r>
      <w:r>
        <w:rPr>
          <w:noProof/>
        </w:rPr>
      </w:r>
      <w:r>
        <w:rPr>
          <w:noProof/>
        </w:rPr>
        <w:fldChar w:fldCharType="separate"/>
      </w:r>
      <w:r>
        <w:rPr>
          <w:noProof/>
        </w:rPr>
        <w:t>86</w:t>
      </w:r>
      <w:r>
        <w:rPr>
          <w:noProof/>
        </w:rPr>
        <w:fldChar w:fldCharType="end"/>
      </w:r>
    </w:p>
    <w:p w14:paraId="721A164B" w14:textId="5CB8AF5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_Toc187401727 \h </w:instrText>
      </w:r>
      <w:r>
        <w:rPr>
          <w:noProof/>
        </w:rPr>
      </w:r>
      <w:r>
        <w:rPr>
          <w:noProof/>
        </w:rPr>
        <w:fldChar w:fldCharType="separate"/>
      </w:r>
      <w:r>
        <w:rPr>
          <w:noProof/>
        </w:rPr>
        <w:t>86</w:t>
      </w:r>
      <w:r>
        <w:rPr>
          <w:noProof/>
        </w:rPr>
        <w:fldChar w:fldCharType="end"/>
      </w:r>
    </w:p>
    <w:p w14:paraId="6DD6262B" w14:textId="018FFBB6"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_Toc187401728 \h </w:instrText>
      </w:r>
      <w:r>
        <w:rPr>
          <w:noProof/>
        </w:rPr>
      </w:r>
      <w:r>
        <w:rPr>
          <w:noProof/>
        </w:rPr>
        <w:fldChar w:fldCharType="separate"/>
      </w:r>
      <w:r>
        <w:rPr>
          <w:noProof/>
        </w:rPr>
        <w:t>86</w:t>
      </w:r>
      <w:r>
        <w:rPr>
          <w:noProof/>
        </w:rPr>
        <w:fldChar w:fldCharType="end"/>
      </w:r>
    </w:p>
    <w:p w14:paraId="4B832141" w14:textId="26FB14E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1667B4">
        <w:rPr>
          <w:rFonts w:ascii="Courier New" w:eastAsia="Yu Gothic" w:hAnsi="Courier New"/>
          <w:noProof/>
        </w:rPr>
        <w:t>"TS28538_EdgeNrm.yaml"</w:t>
      </w:r>
      <w:r>
        <w:rPr>
          <w:noProof/>
        </w:rPr>
        <w:tab/>
      </w:r>
      <w:r>
        <w:rPr>
          <w:noProof/>
        </w:rPr>
        <w:fldChar w:fldCharType="begin" w:fldLock="1"/>
      </w:r>
      <w:r>
        <w:rPr>
          <w:noProof/>
        </w:rPr>
        <w:instrText xml:space="preserve"> PAGEREF _Toc187401729 \h </w:instrText>
      </w:r>
      <w:r>
        <w:rPr>
          <w:noProof/>
        </w:rPr>
      </w:r>
      <w:r>
        <w:rPr>
          <w:noProof/>
        </w:rPr>
        <w:fldChar w:fldCharType="separate"/>
      </w:r>
      <w:r>
        <w:rPr>
          <w:noProof/>
        </w:rPr>
        <w:t>86</w:t>
      </w:r>
      <w:r>
        <w:rPr>
          <w:noProof/>
        </w:rPr>
        <w:fldChar w:fldCharType="end"/>
      </w:r>
    </w:p>
    <w:p w14:paraId="009F882B" w14:textId="3C76BA7B"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_Toc187401730 \h </w:instrText>
      </w:r>
      <w:r>
        <w:rPr>
          <w:noProof/>
        </w:rPr>
      </w:r>
      <w:r>
        <w:rPr>
          <w:noProof/>
        </w:rPr>
        <w:fldChar w:fldCharType="separate"/>
      </w:r>
      <w:r>
        <w:rPr>
          <w:noProof/>
        </w:rPr>
        <w:t>86</w:t>
      </w:r>
      <w:r>
        <w:rPr>
          <w:noProof/>
        </w:rPr>
        <w:fldChar w:fldCharType="end"/>
      </w:r>
    </w:p>
    <w:p w14:paraId="03378D07" w14:textId="235C3A03"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_Toc187401731 \h </w:instrText>
      </w:r>
      <w:r>
        <w:rPr>
          <w:noProof/>
        </w:rPr>
      </w:r>
      <w:r>
        <w:rPr>
          <w:noProof/>
        </w:rPr>
        <w:fldChar w:fldCharType="separate"/>
      </w:r>
      <w:r>
        <w:rPr>
          <w:noProof/>
        </w:rPr>
        <w:t>86</w:t>
      </w:r>
      <w:r>
        <w:rPr>
          <w:noProof/>
        </w:rPr>
        <w:fldChar w:fldCharType="end"/>
      </w:r>
    </w:p>
    <w:p w14:paraId="0529E9E3" w14:textId="5A2C9290"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_Toc187401732 \h </w:instrText>
      </w:r>
      <w:r>
        <w:rPr>
          <w:noProof/>
        </w:rPr>
      </w:r>
      <w:r>
        <w:rPr>
          <w:noProof/>
        </w:rPr>
        <w:fldChar w:fldCharType="separate"/>
      </w:r>
      <w:r>
        <w:rPr>
          <w:noProof/>
        </w:rPr>
        <w:t>86</w:t>
      </w:r>
      <w:r>
        <w:rPr>
          <w:noProof/>
        </w:rPr>
        <w:fldChar w:fldCharType="end"/>
      </w:r>
    </w:p>
    <w:p w14:paraId="33FE6C1D" w14:textId="00030081"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_Toc187401733 \h </w:instrText>
      </w:r>
      <w:r>
        <w:rPr>
          <w:noProof/>
        </w:rPr>
      </w:r>
      <w:r>
        <w:rPr>
          <w:noProof/>
        </w:rPr>
        <w:fldChar w:fldCharType="separate"/>
      </w:r>
      <w:r>
        <w:rPr>
          <w:noProof/>
        </w:rPr>
        <w:t>87</w:t>
      </w:r>
      <w:r>
        <w:rPr>
          <w:noProof/>
        </w:rPr>
        <w:fldChar w:fldCharType="end"/>
      </w:r>
    </w:p>
    <w:p w14:paraId="42865A0A" w14:textId="6EE07371"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_Toc187401734 \h </w:instrText>
      </w:r>
      <w:r>
        <w:rPr>
          <w:noProof/>
        </w:rPr>
      </w:r>
      <w:r>
        <w:rPr>
          <w:noProof/>
        </w:rPr>
        <w:fldChar w:fldCharType="separate"/>
      </w:r>
      <w:r>
        <w:rPr>
          <w:noProof/>
        </w:rPr>
        <w:t>89</w:t>
      </w:r>
      <w:r>
        <w:rPr>
          <w:noProof/>
        </w:rPr>
        <w:fldChar w:fldCharType="end"/>
      </w:r>
    </w:p>
    <w:p w14:paraId="373919A2" w14:textId="18D0AE81"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_Toc187401735 \h </w:instrText>
      </w:r>
      <w:r>
        <w:rPr>
          <w:noProof/>
        </w:rPr>
      </w:r>
      <w:r>
        <w:rPr>
          <w:noProof/>
        </w:rPr>
        <w:fldChar w:fldCharType="separate"/>
      </w:r>
      <w:r>
        <w:rPr>
          <w:noProof/>
        </w:rPr>
        <w:t>89</w:t>
      </w:r>
      <w:r>
        <w:rPr>
          <w:noProof/>
        </w:rPr>
        <w:fldChar w:fldCharType="end"/>
      </w:r>
    </w:p>
    <w:p w14:paraId="24993A30" w14:textId="1462266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_Toc187401736 \h </w:instrText>
      </w:r>
      <w:r>
        <w:rPr>
          <w:noProof/>
        </w:rPr>
      </w:r>
      <w:r>
        <w:rPr>
          <w:noProof/>
        </w:rPr>
        <w:fldChar w:fldCharType="separate"/>
      </w:r>
      <w:r>
        <w:rPr>
          <w:noProof/>
        </w:rPr>
        <w:t>89</w:t>
      </w:r>
      <w:r>
        <w:rPr>
          <w:noProof/>
        </w:rPr>
        <w:fldChar w:fldCharType="end"/>
      </w:r>
    </w:p>
    <w:p w14:paraId="255A1137" w14:textId="75488C34"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_Toc187401737 \h </w:instrText>
      </w:r>
      <w:r>
        <w:rPr>
          <w:noProof/>
        </w:rPr>
      </w:r>
      <w:r>
        <w:rPr>
          <w:noProof/>
        </w:rPr>
        <w:fldChar w:fldCharType="separate"/>
      </w:r>
      <w:r>
        <w:rPr>
          <w:noProof/>
        </w:rPr>
        <w:t>90</w:t>
      </w:r>
      <w:r>
        <w:rPr>
          <w:noProof/>
        </w:rPr>
        <w:fldChar w:fldCharType="end"/>
      </w:r>
    </w:p>
    <w:p w14:paraId="0B9E3498" w14:textId="0B53334A"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87401460"/>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87401461"/>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87401462"/>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09E890AA" w:rsidR="00903B68" w:rsidRPr="00926D4D" w:rsidRDefault="00903B68" w:rsidP="00903B68">
      <w:pPr>
        <w:pStyle w:val="EX"/>
      </w:pPr>
      <w:r w:rsidRPr="00926D4D">
        <w:t>[9]</w:t>
      </w:r>
      <w:r w:rsidRPr="00926D4D">
        <w:tab/>
      </w:r>
      <w:r w:rsidR="00F02172">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05D931B9" w14:textId="72F3B449" w:rsidR="00B045E9" w:rsidRPr="004C3354" w:rsidRDefault="00B045E9" w:rsidP="009D0C58">
      <w:pPr>
        <w:pStyle w:val="EX"/>
      </w:pPr>
      <w:r>
        <w:t>[20]</w:t>
      </w:r>
      <w:r>
        <w:tab/>
        <w:t>3GPP TS 28.111: "Management and orchestration; Fault management (FM)".</w:t>
      </w:r>
    </w:p>
    <w:p w14:paraId="77A74A89" w14:textId="77777777" w:rsidR="000C165B" w:rsidRPr="00926D4D" w:rsidRDefault="000C165B" w:rsidP="00660CEB">
      <w:pPr>
        <w:pStyle w:val="Heading1"/>
      </w:pPr>
      <w:bookmarkStart w:id="34" w:name="_Toc187401463"/>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87401464"/>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96612020"/>
      <w:bookmarkStart w:id="40" w:name="_Toc96936107"/>
      <w:bookmarkStart w:id="41" w:name="_Toc96936358"/>
      <w:bookmarkStart w:id="42" w:name="_Toc187401465"/>
      <w:r w:rsidRPr="00926D4D">
        <w:t>3.</w:t>
      </w:r>
      <w:r w:rsidR="00CE66E6" w:rsidRPr="00926D4D">
        <w:t>2</w:t>
      </w:r>
      <w:r w:rsidRPr="00926D4D">
        <w:tab/>
      </w:r>
      <w:r w:rsidR="00926D4D">
        <w:t>Symbols</w:t>
      </w:r>
      <w:bookmarkEnd w:id="42"/>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87401466"/>
      <w:r>
        <w:t>3.3</w:t>
      </w:r>
      <w:r>
        <w:tab/>
      </w:r>
      <w:r w:rsidR="00080512" w:rsidRPr="00926D4D">
        <w:t>Abbreviations</w:t>
      </w:r>
      <w:bookmarkEnd w:id="39"/>
      <w:bookmarkEnd w:id="40"/>
      <w:bookmarkEnd w:id="41"/>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87401467"/>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87401468"/>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15pt;height:182.3pt" o:ole="">
            <v:imagedata r:id="rId11" o:title=""/>
          </v:shape>
          <o:OLEObject Type="Embed" ProgID="Visio.Drawing.15" ShapeID="_x0000_i1025" DrawAspect="Content" ObjectID="_1798014334"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87401469"/>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87401470"/>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87401471"/>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87401472"/>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87401473"/>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87401474"/>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87401475"/>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87401476"/>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87401477"/>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87401478"/>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87401479"/>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87401480"/>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87401481"/>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87401482"/>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87401483"/>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87401484"/>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87401485"/>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87401486"/>
      <w:r>
        <w:t>5.1.15</w:t>
      </w:r>
      <w:r>
        <w:tab/>
        <w:t>EAS Relocation</w:t>
      </w:r>
      <w:bookmarkEnd w:id="111"/>
    </w:p>
    <w:p w14:paraId="654634A6" w14:textId="058552AF" w:rsidR="003B714E" w:rsidRDefault="003B714E" w:rsidP="003B714E">
      <w:pPr>
        <w:jc w:val="both"/>
      </w:pPr>
      <w:r>
        <w:t>T</w:t>
      </w:r>
      <w:r w:rsidRPr="006507D4">
        <w:t xml:space="preserve">he </w:t>
      </w:r>
      <w:r>
        <w:t>E</w:t>
      </w:r>
      <w:r w:rsidR="00C10E2E">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C10E2E">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C10E2E">
        <w:t>C</w:t>
      </w:r>
      <w:r>
        <w:t>SP Management System considers th</w:t>
      </w:r>
      <w:r w:rsidR="00C10E2E">
        <w:t>is</w:t>
      </w:r>
      <w:r>
        <w:t xml:space="preserv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E1FDBD9" w:rsidR="003B714E" w:rsidRPr="00926D4D" w:rsidRDefault="003B714E" w:rsidP="002B3D7B">
      <w:pPr>
        <w:jc w:val="both"/>
      </w:pPr>
      <w:r w:rsidRPr="006507D4">
        <w:t xml:space="preserve">When the policy is that a change of edge compute resource can be done with prior notification, the </w:t>
      </w:r>
      <w:r>
        <w:t>E</w:t>
      </w:r>
      <w:r w:rsidR="00C10E2E">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C10E2E">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87401487"/>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87401488"/>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87401489"/>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87401490"/>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87401491"/>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87401492"/>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87401493"/>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87401494"/>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87401495"/>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87401496"/>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87401497"/>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87401498"/>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87401499"/>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87401500"/>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87401501"/>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9pt;height:239.1pt" o:ole="">
            <v:imagedata r:id="rId13" o:title=""/>
          </v:shape>
          <o:OLEObject Type="Embed" ProgID="Visio.Drawing.15" ShapeID="_x0000_i1026" DrawAspect="Content" ObjectID="_1798014335"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87401502"/>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87401503"/>
      <w:r w:rsidRPr="00926D4D">
        <w:t>5.4.4</w:t>
      </w:r>
      <w:r w:rsidRPr="00926D4D">
        <w:tab/>
        <w:t>EAS to connect with UPF</w:t>
      </w:r>
      <w:bookmarkEnd w:id="176"/>
      <w:bookmarkEnd w:id="177"/>
      <w:bookmarkEnd w:id="178"/>
      <w:bookmarkEnd w:id="179"/>
    </w:p>
    <w:p w14:paraId="00CCE533" w14:textId="2DC5D7A6"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F02172">
        <w:rPr>
          <w:lang w:eastAsia="zh-CN"/>
        </w:rPr>
        <w:t>is</w:t>
      </w:r>
      <w:r w:rsidR="00F02172"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2pt" o:ole="">
            <v:imagedata r:id="rId15" o:title=""/>
          </v:shape>
          <o:OLEObject Type="Embed" ProgID="Visio.Drawing.15" ShapeID="_x0000_i1027" DrawAspect="Content" ObjectID="_1798014336"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87401504"/>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87401505"/>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87401506"/>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87401507"/>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87401508"/>
      <w:r w:rsidRPr="00926D4D">
        <w:t>5.</w:t>
      </w:r>
      <w:r>
        <w:t>6</w:t>
      </w:r>
      <w:r w:rsidRPr="00926D4D">
        <w:t>.</w:t>
      </w:r>
      <w:r>
        <w:t>2</w:t>
      </w:r>
      <w:r w:rsidRPr="00926D4D">
        <w:tab/>
      </w:r>
      <w:r>
        <w:t>Federation Management</w:t>
      </w:r>
      <w:bookmarkEnd w:id="187"/>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187401509"/>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96612056"/>
      <w:bookmarkStart w:id="191" w:name="_Toc96936137"/>
      <w:bookmarkStart w:id="192" w:name="_Toc96936394"/>
      <w:bookmarkStart w:id="193" w:name="_Toc187401510"/>
      <w:r w:rsidRPr="00926D4D">
        <w:t>5.</w:t>
      </w:r>
      <w:r>
        <w:t>6</w:t>
      </w:r>
      <w:r w:rsidRPr="00926D4D">
        <w:t>.</w:t>
      </w:r>
      <w:r>
        <w:t>4</w:t>
      </w:r>
      <w:r w:rsidRPr="00926D4D">
        <w:tab/>
      </w:r>
      <w:bookmarkEnd w:id="189"/>
      <w:r>
        <w:t>Federated ECS management</w:t>
      </w:r>
      <w:bookmarkEnd w:id="193"/>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187401511"/>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187401512"/>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187401513"/>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187401514"/>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187401515"/>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187401516"/>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187401517"/>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187401518"/>
      <w:r w:rsidRPr="00926D4D">
        <w:t>5.</w:t>
      </w:r>
      <w:r>
        <w:t>8</w:t>
      </w:r>
      <w:r w:rsidRPr="00926D4D">
        <w:t>.</w:t>
      </w:r>
      <w:r>
        <w:t>2</w:t>
      </w:r>
      <w:r w:rsidRPr="00926D4D">
        <w:tab/>
      </w:r>
      <w:r>
        <w:t>EAS resource reservation creation and termination</w:t>
      </w:r>
      <w:bookmarkEnd w:id="201"/>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187401519"/>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187401520"/>
      <w:r w:rsidRPr="00926D4D">
        <w:t>6</w:t>
      </w:r>
      <w:r w:rsidRPr="00926D4D">
        <w:tab/>
        <w:t>Edge NRM</w:t>
      </w:r>
      <w:bookmarkEnd w:id="190"/>
      <w:bookmarkEnd w:id="191"/>
      <w:bookmarkEnd w:id="192"/>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187401521"/>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187401522"/>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187401523"/>
      <w:r w:rsidRPr="00926D4D">
        <w:lastRenderedPageBreak/>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187401524"/>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85pt;height:290.3pt" o:ole="">
            <v:imagedata r:id="rId17" o:title=""/>
          </v:shape>
          <o:OLEObject Type="Embed" ProgID="Visio.Drawing.15" ShapeID="_x0000_i1028" DrawAspect="Content" ObjectID="_1798014337"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pt;height:132pt" o:ole="">
            <v:imagedata r:id="rId19" o:title=""/>
          </v:shape>
          <o:OLEObject Type="Embed" ProgID="Visio.Drawing.15" ShapeID="_x0000_i1029" DrawAspect="Content" ObjectID="_1798014338"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45pt;height:151.4pt" o:ole="">
            <v:imagedata r:id="rId21" o:title=""/>
          </v:shape>
          <o:OLEObject Type="Embed" ProgID="Visio.Drawing.15" ShapeID="_x0000_i1030" DrawAspect="Content" ObjectID="_1798014339"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45pt;height:204pt" o:ole="">
            <v:imagedata r:id="rId23" o:title=""/>
          </v:shape>
          <o:OLEObject Type="Embed" ProgID="Visio.Drawing.15" ShapeID="_x0000_i1031" DrawAspect="Content" ObjectID="_1798014340"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0" w:name="_MON_1765863317"/>
    <w:bookmarkEnd w:id="220"/>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7pt;height:353.1pt" o:ole="">
            <v:imagedata r:id="rId25" o:title=""/>
          </v:shape>
          <o:OLEObject Type="Embed" ProgID="Word.Document.12" ShapeID="_x0000_i1032" DrawAspect="Content" ObjectID="_1798014341"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21" w:name="_Toc96612061"/>
      <w:bookmarkStart w:id="222" w:name="_Toc96936142"/>
      <w:bookmarkStart w:id="223" w:name="_Toc96936399"/>
    </w:p>
    <w:p w14:paraId="4F11B02E" w14:textId="563EBDAC" w:rsidR="00CE1F1C" w:rsidRPr="00926D4D" w:rsidRDefault="00D57C4B" w:rsidP="00660CEB">
      <w:pPr>
        <w:pStyle w:val="Heading3"/>
        <w:rPr>
          <w:lang w:eastAsia="zh-CN"/>
        </w:rPr>
      </w:pPr>
      <w:bookmarkStart w:id="224" w:name="_Toc187401525"/>
      <w:r w:rsidRPr="00926D4D">
        <w:rPr>
          <w:lang w:eastAsia="zh-CN"/>
        </w:rPr>
        <w:t>6</w:t>
      </w:r>
      <w:r w:rsidR="00CE1F1C" w:rsidRPr="00926D4D">
        <w:rPr>
          <w:lang w:eastAsia="zh-CN"/>
        </w:rPr>
        <w:t>.2.2</w:t>
      </w:r>
      <w:r w:rsidR="00CE1F1C" w:rsidRPr="00926D4D">
        <w:rPr>
          <w:lang w:eastAsia="zh-CN"/>
        </w:rPr>
        <w:tab/>
        <w:t>Inheritance</w:t>
      </w:r>
      <w:bookmarkEnd w:id="221"/>
      <w:bookmarkEnd w:id="222"/>
      <w:bookmarkEnd w:id="223"/>
      <w:bookmarkEnd w:id="22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4pt;height:104.75pt" o:ole="">
            <v:imagedata r:id="rId27" o:title=""/>
          </v:shape>
          <o:OLEObject Type="Embed" ProgID="Visio.Drawing.15" ShapeID="_x0000_i1033" DrawAspect="Content" ObjectID="_1798014342"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4pt;height:168pt" o:ole="">
            <v:imagedata r:id="rId29" o:title=""/>
          </v:shape>
          <o:OLEObject Type="Embed" ProgID="Visio.Drawing.15" ShapeID="_x0000_i1034" DrawAspect="Content" ObjectID="_1798014343"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5" w:name="_Toc96612062"/>
      <w:bookmarkStart w:id="226" w:name="_Toc96936143"/>
      <w:bookmarkStart w:id="227" w:name="_Toc96936400"/>
      <w:bookmarkStart w:id="228" w:name="_Toc187401526"/>
      <w:r w:rsidRPr="00926D4D">
        <w:t>6.3</w:t>
      </w:r>
      <w:r w:rsidRPr="00926D4D">
        <w:tab/>
        <w:t>Class definition</w:t>
      </w:r>
      <w:bookmarkEnd w:id="225"/>
      <w:bookmarkEnd w:id="226"/>
      <w:bookmarkEnd w:id="227"/>
      <w:bookmarkEnd w:id="228"/>
    </w:p>
    <w:p w14:paraId="69AA83E1" w14:textId="5FEFFC1D" w:rsidR="004F39FF" w:rsidRPr="00926D4D" w:rsidRDefault="004F39FF" w:rsidP="00660CEB">
      <w:pPr>
        <w:pStyle w:val="Heading3"/>
      </w:pPr>
      <w:bookmarkStart w:id="229" w:name="_Toc96612063"/>
      <w:bookmarkStart w:id="230" w:name="_Toc96936144"/>
      <w:bookmarkStart w:id="231" w:name="_Toc96936401"/>
      <w:bookmarkStart w:id="232" w:name="_Toc187401527"/>
      <w:r w:rsidRPr="00926D4D">
        <w:rPr>
          <w:lang w:eastAsia="zh-CN"/>
        </w:rPr>
        <w:t>6.3.1</w:t>
      </w:r>
      <w:r w:rsidR="00660CEB" w:rsidRPr="00926D4D">
        <w:tab/>
      </w:r>
      <w:r w:rsidRPr="00926D4D">
        <w:rPr>
          <w:lang w:eastAsia="zh-CN"/>
        </w:rPr>
        <w:t>EASFunction</w:t>
      </w:r>
      <w:bookmarkEnd w:id="229"/>
      <w:bookmarkEnd w:id="230"/>
      <w:bookmarkEnd w:id="231"/>
      <w:bookmarkEnd w:id="232"/>
    </w:p>
    <w:p w14:paraId="4D922DF9" w14:textId="49053482" w:rsidR="004F39FF" w:rsidRPr="00926D4D" w:rsidRDefault="004F39FF" w:rsidP="00660CEB">
      <w:pPr>
        <w:pStyle w:val="Heading4"/>
      </w:pPr>
      <w:bookmarkStart w:id="233" w:name="_Toc96936145"/>
      <w:bookmarkStart w:id="234" w:name="_Toc96936402"/>
      <w:bookmarkStart w:id="235" w:name="_Toc187401528"/>
      <w:r w:rsidRPr="00926D4D">
        <w:t>6.3.1.1</w:t>
      </w:r>
      <w:r w:rsidR="00660CEB" w:rsidRPr="00926D4D">
        <w:tab/>
      </w:r>
      <w:r w:rsidRPr="00926D4D">
        <w:t>Definition</w:t>
      </w:r>
      <w:bookmarkEnd w:id="233"/>
      <w:bookmarkEnd w:id="234"/>
      <w:bookmarkEnd w:id="235"/>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6" w:name="_Toc96936146"/>
      <w:bookmarkStart w:id="237" w:name="_Toc96936403"/>
      <w:bookmarkStart w:id="238" w:name="_Toc187401529"/>
      <w:r w:rsidRPr="00926D4D">
        <w:t>6.3.1.2</w:t>
      </w:r>
      <w:r w:rsidR="00660CEB" w:rsidRPr="00926D4D">
        <w:tab/>
      </w:r>
      <w:r w:rsidRPr="00926D4D">
        <w:t>Attributes</w:t>
      </w:r>
      <w:bookmarkEnd w:id="236"/>
      <w:bookmarkEnd w:id="237"/>
      <w:bookmarkEnd w:id="238"/>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9" w:name="_Toc96936147"/>
      <w:bookmarkStart w:id="240" w:name="_Toc96936404"/>
      <w:bookmarkStart w:id="241" w:name="_Toc187401530"/>
      <w:r w:rsidRPr="00926D4D">
        <w:t>6.3.1.3</w:t>
      </w:r>
      <w:r w:rsidRPr="00926D4D">
        <w:tab/>
        <w:t>Attribute constraints</w:t>
      </w:r>
      <w:bookmarkEnd w:id="239"/>
      <w:bookmarkEnd w:id="240"/>
      <w:bookmarkEnd w:id="24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2" w:name="_Toc96936148"/>
      <w:bookmarkStart w:id="243" w:name="_Toc96936405"/>
      <w:bookmarkStart w:id="244" w:name="_Toc187401531"/>
      <w:r w:rsidRPr="00926D4D">
        <w:rPr>
          <w:lang w:eastAsia="zh-CN"/>
        </w:rPr>
        <w:t>6.3.1.</w:t>
      </w:r>
      <w:r w:rsidRPr="00926D4D">
        <w:t>4</w:t>
      </w:r>
      <w:r w:rsidRPr="00926D4D">
        <w:tab/>
        <w:t>Notifications</w:t>
      </w:r>
      <w:bookmarkEnd w:id="242"/>
      <w:bookmarkEnd w:id="243"/>
      <w:bookmarkEnd w:id="24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5" w:name="_Toc96612064"/>
      <w:bookmarkStart w:id="246" w:name="_Toc96936149"/>
      <w:bookmarkStart w:id="247" w:name="_Toc96936406"/>
      <w:bookmarkStart w:id="248" w:name="_Toc187401532"/>
      <w:r w:rsidRPr="00926D4D">
        <w:rPr>
          <w:lang w:eastAsia="zh-CN"/>
        </w:rPr>
        <w:t>6.3.2</w:t>
      </w:r>
      <w:r w:rsidR="00660CEB" w:rsidRPr="00926D4D">
        <w:tab/>
      </w:r>
      <w:r w:rsidRPr="00926D4D">
        <w:rPr>
          <w:lang w:eastAsia="zh-CN"/>
        </w:rPr>
        <w:t>EASRequirements</w:t>
      </w:r>
      <w:bookmarkEnd w:id="245"/>
      <w:bookmarkEnd w:id="246"/>
      <w:bookmarkEnd w:id="247"/>
      <w:bookmarkEnd w:id="248"/>
    </w:p>
    <w:p w14:paraId="5A3E7587" w14:textId="489D4513" w:rsidR="004F39FF" w:rsidRPr="00926D4D" w:rsidRDefault="004F39FF" w:rsidP="00660CEB">
      <w:pPr>
        <w:pStyle w:val="Heading4"/>
      </w:pPr>
      <w:bookmarkStart w:id="249" w:name="_Toc96936150"/>
      <w:bookmarkStart w:id="250" w:name="_Toc96936407"/>
      <w:bookmarkStart w:id="251" w:name="_Toc187401533"/>
      <w:r w:rsidRPr="00926D4D">
        <w:t>6.3.2.1</w:t>
      </w:r>
      <w:r w:rsidR="00660CEB" w:rsidRPr="00926D4D">
        <w:tab/>
      </w:r>
      <w:r w:rsidRPr="00926D4D">
        <w:t>Definition</w:t>
      </w:r>
      <w:bookmarkEnd w:id="249"/>
      <w:bookmarkEnd w:id="250"/>
      <w:bookmarkEnd w:id="251"/>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2" w:name="_Toc96936151"/>
      <w:bookmarkStart w:id="253" w:name="_Toc96936408"/>
      <w:bookmarkStart w:id="254" w:name="_Toc187401534"/>
      <w:r w:rsidRPr="00926D4D">
        <w:lastRenderedPageBreak/>
        <w:t>6.3.2.2</w:t>
      </w:r>
      <w:r w:rsidR="00660CEB" w:rsidRPr="00926D4D">
        <w:tab/>
      </w:r>
      <w:r w:rsidRPr="00926D4D">
        <w:t>Attributes</w:t>
      </w:r>
      <w:bookmarkEnd w:id="252"/>
      <w:bookmarkEnd w:id="253"/>
      <w:bookmarkEnd w:id="254"/>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5" w:name="_Toc96936152"/>
      <w:bookmarkStart w:id="256" w:name="_Toc96936409"/>
    </w:p>
    <w:p w14:paraId="04DE0F98" w14:textId="0064D8AC" w:rsidR="004F39FF" w:rsidRPr="00926D4D" w:rsidRDefault="004F39FF" w:rsidP="00660CEB">
      <w:pPr>
        <w:pStyle w:val="Heading4"/>
      </w:pPr>
      <w:bookmarkStart w:id="257" w:name="_Toc187401535"/>
      <w:r w:rsidRPr="00926D4D">
        <w:t>6.3.2.3</w:t>
      </w:r>
      <w:r w:rsidRPr="00926D4D">
        <w:tab/>
        <w:t>Attribute constraints</w:t>
      </w:r>
      <w:bookmarkEnd w:id="255"/>
      <w:bookmarkEnd w:id="256"/>
      <w:bookmarkEnd w:id="257"/>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8" w:name="_Toc96936153"/>
      <w:bookmarkStart w:id="259" w:name="_Toc96936410"/>
      <w:bookmarkStart w:id="260" w:name="_Toc187401536"/>
      <w:r w:rsidRPr="00926D4D">
        <w:rPr>
          <w:lang w:eastAsia="zh-CN"/>
        </w:rPr>
        <w:t>6.3.2.</w:t>
      </w:r>
      <w:r w:rsidRPr="00926D4D">
        <w:t>4</w:t>
      </w:r>
      <w:r w:rsidRPr="00926D4D">
        <w:tab/>
        <w:t>Notifications</w:t>
      </w:r>
      <w:bookmarkEnd w:id="258"/>
      <w:bookmarkEnd w:id="259"/>
      <w:bookmarkEnd w:id="260"/>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1" w:name="_Toc96612065"/>
      <w:bookmarkStart w:id="262" w:name="_Toc96936154"/>
      <w:bookmarkStart w:id="263" w:name="_Toc96936411"/>
      <w:bookmarkStart w:id="264" w:name="_Toc187401537"/>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1"/>
      <w:bookmarkEnd w:id="262"/>
      <w:bookmarkEnd w:id="263"/>
      <w:bookmarkEnd w:id="264"/>
    </w:p>
    <w:p w14:paraId="26411769" w14:textId="087370B3" w:rsidR="004F39FF" w:rsidRPr="00926D4D" w:rsidRDefault="004F39FF" w:rsidP="00660CEB">
      <w:pPr>
        <w:pStyle w:val="Heading4"/>
      </w:pPr>
      <w:bookmarkStart w:id="265" w:name="_Toc96936155"/>
      <w:bookmarkStart w:id="266" w:name="_Toc96936412"/>
      <w:bookmarkStart w:id="267" w:name="_Toc187401538"/>
      <w:r w:rsidRPr="00926D4D">
        <w:t>6.3.3.1</w:t>
      </w:r>
      <w:r w:rsidRPr="00926D4D">
        <w:tab/>
        <w:t>Definition</w:t>
      </w:r>
      <w:bookmarkEnd w:id="265"/>
      <w:bookmarkEnd w:id="266"/>
      <w:bookmarkEnd w:id="267"/>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8" w:name="_Toc96936156"/>
      <w:bookmarkStart w:id="269" w:name="_Toc96936413"/>
      <w:bookmarkStart w:id="270" w:name="_Toc187401539"/>
      <w:r w:rsidRPr="00926D4D">
        <w:t>6.3.3.2</w:t>
      </w:r>
      <w:r w:rsidRPr="00926D4D">
        <w:tab/>
        <w:t>Attributes</w:t>
      </w:r>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1" w:name="_Toc96936157"/>
      <w:bookmarkStart w:id="272" w:name="_Toc96936414"/>
      <w:bookmarkStart w:id="273" w:name="_Toc187401540"/>
      <w:r w:rsidRPr="00926D4D">
        <w:t>6.3.3.3</w:t>
      </w:r>
      <w:r w:rsidRPr="00926D4D">
        <w:tab/>
        <w:t>Attribute constraints</w:t>
      </w:r>
      <w:bookmarkEnd w:id="271"/>
      <w:bookmarkEnd w:id="272"/>
      <w:bookmarkEnd w:id="273"/>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4" w:name="_Toc96936158"/>
      <w:bookmarkStart w:id="275" w:name="_Toc96936415"/>
      <w:bookmarkStart w:id="276" w:name="_Toc187401541"/>
      <w:r w:rsidRPr="00926D4D">
        <w:rPr>
          <w:lang w:eastAsia="zh-CN"/>
        </w:rPr>
        <w:t>6.3.3.</w:t>
      </w:r>
      <w:r w:rsidRPr="00926D4D">
        <w:t>4</w:t>
      </w:r>
      <w:r w:rsidRPr="00926D4D">
        <w:tab/>
        <w:t>Notifications</w:t>
      </w:r>
      <w:bookmarkEnd w:id="274"/>
      <w:bookmarkEnd w:id="275"/>
      <w:bookmarkEnd w:id="276"/>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7" w:name="_Toc96612066"/>
      <w:bookmarkStart w:id="278" w:name="_Toc96936159"/>
      <w:bookmarkStart w:id="279" w:name="_Toc96936416"/>
      <w:bookmarkStart w:id="280" w:name="_Toc187401542"/>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77"/>
      <w:bookmarkEnd w:id="278"/>
      <w:bookmarkEnd w:id="279"/>
      <w:bookmarkEnd w:id="280"/>
    </w:p>
    <w:p w14:paraId="29F44599" w14:textId="172EE65F" w:rsidR="004F39FF" w:rsidRPr="00926D4D" w:rsidRDefault="004F39FF" w:rsidP="00660CEB">
      <w:pPr>
        <w:pStyle w:val="Heading4"/>
      </w:pPr>
      <w:bookmarkStart w:id="281" w:name="_Toc96936160"/>
      <w:bookmarkStart w:id="282" w:name="_Toc96936417"/>
      <w:bookmarkStart w:id="283" w:name="_Toc187401543"/>
      <w:r w:rsidRPr="00926D4D">
        <w:t>6.3.4.1</w:t>
      </w:r>
      <w:r w:rsidRPr="00926D4D">
        <w:tab/>
        <w:t>Definition</w:t>
      </w:r>
      <w:bookmarkEnd w:id="281"/>
      <w:bookmarkEnd w:id="282"/>
      <w:bookmarkEnd w:id="283"/>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4" w:name="_Toc96936161"/>
      <w:bookmarkStart w:id="285" w:name="_Toc96936418"/>
      <w:bookmarkStart w:id="286" w:name="_Toc187401544"/>
      <w:r w:rsidRPr="00926D4D">
        <w:t>6.3.4.2</w:t>
      </w:r>
      <w:r w:rsidRPr="00926D4D">
        <w:tab/>
        <w:t>Attributes</w:t>
      </w:r>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7" w:name="_Toc96936162"/>
      <w:bookmarkStart w:id="288" w:name="_Toc96936419"/>
      <w:bookmarkStart w:id="289" w:name="_Toc187401545"/>
      <w:r w:rsidRPr="00926D4D">
        <w:t>6.3.4.3</w:t>
      </w:r>
      <w:r w:rsidRPr="00926D4D">
        <w:tab/>
        <w:t>Attribute constraints</w:t>
      </w:r>
      <w:bookmarkEnd w:id="287"/>
      <w:bookmarkEnd w:id="288"/>
      <w:bookmarkEnd w:id="289"/>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0" w:name="_Toc96936163"/>
      <w:bookmarkStart w:id="291" w:name="_Toc96936420"/>
      <w:bookmarkStart w:id="292" w:name="_Toc187401546"/>
      <w:r w:rsidRPr="00926D4D">
        <w:rPr>
          <w:lang w:eastAsia="zh-CN"/>
        </w:rPr>
        <w:t>6.3.4.</w:t>
      </w:r>
      <w:r w:rsidRPr="00926D4D">
        <w:t>4</w:t>
      </w:r>
      <w:r w:rsidRPr="00926D4D">
        <w:tab/>
        <w:t>Notifications</w:t>
      </w:r>
      <w:bookmarkEnd w:id="290"/>
      <w:bookmarkEnd w:id="291"/>
      <w:bookmarkEnd w:id="292"/>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3" w:name="_Toc96612067"/>
      <w:bookmarkStart w:id="294" w:name="_Toc96936164"/>
      <w:bookmarkStart w:id="295" w:name="_Toc96936421"/>
      <w:bookmarkStart w:id="296" w:name="_Toc187401547"/>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3"/>
      <w:bookmarkEnd w:id="294"/>
      <w:bookmarkEnd w:id="295"/>
      <w:bookmarkEnd w:id="296"/>
    </w:p>
    <w:p w14:paraId="032D555E" w14:textId="0B373418" w:rsidR="0096187F" w:rsidRPr="00926D4D" w:rsidRDefault="0096187F" w:rsidP="00660CEB">
      <w:pPr>
        <w:pStyle w:val="Heading4"/>
      </w:pPr>
      <w:bookmarkStart w:id="297" w:name="_Toc96936165"/>
      <w:bookmarkStart w:id="298" w:name="_Toc96936422"/>
      <w:bookmarkStart w:id="299" w:name="_Toc187401548"/>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7"/>
      <w:bookmarkEnd w:id="298"/>
      <w:bookmarkEnd w:id="29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0" w:name="_Toc96936166"/>
      <w:bookmarkStart w:id="301" w:name="_Toc96936423"/>
      <w:bookmarkStart w:id="302" w:name="_Toc187401549"/>
      <w:r w:rsidRPr="00926D4D">
        <w:t>6.</w:t>
      </w:r>
      <w:r w:rsidR="006002BF" w:rsidRPr="00926D4D">
        <w:t>3</w:t>
      </w:r>
      <w:r w:rsidRPr="00926D4D">
        <w:t>.</w:t>
      </w:r>
      <w:r w:rsidR="006002BF" w:rsidRPr="00926D4D">
        <w:t>5</w:t>
      </w:r>
      <w:r w:rsidRPr="00926D4D">
        <w:t>.2</w:t>
      </w:r>
      <w:r w:rsidRPr="00926D4D">
        <w:tab/>
        <w:t>Attributes</w:t>
      </w:r>
      <w:bookmarkEnd w:id="300"/>
      <w:bookmarkEnd w:id="301"/>
      <w:bookmarkEnd w:id="302"/>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3" w:name="_Toc96936167"/>
      <w:bookmarkStart w:id="304" w:name="_Toc96936424"/>
      <w:bookmarkStart w:id="305" w:name="_Toc187401550"/>
      <w:r w:rsidRPr="00926D4D">
        <w:t>6.</w:t>
      </w:r>
      <w:r w:rsidR="006002BF" w:rsidRPr="00926D4D">
        <w:t>3</w:t>
      </w:r>
      <w:r w:rsidRPr="00926D4D">
        <w:t>.</w:t>
      </w:r>
      <w:r w:rsidR="006002BF" w:rsidRPr="00926D4D">
        <w:t>5</w:t>
      </w:r>
      <w:r w:rsidRPr="00926D4D">
        <w:t>.3</w:t>
      </w:r>
      <w:r w:rsidRPr="00926D4D">
        <w:tab/>
        <w:t>Attribute constraints</w:t>
      </w:r>
      <w:bookmarkEnd w:id="303"/>
      <w:bookmarkEnd w:id="304"/>
      <w:bookmarkEnd w:id="305"/>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6" w:name="_Toc187401551"/>
      <w:r w:rsidRPr="00926D4D">
        <w:rPr>
          <w:lang w:eastAsia="zh-CN"/>
        </w:rPr>
        <w:lastRenderedPageBreak/>
        <w:t>6.3.</w:t>
      </w:r>
      <w:r>
        <w:rPr>
          <w:lang w:eastAsia="zh-CN"/>
        </w:rPr>
        <w:t>5</w:t>
      </w:r>
      <w:r w:rsidRPr="00926D4D">
        <w:rPr>
          <w:lang w:eastAsia="zh-CN"/>
        </w:rPr>
        <w:t>.</w:t>
      </w:r>
      <w:r>
        <w:t>4</w:t>
      </w:r>
      <w:r w:rsidRPr="00926D4D">
        <w:tab/>
        <w:t>Notifications</w:t>
      </w:r>
      <w:bookmarkEnd w:id="306"/>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7" w:name="_Toc96612068"/>
      <w:bookmarkStart w:id="308" w:name="_Toc96936168"/>
      <w:bookmarkStart w:id="309" w:name="_Toc96936425"/>
      <w:bookmarkStart w:id="310" w:name="_Toc187401552"/>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7"/>
      <w:bookmarkEnd w:id="308"/>
      <w:bookmarkEnd w:id="309"/>
      <w:bookmarkEnd w:id="310"/>
    </w:p>
    <w:p w14:paraId="006AC6E3" w14:textId="268BE926" w:rsidR="0096187F" w:rsidRPr="00926D4D" w:rsidRDefault="0096187F" w:rsidP="00660CEB">
      <w:pPr>
        <w:pStyle w:val="Heading4"/>
      </w:pPr>
      <w:bookmarkStart w:id="311" w:name="_Toc96936426"/>
      <w:bookmarkStart w:id="312" w:name="_Toc187401553"/>
      <w:r w:rsidRPr="00926D4D">
        <w:t>6.</w:t>
      </w:r>
      <w:r w:rsidR="006002BF" w:rsidRPr="00926D4D">
        <w:t>3</w:t>
      </w:r>
      <w:r w:rsidRPr="00926D4D">
        <w:t>.</w:t>
      </w:r>
      <w:r w:rsidR="006002BF" w:rsidRPr="00926D4D">
        <w:t>6</w:t>
      </w:r>
      <w:r w:rsidRPr="00926D4D">
        <w:t>.1</w:t>
      </w:r>
      <w:r w:rsidR="00660CEB" w:rsidRPr="00926D4D">
        <w:tab/>
      </w:r>
      <w:r w:rsidRPr="00926D4D">
        <w:t>Definition</w:t>
      </w:r>
      <w:bookmarkEnd w:id="311"/>
      <w:bookmarkEnd w:id="312"/>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3" w:name="_Toc96936169"/>
      <w:bookmarkStart w:id="314" w:name="_Toc96936427"/>
      <w:bookmarkStart w:id="315" w:name="_Toc187401554"/>
      <w:r w:rsidRPr="00926D4D">
        <w:t>6.</w:t>
      </w:r>
      <w:r w:rsidR="006002BF" w:rsidRPr="00926D4D">
        <w:t>3</w:t>
      </w:r>
      <w:r w:rsidRPr="00926D4D">
        <w:t>.</w:t>
      </w:r>
      <w:r w:rsidR="006002BF" w:rsidRPr="00926D4D">
        <w:t>6</w:t>
      </w:r>
      <w:r w:rsidRPr="00926D4D">
        <w:t>.2</w:t>
      </w:r>
      <w:r w:rsidRPr="00926D4D">
        <w:tab/>
        <w:t>Attributes</w:t>
      </w:r>
      <w:bookmarkEnd w:id="313"/>
      <w:bookmarkEnd w:id="314"/>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6" w:name="_Toc96936170"/>
      <w:bookmarkStart w:id="317" w:name="_Toc96936428"/>
      <w:bookmarkStart w:id="318" w:name="_Toc187401555"/>
      <w:r w:rsidRPr="00926D4D">
        <w:t>6.3.</w:t>
      </w:r>
      <w:r w:rsidR="006002BF" w:rsidRPr="00926D4D">
        <w:t>6</w:t>
      </w:r>
      <w:r w:rsidRPr="00926D4D">
        <w:t>.3</w:t>
      </w:r>
      <w:r w:rsidRPr="00926D4D">
        <w:tab/>
        <w:t>Attribute constraints</w:t>
      </w:r>
      <w:bookmarkEnd w:id="316"/>
      <w:bookmarkEnd w:id="317"/>
      <w:bookmarkEnd w:id="318"/>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9" w:name="_Toc187401556"/>
      <w:r>
        <w:t>6.3.6.4</w:t>
      </w:r>
      <w:r>
        <w:tab/>
        <w:t>Notifications</w:t>
      </w:r>
      <w:bookmarkEnd w:id="319"/>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0" w:name="_Toc96612069"/>
      <w:bookmarkStart w:id="321" w:name="_Toc96936171"/>
      <w:bookmarkStart w:id="322" w:name="_Toc96936429"/>
      <w:bookmarkStart w:id="323" w:name="_Toc187401557"/>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0"/>
      <w:bookmarkEnd w:id="321"/>
      <w:bookmarkEnd w:id="322"/>
      <w:bookmarkEnd w:id="323"/>
    </w:p>
    <w:p w14:paraId="7872C09E" w14:textId="6C37BBC7" w:rsidR="003D4873" w:rsidRPr="00926D4D" w:rsidRDefault="003D4873" w:rsidP="00660CEB">
      <w:pPr>
        <w:pStyle w:val="Heading4"/>
      </w:pPr>
      <w:bookmarkStart w:id="324" w:name="_Toc96936172"/>
      <w:bookmarkStart w:id="325" w:name="_Toc96936430"/>
      <w:bookmarkStart w:id="326" w:name="_Toc187401558"/>
      <w:r w:rsidRPr="00926D4D">
        <w:t>6.3.</w:t>
      </w:r>
      <w:r w:rsidR="00DF19BB" w:rsidRPr="00926D4D">
        <w:t>7</w:t>
      </w:r>
      <w:r w:rsidRPr="00926D4D">
        <w:t>.1</w:t>
      </w:r>
      <w:r w:rsidR="00660CEB" w:rsidRPr="00926D4D">
        <w:tab/>
      </w:r>
      <w:r w:rsidRPr="00926D4D">
        <w:t>Definition</w:t>
      </w:r>
      <w:bookmarkEnd w:id="324"/>
      <w:bookmarkEnd w:id="325"/>
      <w:bookmarkEnd w:id="32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7" w:name="_Toc96936173"/>
      <w:bookmarkStart w:id="328" w:name="_Toc96936431"/>
      <w:bookmarkStart w:id="329" w:name="_Toc187401559"/>
      <w:r w:rsidRPr="00926D4D">
        <w:t>6.3.</w:t>
      </w:r>
      <w:r w:rsidR="00DF19BB" w:rsidRPr="00926D4D">
        <w:t>7</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0" w:name="_Toc96936174"/>
      <w:bookmarkStart w:id="331" w:name="_Toc96936432"/>
      <w:bookmarkStart w:id="332" w:name="_Toc187401560"/>
      <w:r w:rsidRPr="00926D4D">
        <w:t>6.3.</w:t>
      </w:r>
      <w:r w:rsidR="00DF19BB" w:rsidRPr="00926D4D">
        <w:t>7</w:t>
      </w:r>
      <w:r w:rsidRPr="00926D4D">
        <w:t>.3</w:t>
      </w:r>
      <w:r w:rsidRPr="00926D4D">
        <w:tab/>
        <w:t>Attribute constraints</w:t>
      </w:r>
      <w:bookmarkEnd w:id="330"/>
      <w:bookmarkEnd w:id="331"/>
      <w:bookmarkEnd w:id="332"/>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3" w:name="_Toc187401561"/>
      <w:r>
        <w:t>6.3.7.4</w:t>
      </w:r>
      <w:r>
        <w:tab/>
        <w:t>Notifications</w:t>
      </w:r>
      <w:bookmarkEnd w:id="333"/>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4" w:name="_Toc96612070"/>
      <w:bookmarkStart w:id="335" w:name="_Toc96936175"/>
      <w:bookmarkStart w:id="336" w:name="_Toc96936433"/>
      <w:bookmarkStart w:id="337" w:name="_Toc187401562"/>
      <w:r w:rsidRPr="00926D4D">
        <w:rPr>
          <w:lang w:eastAsia="zh-CN"/>
        </w:rPr>
        <w:lastRenderedPageBreak/>
        <w:t>6.3.</w:t>
      </w:r>
      <w:r w:rsidR="00DF19BB" w:rsidRPr="00926D4D">
        <w:rPr>
          <w:lang w:eastAsia="zh-CN"/>
        </w:rPr>
        <w:t>8</w:t>
      </w:r>
      <w:r w:rsidRPr="00926D4D">
        <w:rPr>
          <w:lang w:eastAsia="zh-CN"/>
        </w:rPr>
        <w:tab/>
        <w:t>GeographicalCoordinates &lt;&lt;dataType&gt;&gt;</w:t>
      </w:r>
      <w:bookmarkEnd w:id="334"/>
      <w:bookmarkEnd w:id="335"/>
      <w:bookmarkEnd w:id="336"/>
      <w:bookmarkEnd w:id="337"/>
    </w:p>
    <w:p w14:paraId="1B4243B2" w14:textId="09BE9BE3" w:rsidR="003D4873" w:rsidRPr="00926D4D" w:rsidRDefault="003D4873" w:rsidP="00660CEB">
      <w:pPr>
        <w:pStyle w:val="Heading4"/>
      </w:pPr>
      <w:bookmarkStart w:id="338" w:name="_Toc96936176"/>
      <w:bookmarkStart w:id="339" w:name="_Toc96936434"/>
      <w:bookmarkStart w:id="340" w:name="_Toc187401563"/>
      <w:r w:rsidRPr="00926D4D">
        <w:t>6.3.</w:t>
      </w:r>
      <w:r w:rsidR="00DF19BB" w:rsidRPr="00926D4D">
        <w:t>8</w:t>
      </w:r>
      <w:r w:rsidRPr="00926D4D">
        <w:t>.1</w:t>
      </w:r>
      <w:r w:rsidRPr="00926D4D">
        <w:tab/>
        <w:t>Definition</w:t>
      </w:r>
      <w:bookmarkEnd w:id="338"/>
      <w:bookmarkEnd w:id="339"/>
      <w:bookmarkEnd w:id="340"/>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1" w:name="_Toc96936177"/>
      <w:bookmarkStart w:id="342" w:name="_Toc96936435"/>
      <w:bookmarkStart w:id="343" w:name="_Toc187401564"/>
      <w:r w:rsidRPr="00926D4D">
        <w:t>6.3.</w:t>
      </w:r>
      <w:r w:rsidR="00DF19BB" w:rsidRPr="00926D4D">
        <w:t>8</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4" w:name="_Toc96936178"/>
      <w:bookmarkStart w:id="345" w:name="_Toc96936436"/>
      <w:bookmarkStart w:id="346" w:name="_Toc187401565"/>
      <w:r w:rsidRPr="00926D4D">
        <w:t>6.3.</w:t>
      </w:r>
      <w:r w:rsidR="00DF19BB" w:rsidRPr="00926D4D">
        <w:t>8</w:t>
      </w:r>
      <w:r w:rsidRPr="00926D4D">
        <w:t>.3</w:t>
      </w:r>
      <w:r w:rsidRPr="00926D4D">
        <w:tab/>
        <w:t>Attribute constraints</w:t>
      </w:r>
      <w:bookmarkEnd w:id="344"/>
      <w:bookmarkEnd w:id="345"/>
      <w:bookmarkEnd w:id="346"/>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7" w:name="_Toc187401566"/>
      <w:r w:rsidRPr="00926D4D">
        <w:rPr>
          <w:lang w:eastAsia="zh-CN"/>
        </w:rPr>
        <w:t>6.3.</w:t>
      </w:r>
      <w:r>
        <w:rPr>
          <w:lang w:eastAsia="zh-CN"/>
        </w:rPr>
        <w:t>8</w:t>
      </w:r>
      <w:r w:rsidRPr="00926D4D">
        <w:rPr>
          <w:lang w:eastAsia="zh-CN"/>
        </w:rPr>
        <w:t>.</w:t>
      </w:r>
      <w:r>
        <w:t>4</w:t>
      </w:r>
      <w:r w:rsidRPr="00926D4D">
        <w:tab/>
        <w:t>Notifications</w:t>
      </w:r>
      <w:bookmarkEnd w:id="347"/>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48" w:name="_Toc96612071"/>
      <w:bookmarkStart w:id="349" w:name="_Toc96936179"/>
      <w:bookmarkStart w:id="350" w:name="_Toc96936437"/>
      <w:bookmarkStart w:id="351" w:name="_Toc1874015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48"/>
      <w:bookmarkEnd w:id="349"/>
      <w:bookmarkEnd w:id="350"/>
      <w:bookmarkEnd w:id="351"/>
    </w:p>
    <w:p w14:paraId="752E81F7" w14:textId="61D086D6" w:rsidR="003D4873" w:rsidRPr="00926D4D" w:rsidRDefault="003D4873" w:rsidP="00660CEB">
      <w:pPr>
        <w:pStyle w:val="Heading4"/>
      </w:pPr>
      <w:bookmarkStart w:id="352" w:name="_Toc96936180"/>
      <w:bookmarkStart w:id="353" w:name="_Toc96936438"/>
      <w:bookmarkStart w:id="354" w:name="_Toc187401568"/>
      <w:r w:rsidRPr="00926D4D">
        <w:t>6.3.</w:t>
      </w:r>
      <w:r w:rsidR="00DF19BB" w:rsidRPr="00926D4D">
        <w:t>9</w:t>
      </w:r>
      <w:r w:rsidRPr="00926D4D">
        <w:t>.1</w:t>
      </w:r>
      <w:r w:rsidRPr="00926D4D">
        <w:tab/>
        <w:t>Definition</w:t>
      </w:r>
      <w:bookmarkEnd w:id="352"/>
      <w:bookmarkEnd w:id="353"/>
      <w:bookmarkEnd w:id="354"/>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5" w:name="_Toc96936181"/>
      <w:bookmarkStart w:id="356" w:name="_Toc96936439"/>
      <w:bookmarkStart w:id="357" w:name="_Toc187401569"/>
      <w:r w:rsidRPr="00926D4D">
        <w:t>6.3.</w:t>
      </w:r>
      <w:r w:rsidR="00DF19BB" w:rsidRPr="00926D4D">
        <w:t>9</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8" w:name="_Toc96936182"/>
      <w:bookmarkStart w:id="359" w:name="_Toc96936440"/>
      <w:bookmarkStart w:id="360" w:name="_Toc187401570"/>
      <w:r w:rsidRPr="00926D4D">
        <w:t>6.3.</w:t>
      </w:r>
      <w:r w:rsidR="00DF19BB" w:rsidRPr="00926D4D">
        <w:t>9</w:t>
      </w:r>
      <w:r w:rsidRPr="00926D4D">
        <w:t>.3</w:t>
      </w:r>
      <w:r w:rsidRPr="00926D4D">
        <w:tab/>
        <w:t>Attribute constraints</w:t>
      </w:r>
      <w:bookmarkEnd w:id="358"/>
      <w:bookmarkEnd w:id="359"/>
      <w:bookmarkEnd w:id="360"/>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1" w:name="_Toc187401571"/>
      <w:r w:rsidRPr="00926D4D">
        <w:rPr>
          <w:lang w:eastAsia="zh-CN"/>
        </w:rPr>
        <w:t>6.3.</w:t>
      </w:r>
      <w:r>
        <w:rPr>
          <w:lang w:eastAsia="zh-CN"/>
        </w:rPr>
        <w:t>9</w:t>
      </w:r>
      <w:r w:rsidRPr="00926D4D">
        <w:rPr>
          <w:lang w:eastAsia="zh-CN"/>
        </w:rPr>
        <w:t>.</w:t>
      </w:r>
      <w:r w:rsidRPr="00926D4D">
        <w:t>4</w:t>
      </w:r>
      <w:r w:rsidRPr="00926D4D">
        <w:tab/>
        <w:t>Notifications</w:t>
      </w:r>
      <w:bookmarkEnd w:id="361"/>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2" w:name="_Toc96612072"/>
      <w:bookmarkStart w:id="363" w:name="_Toc96936183"/>
      <w:bookmarkStart w:id="364" w:name="_Toc96936441"/>
      <w:bookmarkStart w:id="365" w:name="_Toc187401572"/>
      <w:r w:rsidRPr="00926D4D">
        <w:rPr>
          <w:lang w:eastAsia="zh-CN"/>
        </w:rPr>
        <w:t>6.3.</w:t>
      </w:r>
      <w:r w:rsidR="00DF19BB" w:rsidRPr="00926D4D">
        <w:rPr>
          <w:lang w:eastAsia="zh-CN"/>
        </w:rPr>
        <w:t>10</w:t>
      </w:r>
      <w:r w:rsidRPr="00926D4D">
        <w:tab/>
      </w:r>
      <w:r w:rsidRPr="00926D4D">
        <w:rPr>
          <w:lang w:eastAsia="zh-CN"/>
        </w:rPr>
        <w:t>EdgeDataNetwork</w:t>
      </w:r>
      <w:bookmarkEnd w:id="362"/>
      <w:bookmarkEnd w:id="363"/>
      <w:bookmarkEnd w:id="364"/>
      <w:bookmarkEnd w:id="365"/>
    </w:p>
    <w:p w14:paraId="65AACD55" w14:textId="431D6585" w:rsidR="00E02C5E" w:rsidRPr="00926D4D" w:rsidRDefault="00E02C5E" w:rsidP="00660CEB">
      <w:pPr>
        <w:pStyle w:val="Heading4"/>
      </w:pPr>
      <w:bookmarkStart w:id="366" w:name="_Toc96936184"/>
      <w:bookmarkStart w:id="367" w:name="_Toc96936442"/>
      <w:bookmarkStart w:id="368" w:name="_Toc187401573"/>
      <w:r w:rsidRPr="00926D4D">
        <w:t>6.3.</w:t>
      </w:r>
      <w:r w:rsidR="00DF19BB" w:rsidRPr="00926D4D">
        <w:t>10</w:t>
      </w:r>
      <w:r w:rsidRPr="00926D4D">
        <w:t>.1</w:t>
      </w:r>
      <w:r w:rsidRPr="00926D4D">
        <w:tab/>
        <w:t>Definition</w:t>
      </w:r>
      <w:bookmarkEnd w:id="366"/>
      <w:bookmarkEnd w:id="367"/>
      <w:bookmarkEnd w:id="368"/>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9" w:name="_Toc96936185"/>
      <w:bookmarkStart w:id="370" w:name="_Toc96936443"/>
      <w:bookmarkStart w:id="371" w:name="_Toc187401574"/>
      <w:r w:rsidRPr="00926D4D">
        <w:lastRenderedPageBreak/>
        <w:t>6.3.</w:t>
      </w:r>
      <w:r w:rsidR="00DF19BB" w:rsidRPr="00926D4D">
        <w:t>10</w:t>
      </w:r>
      <w:r w:rsidRPr="00926D4D">
        <w:t>.2</w:t>
      </w:r>
      <w:r w:rsidRPr="00926D4D">
        <w:tab/>
        <w:t>Attributes</w:t>
      </w:r>
      <w:bookmarkEnd w:id="369"/>
      <w:bookmarkEnd w:id="370"/>
      <w:bookmarkEnd w:id="371"/>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2" w:name="_Toc96936186"/>
      <w:bookmarkStart w:id="373" w:name="_Toc96936444"/>
      <w:bookmarkStart w:id="374" w:name="_Toc187401575"/>
      <w:r w:rsidRPr="00926D4D">
        <w:t>6.3.</w:t>
      </w:r>
      <w:r w:rsidR="00DF19BB" w:rsidRPr="00926D4D">
        <w:t>10</w:t>
      </w:r>
      <w:r w:rsidRPr="00926D4D">
        <w:t>.3</w:t>
      </w:r>
      <w:r w:rsidRPr="00926D4D">
        <w:tab/>
        <w:t>Attribute constraints</w:t>
      </w:r>
      <w:bookmarkEnd w:id="372"/>
      <w:bookmarkEnd w:id="373"/>
      <w:bookmarkEnd w:id="374"/>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5" w:name="_Toc96936187"/>
      <w:bookmarkStart w:id="376" w:name="_Toc96936445"/>
      <w:bookmarkStart w:id="377" w:name="_Toc187401576"/>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5"/>
      <w:bookmarkEnd w:id="376"/>
      <w:bookmarkEnd w:id="377"/>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8" w:name="_Toc96612073"/>
      <w:bookmarkStart w:id="379" w:name="_Toc96936188"/>
      <w:bookmarkStart w:id="380" w:name="_Toc96936446"/>
      <w:bookmarkStart w:id="381" w:name="_Toc187401577"/>
      <w:r w:rsidRPr="00926D4D">
        <w:rPr>
          <w:lang w:eastAsia="zh-CN"/>
        </w:rPr>
        <w:t>6.3.</w:t>
      </w:r>
      <w:r w:rsidR="00DF19BB" w:rsidRPr="00926D4D">
        <w:rPr>
          <w:lang w:eastAsia="zh-CN"/>
        </w:rPr>
        <w:t>11</w:t>
      </w:r>
      <w:r w:rsidRPr="00926D4D">
        <w:tab/>
      </w:r>
      <w:r w:rsidRPr="00926D4D">
        <w:rPr>
          <w:lang w:eastAsia="zh-CN"/>
        </w:rPr>
        <w:t>AffinityAntiAffinity &lt;&lt;datatype&gt;&gt;</w:t>
      </w:r>
      <w:bookmarkEnd w:id="378"/>
      <w:bookmarkEnd w:id="379"/>
      <w:bookmarkEnd w:id="380"/>
      <w:bookmarkEnd w:id="381"/>
    </w:p>
    <w:p w14:paraId="36892888" w14:textId="60EDDB81" w:rsidR="00743698" w:rsidRPr="00926D4D" w:rsidRDefault="00743698" w:rsidP="00660CEB">
      <w:pPr>
        <w:pStyle w:val="Heading4"/>
      </w:pPr>
      <w:bookmarkStart w:id="382" w:name="_Toc96936189"/>
      <w:bookmarkStart w:id="383" w:name="_Toc96936447"/>
      <w:bookmarkStart w:id="384" w:name="_Toc187401578"/>
      <w:r w:rsidRPr="00926D4D">
        <w:t>6.3.</w:t>
      </w:r>
      <w:r w:rsidR="00DF19BB" w:rsidRPr="00926D4D">
        <w:t>11</w:t>
      </w:r>
      <w:r w:rsidRPr="00926D4D">
        <w:t>.1</w:t>
      </w:r>
      <w:r w:rsidRPr="00926D4D">
        <w:tab/>
        <w:t>Definition</w:t>
      </w:r>
      <w:bookmarkEnd w:id="382"/>
      <w:bookmarkEnd w:id="383"/>
      <w:bookmarkEnd w:id="384"/>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5" w:name="_Toc96936190"/>
      <w:bookmarkStart w:id="386" w:name="_Toc96936448"/>
      <w:bookmarkStart w:id="387" w:name="_Toc187401579"/>
      <w:r w:rsidRPr="00926D4D">
        <w:t>6.3.</w:t>
      </w:r>
      <w:r w:rsidR="00DF19BB" w:rsidRPr="00926D4D">
        <w:t>11</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8" w:name="_Toc96936191"/>
      <w:bookmarkStart w:id="389" w:name="_Toc96936449"/>
      <w:bookmarkStart w:id="390" w:name="_Toc187401580"/>
      <w:r w:rsidRPr="00926D4D">
        <w:t>6.3.</w:t>
      </w:r>
      <w:r w:rsidR="00DF19BB" w:rsidRPr="00926D4D">
        <w:t>11</w:t>
      </w:r>
      <w:r w:rsidRPr="00926D4D">
        <w:t>.3</w:t>
      </w:r>
      <w:r w:rsidRPr="00926D4D">
        <w:tab/>
        <w:t>Attribute constraints</w:t>
      </w:r>
      <w:bookmarkEnd w:id="388"/>
      <w:bookmarkEnd w:id="389"/>
      <w:bookmarkEnd w:id="390"/>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1" w:name="_Toc187401581"/>
      <w:r>
        <w:t>6.3.11.4</w:t>
      </w:r>
      <w:r>
        <w:tab/>
        <w:t>Notifications</w:t>
      </w:r>
      <w:bookmarkEnd w:id="391"/>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2" w:name="_Toc96612074"/>
      <w:bookmarkStart w:id="393" w:name="_Toc96936192"/>
      <w:bookmarkStart w:id="394" w:name="_Toc96936450"/>
      <w:bookmarkStart w:id="395" w:name="_Toc187401582"/>
      <w:r w:rsidRPr="00926D4D">
        <w:rPr>
          <w:lang w:eastAsia="zh-CN"/>
        </w:rPr>
        <w:t>6.3.</w:t>
      </w:r>
      <w:r w:rsidR="00DF19BB" w:rsidRPr="00926D4D">
        <w:rPr>
          <w:lang w:eastAsia="zh-CN"/>
        </w:rPr>
        <w:t>12</w:t>
      </w:r>
      <w:r w:rsidRPr="00926D4D">
        <w:tab/>
      </w:r>
      <w:r w:rsidRPr="00926D4D">
        <w:rPr>
          <w:lang w:eastAsia="zh-CN"/>
        </w:rPr>
        <w:t>VirtualResource &lt;&lt;datatype&gt;&gt;</w:t>
      </w:r>
      <w:bookmarkEnd w:id="392"/>
      <w:bookmarkEnd w:id="393"/>
      <w:bookmarkEnd w:id="394"/>
      <w:bookmarkEnd w:id="395"/>
    </w:p>
    <w:p w14:paraId="2C020E07" w14:textId="15C66565" w:rsidR="00743698" w:rsidRPr="00926D4D" w:rsidRDefault="00743698" w:rsidP="00660CEB">
      <w:pPr>
        <w:pStyle w:val="Heading4"/>
      </w:pPr>
      <w:bookmarkStart w:id="396" w:name="_Toc96936193"/>
      <w:bookmarkStart w:id="397" w:name="_Toc96936451"/>
      <w:bookmarkStart w:id="398" w:name="_Toc187401583"/>
      <w:r w:rsidRPr="00926D4D">
        <w:t>6.3.</w:t>
      </w:r>
      <w:r w:rsidR="00DF19BB" w:rsidRPr="00926D4D">
        <w:t>12</w:t>
      </w:r>
      <w:r w:rsidRPr="00926D4D">
        <w:t>.1</w:t>
      </w:r>
      <w:r w:rsidRPr="00926D4D">
        <w:tab/>
        <w:t>Definition</w:t>
      </w:r>
      <w:bookmarkEnd w:id="396"/>
      <w:bookmarkEnd w:id="397"/>
      <w:bookmarkEnd w:id="398"/>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9" w:name="_Toc96936194"/>
      <w:bookmarkStart w:id="400" w:name="_Toc96936452"/>
      <w:bookmarkStart w:id="401" w:name="_Toc187401584"/>
      <w:r w:rsidRPr="00926D4D">
        <w:lastRenderedPageBreak/>
        <w:t>6.3.</w:t>
      </w:r>
      <w:r w:rsidR="00DF19BB" w:rsidRPr="00926D4D">
        <w:t>12</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2" w:name="_Toc96936195"/>
      <w:bookmarkStart w:id="403" w:name="_Toc96936453"/>
      <w:bookmarkStart w:id="404" w:name="_Toc187401585"/>
      <w:r w:rsidRPr="00926D4D">
        <w:t>6.3.</w:t>
      </w:r>
      <w:r w:rsidR="00DF19BB" w:rsidRPr="00926D4D">
        <w:t>12</w:t>
      </w:r>
      <w:r w:rsidRPr="00926D4D">
        <w:t>.3</w:t>
      </w:r>
      <w:r w:rsidRPr="00926D4D">
        <w:tab/>
        <w:t>Attribute constraints</w:t>
      </w:r>
      <w:bookmarkEnd w:id="402"/>
      <w:bookmarkEnd w:id="403"/>
      <w:bookmarkEnd w:id="404"/>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5" w:name="_Toc187401586"/>
      <w:r w:rsidRPr="00926D4D">
        <w:rPr>
          <w:lang w:eastAsia="zh-CN"/>
        </w:rPr>
        <w:t>6.3.</w:t>
      </w:r>
      <w:r>
        <w:rPr>
          <w:lang w:eastAsia="zh-CN"/>
        </w:rPr>
        <w:t>12</w:t>
      </w:r>
      <w:r w:rsidRPr="00926D4D">
        <w:rPr>
          <w:lang w:eastAsia="zh-CN"/>
        </w:rPr>
        <w:t>.</w:t>
      </w:r>
      <w:r>
        <w:t>4</w:t>
      </w:r>
      <w:r w:rsidRPr="00926D4D">
        <w:tab/>
        <w:t>Notifications</w:t>
      </w:r>
      <w:bookmarkEnd w:id="405"/>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6" w:name="_Toc96612075"/>
      <w:bookmarkStart w:id="407" w:name="_Toc96936196"/>
      <w:bookmarkStart w:id="408" w:name="_Toc96936454"/>
      <w:bookmarkStart w:id="409" w:name="_Toc187401587"/>
      <w:r w:rsidRPr="00926D4D">
        <w:t>6.3.</w:t>
      </w:r>
      <w:r w:rsidR="00DF19BB" w:rsidRPr="00926D4D">
        <w:t>13</w:t>
      </w:r>
      <w:r w:rsidRPr="00926D4D">
        <w:tab/>
      </w:r>
      <w:r w:rsidRPr="00926D4D">
        <w:rPr>
          <w:lang w:eastAsia="zh-CN"/>
        </w:rPr>
        <w:t>EESFunction</w:t>
      </w:r>
      <w:bookmarkEnd w:id="406"/>
      <w:bookmarkEnd w:id="407"/>
      <w:bookmarkEnd w:id="408"/>
      <w:bookmarkEnd w:id="409"/>
    </w:p>
    <w:p w14:paraId="633D8517" w14:textId="3F68CDB2" w:rsidR="00ED391B" w:rsidRPr="00926D4D" w:rsidRDefault="00ED391B" w:rsidP="00660CEB">
      <w:pPr>
        <w:pStyle w:val="Heading4"/>
      </w:pPr>
      <w:bookmarkStart w:id="410" w:name="_Toc96936197"/>
      <w:bookmarkStart w:id="411" w:name="_Toc96936455"/>
      <w:bookmarkStart w:id="412" w:name="_Toc187401588"/>
      <w:r w:rsidRPr="00926D4D">
        <w:t>6.3.</w:t>
      </w:r>
      <w:r w:rsidR="00DF19BB" w:rsidRPr="00926D4D">
        <w:t>13</w:t>
      </w:r>
      <w:r w:rsidRPr="00926D4D">
        <w:t>.1</w:t>
      </w:r>
      <w:r w:rsidRPr="00926D4D">
        <w:tab/>
        <w:t>Definition</w:t>
      </w:r>
      <w:bookmarkEnd w:id="410"/>
      <w:bookmarkEnd w:id="411"/>
      <w:bookmarkEnd w:id="412"/>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3" w:name="_Toc96936198"/>
      <w:bookmarkStart w:id="414" w:name="_Toc96936456"/>
      <w:bookmarkStart w:id="415" w:name="_Toc187401589"/>
      <w:r w:rsidRPr="00926D4D">
        <w:t>6.3.</w:t>
      </w:r>
      <w:r w:rsidR="00DF19BB" w:rsidRPr="00926D4D">
        <w:t>13</w:t>
      </w:r>
      <w:r w:rsidRPr="00926D4D">
        <w:t>.2</w:t>
      </w:r>
      <w:r w:rsidRPr="00926D4D">
        <w:tab/>
        <w:t>Attributes</w:t>
      </w:r>
      <w:bookmarkEnd w:id="413"/>
      <w:bookmarkEnd w:id="414"/>
      <w:bookmarkEnd w:id="415"/>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6" w:name="_Toc96936199"/>
      <w:bookmarkStart w:id="417" w:name="_Toc96936457"/>
      <w:bookmarkStart w:id="418" w:name="_Toc187401590"/>
      <w:r w:rsidRPr="00926D4D">
        <w:t>6.3.</w:t>
      </w:r>
      <w:r w:rsidR="00DF19BB" w:rsidRPr="00926D4D">
        <w:t>13</w:t>
      </w:r>
      <w:r w:rsidRPr="00926D4D">
        <w:t>.3</w:t>
      </w:r>
      <w:r w:rsidRPr="00926D4D">
        <w:tab/>
        <w:t>Attribute constraints</w:t>
      </w:r>
      <w:bookmarkEnd w:id="416"/>
      <w:bookmarkEnd w:id="417"/>
      <w:bookmarkEnd w:id="418"/>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9" w:name="_Toc187401591"/>
      <w:r w:rsidRPr="00926D4D">
        <w:rPr>
          <w:lang w:eastAsia="zh-CN"/>
        </w:rPr>
        <w:t>6.3.</w:t>
      </w:r>
      <w:r>
        <w:rPr>
          <w:lang w:eastAsia="zh-CN"/>
        </w:rPr>
        <w:t>13</w:t>
      </w:r>
      <w:r w:rsidRPr="00926D4D">
        <w:rPr>
          <w:lang w:eastAsia="zh-CN"/>
        </w:rPr>
        <w:t>.</w:t>
      </w:r>
      <w:r>
        <w:t>4</w:t>
      </w:r>
      <w:r w:rsidRPr="00926D4D">
        <w:tab/>
        <w:t>Notifications</w:t>
      </w:r>
      <w:bookmarkEnd w:id="419"/>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0" w:name="_Toc187401592"/>
      <w:r>
        <w:rPr>
          <w:lang w:eastAsia="zh-CN"/>
        </w:rPr>
        <w:t>6.3</w:t>
      </w:r>
      <w:r>
        <w:t>.</w:t>
      </w:r>
      <w:r>
        <w:rPr>
          <w:rFonts w:eastAsia="DengXian"/>
        </w:rPr>
        <w:t>14</w:t>
      </w:r>
      <w:r>
        <w:tab/>
        <w:t>RegistrationInfo</w:t>
      </w:r>
      <w:r>
        <w:rPr>
          <w:lang w:eastAsia="zh-CN"/>
        </w:rPr>
        <w:t xml:space="preserve"> &lt;&lt;dataType&gt;&gt;</w:t>
      </w:r>
      <w:bookmarkEnd w:id="420"/>
    </w:p>
    <w:p w14:paraId="5338D427" w14:textId="4BE1A977" w:rsidR="00251380" w:rsidRDefault="00251380" w:rsidP="00251380">
      <w:pPr>
        <w:pStyle w:val="Heading4"/>
      </w:pPr>
      <w:bookmarkStart w:id="421" w:name="_Toc187401593"/>
      <w:r>
        <w:t>6.3.14.1</w:t>
      </w:r>
      <w:r>
        <w:tab/>
        <w:t>Definition</w:t>
      </w:r>
      <w:bookmarkEnd w:id="421"/>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2" w:name="_Toc187401594"/>
      <w:r>
        <w:lastRenderedPageBreak/>
        <w:t>6.3.14.2</w:t>
      </w:r>
      <w:r>
        <w:tab/>
        <w:t>Attributes</w:t>
      </w:r>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3" w:name="_Toc187401595"/>
      <w:r>
        <w:t>6.3.14.3</w:t>
      </w:r>
      <w:r>
        <w:tab/>
        <w:t>Attribute constraints</w:t>
      </w:r>
      <w:bookmarkEnd w:id="423"/>
    </w:p>
    <w:p w14:paraId="48F58090" w14:textId="77777777" w:rsidR="00251380" w:rsidRDefault="00251380" w:rsidP="00251380">
      <w:r>
        <w:t>None</w:t>
      </w:r>
    </w:p>
    <w:p w14:paraId="0D51EEAE" w14:textId="487F41D3" w:rsidR="00251380" w:rsidRDefault="00251380" w:rsidP="00251380">
      <w:pPr>
        <w:pStyle w:val="Heading4"/>
      </w:pPr>
      <w:bookmarkStart w:id="424" w:name="_Toc187401596"/>
      <w:r>
        <w:rPr>
          <w:lang w:eastAsia="zh-CN"/>
        </w:rPr>
        <w:t>6.3.14.</w:t>
      </w:r>
      <w:r>
        <w:t>4</w:t>
      </w:r>
      <w:r>
        <w:tab/>
        <w:t>Notifications</w:t>
      </w:r>
      <w:bookmarkEnd w:id="424"/>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5" w:name="_Toc97016915"/>
      <w:bookmarkStart w:id="426" w:name="_Toc187401597"/>
      <w:r w:rsidRPr="00926D4D">
        <w:rPr>
          <w:lang w:eastAsia="zh-CN"/>
        </w:rPr>
        <w:t>6.3.</w:t>
      </w:r>
      <w:r>
        <w:rPr>
          <w:lang w:eastAsia="zh-CN"/>
        </w:rPr>
        <w:t>15</w:t>
      </w:r>
      <w:r w:rsidRPr="00926D4D">
        <w:tab/>
      </w:r>
      <w:r w:rsidRPr="00926D4D">
        <w:rPr>
          <w:lang w:eastAsia="zh-CN"/>
        </w:rPr>
        <w:t>EAS</w:t>
      </w:r>
      <w:r>
        <w:rPr>
          <w:lang w:eastAsia="zh-CN"/>
        </w:rPr>
        <w:t>Profile</w:t>
      </w:r>
      <w:bookmarkEnd w:id="425"/>
      <w:bookmarkEnd w:id="426"/>
    </w:p>
    <w:p w14:paraId="6D774882" w14:textId="7A3351D0" w:rsidR="009A2002" w:rsidRPr="00926D4D" w:rsidRDefault="009A2002" w:rsidP="009A2002">
      <w:pPr>
        <w:pStyle w:val="Heading4"/>
      </w:pPr>
      <w:bookmarkStart w:id="427" w:name="_Toc97016916"/>
      <w:bookmarkStart w:id="428" w:name="_Toc187401598"/>
      <w:r w:rsidRPr="00926D4D">
        <w:t>6.3.</w:t>
      </w:r>
      <w:r>
        <w:t>15</w:t>
      </w:r>
      <w:r w:rsidRPr="00926D4D">
        <w:t>.1</w:t>
      </w:r>
      <w:r w:rsidRPr="00926D4D">
        <w:tab/>
        <w:t>Definition</w:t>
      </w:r>
      <w:bookmarkEnd w:id="427"/>
      <w:bookmarkEnd w:id="428"/>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9" w:name="_Toc97016917"/>
      <w:bookmarkStart w:id="430" w:name="_Toc187401599"/>
      <w:r w:rsidRPr="00926D4D">
        <w:t>6.3.</w:t>
      </w:r>
      <w:r>
        <w:t>15</w:t>
      </w:r>
      <w:r w:rsidRPr="00926D4D">
        <w:t>.2</w:t>
      </w:r>
      <w:r w:rsidRPr="00926D4D">
        <w:tab/>
        <w:t>Attributes</w:t>
      </w:r>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1" w:name="_Toc97016918"/>
      <w:bookmarkStart w:id="432" w:name="_Toc187401600"/>
      <w:r w:rsidRPr="00926D4D">
        <w:t>6.3.</w:t>
      </w:r>
      <w:r>
        <w:t>15</w:t>
      </w:r>
      <w:r w:rsidRPr="00926D4D">
        <w:t>.3</w:t>
      </w:r>
      <w:r w:rsidRPr="00926D4D">
        <w:tab/>
        <w:t>Attribute constraints</w:t>
      </w:r>
      <w:bookmarkEnd w:id="431"/>
      <w:bookmarkEnd w:id="432"/>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3" w:name="_Toc97016919"/>
      <w:bookmarkStart w:id="434" w:name="_Toc187401601"/>
      <w:r w:rsidRPr="00926D4D">
        <w:rPr>
          <w:lang w:eastAsia="zh-CN"/>
        </w:rPr>
        <w:t>6.3.</w:t>
      </w:r>
      <w:r>
        <w:rPr>
          <w:lang w:eastAsia="zh-CN"/>
        </w:rPr>
        <w:t>15</w:t>
      </w:r>
      <w:r w:rsidRPr="00926D4D">
        <w:rPr>
          <w:lang w:eastAsia="zh-CN"/>
        </w:rPr>
        <w:t>.</w:t>
      </w:r>
      <w:r w:rsidRPr="00926D4D">
        <w:t>4</w:t>
      </w:r>
      <w:r w:rsidRPr="00926D4D">
        <w:tab/>
        <w:t>Notifications</w:t>
      </w:r>
      <w:bookmarkEnd w:id="433"/>
      <w:bookmarkEnd w:id="434"/>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5" w:name="_Toc187401602"/>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5"/>
    </w:p>
    <w:p w14:paraId="50EB193C" w14:textId="55596A82" w:rsidR="009A2002" w:rsidRPr="009230CB" w:rsidRDefault="009A2002" w:rsidP="009A2002">
      <w:pPr>
        <w:pStyle w:val="Heading4"/>
      </w:pPr>
      <w:bookmarkStart w:id="436" w:name="_Toc187401603"/>
      <w:r>
        <w:t>6</w:t>
      </w:r>
      <w:r w:rsidRPr="009230CB">
        <w:t>.3.</w:t>
      </w:r>
      <w:r>
        <w:t>16</w:t>
      </w:r>
      <w:r w:rsidRPr="009230CB">
        <w:t>.1</w:t>
      </w:r>
      <w:r w:rsidRPr="009230CB">
        <w:tab/>
        <w:t>Definition</w:t>
      </w:r>
      <w:bookmarkEnd w:id="436"/>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7" w:name="_Toc187401604"/>
      <w:r>
        <w:rPr>
          <w:lang w:val="fr-FR"/>
        </w:rPr>
        <w:t>6</w:t>
      </w:r>
      <w:r w:rsidRPr="009230CB">
        <w:rPr>
          <w:lang w:val="fr-FR"/>
        </w:rPr>
        <w:t>.3.</w:t>
      </w:r>
      <w:r>
        <w:rPr>
          <w:lang w:val="fr-FR"/>
        </w:rPr>
        <w:t>16</w:t>
      </w:r>
      <w:r w:rsidRPr="009230CB">
        <w:rPr>
          <w:lang w:val="fr-FR"/>
        </w:rPr>
        <w:t>.2</w:t>
      </w:r>
      <w:r w:rsidRPr="009230CB">
        <w:rPr>
          <w:lang w:val="fr-FR"/>
        </w:rPr>
        <w:tab/>
        <w:t>Attributes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8" w:name="_Toc187401605"/>
      <w:r>
        <w:t>6</w:t>
      </w:r>
      <w:r w:rsidRPr="009230CB">
        <w:t>.3.</w:t>
      </w:r>
      <w:r>
        <w:t>16</w:t>
      </w:r>
      <w:r w:rsidRPr="009230CB">
        <w:t>.3</w:t>
      </w:r>
      <w:r w:rsidRPr="009230CB">
        <w:tab/>
        <w:t>Attribute constraints</w:t>
      </w:r>
      <w:bookmarkEnd w:id="438"/>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9" w:name="_Toc187401606"/>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9"/>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0" w:name="_Toc130223314"/>
      <w:bookmarkStart w:id="441" w:name="_Toc96612076"/>
      <w:bookmarkStart w:id="442" w:name="_Toc96936200"/>
      <w:bookmarkStart w:id="443" w:name="_Toc96936458"/>
      <w:bookmarkStart w:id="444" w:name="_Toc187401607"/>
      <w:r w:rsidRPr="00926D4D">
        <w:rPr>
          <w:lang w:eastAsia="zh-CN"/>
        </w:rPr>
        <w:t>6.3.</w:t>
      </w:r>
      <w:r>
        <w:rPr>
          <w:lang w:eastAsia="zh-CN"/>
        </w:rPr>
        <w:t>17</w:t>
      </w:r>
      <w:r w:rsidRPr="00926D4D">
        <w:tab/>
      </w:r>
      <w:bookmarkEnd w:id="440"/>
      <w:r>
        <w:t>EAS</w:t>
      </w:r>
      <w:r w:rsidRPr="006507D4">
        <w:t>ResourceReservationJob</w:t>
      </w:r>
      <w:bookmarkEnd w:id="444"/>
    </w:p>
    <w:p w14:paraId="646FDB3F" w14:textId="56A3B5CC" w:rsidR="00DF713B" w:rsidRPr="00926D4D" w:rsidRDefault="00DF713B" w:rsidP="00DF713B">
      <w:pPr>
        <w:pStyle w:val="Heading4"/>
      </w:pPr>
      <w:bookmarkStart w:id="445" w:name="_Toc130223315"/>
      <w:bookmarkStart w:id="446" w:name="_Toc187401608"/>
      <w:r w:rsidRPr="00926D4D">
        <w:t>6.3.</w:t>
      </w:r>
      <w:r>
        <w:t>17</w:t>
      </w:r>
      <w:r w:rsidRPr="00926D4D">
        <w:t>.1</w:t>
      </w:r>
      <w:r w:rsidRPr="00926D4D">
        <w:tab/>
        <w:t>Definition</w:t>
      </w:r>
      <w:bookmarkEnd w:id="445"/>
      <w:bookmarkEnd w:id="44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7" w:name="_Toc130223316"/>
      <w:bookmarkStart w:id="448" w:name="_Toc187401609"/>
      <w:r w:rsidRPr="00926D4D">
        <w:t>6.3.</w:t>
      </w:r>
      <w:r>
        <w:t>17</w:t>
      </w:r>
      <w:r w:rsidRPr="00926D4D">
        <w:t>.2</w:t>
      </w:r>
      <w:r w:rsidRPr="00926D4D">
        <w:tab/>
        <w:t>Attributes</w:t>
      </w:r>
      <w:bookmarkEnd w:id="447"/>
      <w:bookmarkEnd w:id="448"/>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9" w:name="_Toc130223317"/>
      <w:bookmarkStart w:id="450" w:name="_Toc187401610"/>
      <w:r w:rsidRPr="00926D4D">
        <w:t>6.3.</w:t>
      </w:r>
      <w:r>
        <w:t>17</w:t>
      </w:r>
      <w:r w:rsidRPr="00926D4D">
        <w:t>.3</w:t>
      </w:r>
      <w:r w:rsidRPr="00926D4D">
        <w:tab/>
        <w:t>Attribute constraints</w:t>
      </w:r>
      <w:bookmarkEnd w:id="449"/>
      <w:bookmarkEnd w:id="45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1" w:name="_Toc130223318"/>
      <w:bookmarkStart w:id="452" w:name="_Toc187401611"/>
      <w:r w:rsidRPr="00926D4D">
        <w:rPr>
          <w:lang w:eastAsia="zh-CN"/>
        </w:rPr>
        <w:t>6.3.</w:t>
      </w:r>
      <w:r>
        <w:rPr>
          <w:lang w:eastAsia="zh-CN"/>
        </w:rPr>
        <w:t>17</w:t>
      </w:r>
      <w:r w:rsidRPr="00926D4D">
        <w:rPr>
          <w:lang w:eastAsia="zh-CN"/>
        </w:rPr>
        <w:t>.</w:t>
      </w:r>
      <w:r w:rsidRPr="00926D4D">
        <w:t>4</w:t>
      </w:r>
      <w:r w:rsidRPr="00926D4D">
        <w:tab/>
        <w:t>Notifications</w:t>
      </w:r>
      <w:bookmarkEnd w:id="451"/>
      <w:bookmarkEnd w:id="45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3" w:name="_Toc105516583"/>
      <w:bookmarkStart w:id="454" w:name="_Toc187401612"/>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3"/>
      <w:bookmarkEnd w:id="454"/>
    </w:p>
    <w:p w14:paraId="0357B84D" w14:textId="3A0B6160" w:rsidR="002943C0" w:rsidRPr="00926D4D" w:rsidRDefault="002943C0" w:rsidP="002943C0">
      <w:pPr>
        <w:pStyle w:val="Heading4"/>
      </w:pPr>
      <w:bookmarkStart w:id="455" w:name="_Toc105516584"/>
      <w:bookmarkStart w:id="456" w:name="_Toc187401613"/>
      <w:r w:rsidRPr="00926D4D">
        <w:t>6.3.</w:t>
      </w:r>
      <w:r>
        <w:t>18</w:t>
      </w:r>
      <w:r w:rsidRPr="00926D4D">
        <w:t>.1</w:t>
      </w:r>
      <w:r w:rsidRPr="00926D4D">
        <w:tab/>
        <w:t>Definition</w:t>
      </w:r>
      <w:bookmarkEnd w:id="455"/>
      <w:bookmarkEnd w:id="45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7" w:name="_Toc105516585"/>
      <w:bookmarkStart w:id="458" w:name="_Toc187401614"/>
      <w:r w:rsidRPr="00926D4D">
        <w:t>6.3.</w:t>
      </w:r>
      <w:r>
        <w:t>18</w:t>
      </w:r>
      <w:r w:rsidRPr="00926D4D">
        <w:t>.2</w:t>
      </w:r>
      <w:r w:rsidRPr="00926D4D">
        <w:tab/>
        <w:t>Attributes</w:t>
      </w:r>
      <w:bookmarkEnd w:id="457"/>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9" w:name="_Toc105516586"/>
      <w:bookmarkStart w:id="460" w:name="_Toc187401615"/>
      <w:r w:rsidRPr="00926D4D">
        <w:t>6.3.</w:t>
      </w:r>
      <w:r>
        <w:t>18</w:t>
      </w:r>
      <w:r w:rsidRPr="00926D4D">
        <w:t>.3</w:t>
      </w:r>
      <w:r w:rsidRPr="00926D4D">
        <w:tab/>
        <w:t>Attribute constraints</w:t>
      </w:r>
      <w:bookmarkEnd w:id="459"/>
      <w:bookmarkEnd w:id="46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1" w:name="_Toc105516587"/>
      <w:bookmarkStart w:id="462" w:name="_Toc187401616"/>
      <w:r w:rsidRPr="00926D4D">
        <w:rPr>
          <w:lang w:eastAsia="zh-CN"/>
        </w:rPr>
        <w:t>6.3.</w:t>
      </w:r>
      <w:r>
        <w:rPr>
          <w:lang w:eastAsia="zh-CN"/>
        </w:rPr>
        <w:t>18</w:t>
      </w:r>
      <w:r w:rsidRPr="00926D4D">
        <w:rPr>
          <w:lang w:eastAsia="zh-CN"/>
        </w:rPr>
        <w:t>.</w:t>
      </w:r>
      <w:r>
        <w:t>4</w:t>
      </w:r>
      <w:r w:rsidRPr="00926D4D">
        <w:tab/>
        <w:t>Notifications</w:t>
      </w:r>
      <w:bookmarkEnd w:id="461"/>
      <w:bookmarkEnd w:id="462"/>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3" w:name="_Toc187401617"/>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3"/>
    </w:p>
    <w:p w14:paraId="5C6091FE" w14:textId="3454390A" w:rsidR="00880808" w:rsidRPr="00926D4D" w:rsidRDefault="00880808" w:rsidP="00880808">
      <w:pPr>
        <w:pStyle w:val="Heading4"/>
      </w:pPr>
      <w:bookmarkStart w:id="464" w:name="_Toc187401618"/>
      <w:r w:rsidRPr="00926D4D">
        <w:t>6.3.</w:t>
      </w:r>
      <w:r>
        <w:t>19</w:t>
      </w:r>
      <w:r w:rsidRPr="00926D4D">
        <w:t>.1</w:t>
      </w:r>
      <w:r w:rsidRPr="00926D4D">
        <w:tab/>
        <w:t>Definition</w:t>
      </w:r>
      <w:bookmarkEnd w:id="46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5" w:name="_Toc187401619"/>
      <w:r w:rsidRPr="00926D4D">
        <w:t>6.3.</w:t>
      </w:r>
      <w:r>
        <w:t>19</w:t>
      </w:r>
      <w:r w:rsidRPr="00926D4D">
        <w:t>.2</w:t>
      </w:r>
      <w:r w:rsidRPr="00926D4D">
        <w:tab/>
        <w:t>Attributes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6" w:name="_Toc187401620"/>
      <w:r w:rsidRPr="00926D4D">
        <w:t>6.3.</w:t>
      </w:r>
      <w:r>
        <w:t>19</w:t>
      </w:r>
      <w:r w:rsidRPr="00926D4D">
        <w:t>.3</w:t>
      </w:r>
      <w:r w:rsidRPr="00926D4D">
        <w:tab/>
        <w:t>Attribute constraints</w:t>
      </w:r>
      <w:bookmarkEnd w:id="46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7" w:name="_Toc187401621"/>
      <w:r w:rsidRPr="00926D4D">
        <w:rPr>
          <w:lang w:eastAsia="zh-CN"/>
        </w:rPr>
        <w:lastRenderedPageBreak/>
        <w:t>6.3.</w:t>
      </w:r>
      <w:r>
        <w:rPr>
          <w:lang w:eastAsia="zh-CN"/>
        </w:rPr>
        <w:t>19</w:t>
      </w:r>
      <w:r w:rsidRPr="00926D4D">
        <w:rPr>
          <w:lang w:eastAsia="zh-CN"/>
        </w:rPr>
        <w:t>.</w:t>
      </w:r>
      <w:r>
        <w:t>4</w:t>
      </w:r>
      <w:r w:rsidRPr="00926D4D">
        <w:tab/>
        <w:t>Notifications</w:t>
      </w:r>
      <w:bookmarkEnd w:id="467"/>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68" w:name="_Toc130223384"/>
      <w:bookmarkStart w:id="469" w:name="_Toc18740162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68"/>
      <w:bookmarkEnd w:id="469"/>
    </w:p>
    <w:p w14:paraId="7F0D5E3B" w14:textId="49CBB0CC" w:rsidR="00880808" w:rsidRPr="009230CB" w:rsidRDefault="00880808" w:rsidP="00880808">
      <w:pPr>
        <w:pStyle w:val="Heading4"/>
      </w:pPr>
      <w:bookmarkStart w:id="470" w:name="_Toc130223385"/>
      <w:bookmarkStart w:id="471" w:name="_Toc187401623"/>
      <w:r>
        <w:t>6</w:t>
      </w:r>
      <w:r w:rsidRPr="009230CB">
        <w:t>.3.</w:t>
      </w:r>
      <w:r>
        <w:t>20</w:t>
      </w:r>
      <w:r w:rsidRPr="009230CB">
        <w:t>.1</w:t>
      </w:r>
      <w:r w:rsidRPr="009230CB">
        <w:tab/>
        <w:t>Definition</w:t>
      </w:r>
      <w:bookmarkEnd w:id="470"/>
      <w:bookmarkEnd w:id="47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2" w:name="_Toc130223386"/>
      <w:bookmarkStart w:id="473" w:name="_Toc187401624"/>
      <w:r>
        <w:rPr>
          <w:lang w:val="fr-FR"/>
        </w:rPr>
        <w:t>6</w:t>
      </w:r>
      <w:r w:rsidRPr="009230CB">
        <w:rPr>
          <w:lang w:val="fr-FR"/>
        </w:rPr>
        <w:t>.3.</w:t>
      </w:r>
      <w:r>
        <w:rPr>
          <w:lang w:val="fr-FR"/>
        </w:rPr>
        <w:t>20</w:t>
      </w:r>
      <w:r w:rsidRPr="009230CB">
        <w:rPr>
          <w:lang w:val="fr-FR"/>
        </w:rPr>
        <w:t>.2</w:t>
      </w:r>
      <w:r w:rsidRPr="009230CB">
        <w:rPr>
          <w:lang w:val="fr-FR"/>
        </w:rPr>
        <w:tab/>
        <w:t>Attributes</w:t>
      </w:r>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4" w:name="_Toc130223387"/>
      <w:bookmarkStart w:id="475" w:name="_Toc187401625"/>
      <w:r>
        <w:t>6</w:t>
      </w:r>
      <w:r w:rsidRPr="009230CB">
        <w:t>.3.</w:t>
      </w:r>
      <w:r>
        <w:t>20</w:t>
      </w:r>
      <w:r w:rsidRPr="009230CB">
        <w:t>.3</w:t>
      </w:r>
      <w:r w:rsidRPr="009230CB">
        <w:tab/>
        <w:t>Attribute constraints</w:t>
      </w:r>
      <w:bookmarkEnd w:id="474"/>
      <w:bookmarkEnd w:id="47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7" w:name="_Toc187401626"/>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6"/>
      <w:bookmarkEnd w:id="477"/>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78" w:name="_Toc146025816"/>
      <w:bookmarkStart w:id="479" w:name="_Toc187401627"/>
      <w:r w:rsidRPr="00926D4D">
        <w:rPr>
          <w:lang w:eastAsia="zh-CN"/>
        </w:rPr>
        <w:t>6.3.</w:t>
      </w:r>
      <w:r>
        <w:rPr>
          <w:lang w:eastAsia="zh-CN"/>
        </w:rPr>
        <w:t>21</w:t>
      </w:r>
      <w:r w:rsidRPr="00926D4D">
        <w:tab/>
      </w:r>
      <w:bookmarkEnd w:id="478"/>
      <w:r>
        <w:rPr>
          <w:lang w:eastAsia="zh-CN"/>
        </w:rPr>
        <w:t>EdgeFederation</w:t>
      </w:r>
      <w:bookmarkEnd w:id="479"/>
    </w:p>
    <w:p w14:paraId="3B8C7779" w14:textId="720C9DA7" w:rsidR="00880808" w:rsidRPr="00926D4D" w:rsidRDefault="00880808" w:rsidP="00880808">
      <w:pPr>
        <w:pStyle w:val="Heading4"/>
      </w:pPr>
      <w:bookmarkStart w:id="480" w:name="_Toc146025817"/>
      <w:bookmarkStart w:id="481" w:name="_Toc187401628"/>
      <w:r w:rsidRPr="00926D4D">
        <w:t>6.3.</w:t>
      </w:r>
      <w:r>
        <w:t>21</w:t>
      </w:r>
      <w:r w:rsidRPr="00926D4D">
        <w:t>.1</w:t>
      </w:r>
      <w:r w:rsidRPr="00926D4D">
        <w:tab/>
        <w:t>Definition</w:t>
      </w:r>
      <w:bookmarkEnd w:id="480"/>
      <w:bookmarkEnd w:id="48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2" w:name="_Toc146025818"/>
      <w:bookmarkStart w:id="483" w:name="_Toc187401629"/>
      <w:r w:rsidRPr="00926D4D">
        <w:t>6.3.</w:t>
      </w:r>
      <w:r>
        <w:t>21</w:t>
      </w:r>
      <w:r w:rsidRPr="00926D4D">
        <w:t>.2</w:t>
      </w:r>
      <w:r w:rsidRPr="00926D4D">
        <w:tab/>
        <w:t>Attributes</w:t>
      </w:r>
      <w:bookmarkEnd w:id="482"/>
      <w:bookmarkEnd w:id="483"/>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lang w:eastAsia="en-GB"/>
              </w:rPr>
            </w:pPr>
            <w:r>
              <w:rPr>
                <w:lang w:eastAsia="en-GB"/>
              </w:rPr>
              <w:t>isNotifyable</w:t>
            </w:r>
          </w:p>
        </w:tc>
      </w:tr>
      <w:tr w:rsidR="00F02172" w14:paraId="09D62BC3"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rFonts w:cs="Arial"/>
                <w:lang w:eastAsia="zh-CN"/>
              </w:rPr>
            </w:pPr>
            <w:r>
              <w:rPr>
                <w:sz w:val="20"/>
                <w:lang w:val="en-US" w:eastAsia="ja-JP"/>
              </w:rPr>
              <w:t>T</w:t>
            </w:r>
          </w:p>
        </w:tc>
      </w:tr>
      <w:tr w:rsidR="00F02172" w14:paraId="48FADF6F"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rFonts w:cs="Arial"/>
                <w:lang w:eastAsia="zh-CN"/>
              </w:rPr>
            </w:pPr>
            <w:r>
              <w:rPr>
                <w:sz w:val="20"/>
                <w:lang w:val="en-US" w:eastAsia="ja-JP"/>
              </w:rPr>
              <w:t>T</w:t>
            </w:r>
          </w:p>
        </w:tc>
      </w:tr>
      <w:tr w:rsidR="00F02172" w14:paraId="22AB4B79"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sz w:val="20"/>
                <w:lang w:val="en-US" w:eastAsia="ja-JP"/>
              </w:rPr>
            </w:pPr>
            <w:r>
              <w:rPr>
                <w:sz w:val="20"/>
                <w:lang w:val="en-US" w:eastAsia="ja-JP"/>
              </w:rPr>
              <w:t>T</w:t>
            </w:r>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484" w:name="_Toc146025819"/>
      <w:bookmarkStart w:id="485" w:name="_Toc187401630"/>
      <w:r w:rsidRPr="00926D4D">
        <w:t>6.3.</w:t>
      </w:r>
      <w:r>
        <w:t>21</w:t>
      </w:r>
      <w:r w:rsidRPr="00926D4D">
        <w:t>.3</w:t>
      </w:r>
      <w:r w:rsidRPr="00926D4D">
        <w:tab/>
        <w:t>Attribute constraints</w:t>
      </w:r>
      <w:bookmarkEnd w:id="484"/>
      <w:bookmarkEnd w:id="48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6" w:name="_Toc146025820"/>
      <w:bookmarkStart w:id="487" w:name="_Toc187401631"/>
      <w:r w:rsidRPr="00926D4D">
        <w:rPr>
          <w:lang w:eastAsia="zh-CN"/>
        </w:rPr>
        <w:lastRenderedPageBreak/>
        <w:t>6.3.</w:t>
      </w:r>
      <w:r>
        <w:rPr>
          <w:lang w:eastAsia="zh-CN"/>
        </w:rPr>
        <w:t>21</w:t>
      </w:r>
      <w:r w:rsidRPr="00926D4D">
        <w:rPr>
          <w:lang w:eastAsia="zh-CN"/>
        </w:rPr>
        <w:t>.</w:t>
      </w:r>
      <w:r w:rsidRPr="00926D4D">
        <w:t>4</w:t>
      </w:r>
      <w:r w:rsidRPr="00926D4D">
        <w:tab/>
        <w:t>Notifications</w:t>
      </w:r>
      <w:bookmarkEnd w:id="486"/>
      <w:bookmarkEnd w:id="487"/>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8" w:name="_Toc187401632"/>
      <w:r w:rsidRPr="00926D4D">
        <w:rPr>
          <w:lang w:eastAsia="zh-CN"/>
        </w:rPr>
        <w:t>6.3.</w:t>
      </w:r>
      <w:r>
        <w:rPr>
          <w:lang w:eastAsia="zh-CN"/>
        </w:rPr>
        <w:t>22</w:t>
      </w:r>
      <w:r w:rsidRPr="00926D4D">
        <w:tab/>
      </w:r>
      <w:r>
        <w:t>Operator</w:t>
      </w:r>
      <w:r>
        <w:rPr>
          <w:lang w:eastAsia="zh-CN"/>
        </w:rPr>
        <w:t>EdgeFederation</w:t>
      </w:r>
      <w:bookmarkEnd w:id="488"/>
    </w:p>
    <w:p w14:paraId="0A4E786B" w14:textId="71C3A7A1" w:rsidR="00880808" w:rsidRPr="00926D4D" w:rsidRDefault="00880808" w:rsidP="00880808">
      <w:pPr>
        <w:pStyle w:val="Heading4"/>
      </w:pPr>
      <w:bookmarkStart w:id="489" w:name="_Toc187401633"/>
      <w:r w:rsidRPr="00926D4D">
        <w:t>6.3.</w:t>
      </w:r>
      <w:r>
        <w:t>22</w:t>
      </w:r>
      <w:r w:rsidRPr="00926D4D">
        <w:t>.1</w:t>
      </w:r>
      <w:r w:rsidRPr="00926D4D">
        <w:tab/>
        <w:t>Definition</w:t>
      </w:r>
      <w:bookmarkEnd w:id="489"/>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0" w:name="_Toc187401634"/>
      <w:r w:rsidRPr="00926D4D">
        <w:t>6.3.</w:t>
      </w:r>
      <w:r w:rsidR="004725B5">
        <w:t>22</w:t>
      </w:r>
      <w:r w:rsidRPr="00926D4D">
        <w:t>.2</w:t>
      </w:r>
      <w:r w:rsidRPr="00926D4D">
        <w:tab/>
        <w:t>Attributes</w:t>
      </w:r>
      <w:bookmarkEnd w:id="490"/>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1" w:name="_Toc187401635"/>
      <w:r w:rsidRPr="00926D4D">
        <w:t>6.3.</w:t>
      </w:r>
      <w:r w:rsidR="004725B5">
        <w:t>22</w:t>
      </w:r>
      <w:r w:rsidRPr="00926D4D">
        <w:t>.3</w:t>
      </w:r>
      <w:r w:rsidRPr="00926D4D">
        <w:tab/>
        <w:t>Attribute constraints</w:t>
      </w:r>
      <w:bookmarkEnd w:id="49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2" w:name="_Toc187401636"/>
      <w:r w:rsidRPr="00926D4D">
        <w:rPr>
          <w:lang w:eastAsia="zh-CN"/>
        </w:rPr>
        <w:t>6.3.</w:t>
      </w:r>
      <w:r w:rsidR="004725B5">
        <w:rPr>
          <w:lang w:eastAsia="zh-CN"/>
        </w:rPr>
        <w:t>22</w:t>
      </w:r>
      <w:r w:rsidRPr="00926D4D">
        <w:rPr>
          <w:lang w:eastAsia="zh-CN"/>
        </w:rPr>
        <w:t>.</w:t>
      </w:r>
      <w:r w:rsidRPr="00926D4D">
        <w:t>4</w:t>
      </w:r>
      <w:r w:rsidRPr="00926D4D">
        <w:tab/>
        <w:t>Notifications</w:t>
      </w:r>
      <w:bookmarkEnd w:id="49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3" w:name="_Toc187401637"/>
      <w:r w:rsidRPr="00926D4D">
        <w:rPr>
          <w:lang w:eastAsia="zh-CN"/>
        </w:rPr>
        <w:t>6.3.</w:t>
      </w:r>
      <w:r w:rsidR="004725B5">
        <w:rPr>
          <w:lang w:eastAsia="zh-CN"/>
        </w:rPr>
        <w:t>23</w:t>
      </w:r>
      <w:r w:rsidRPr="00926D4D">
        <w:tab/>
      </w:r>
      <w:r>
        <w:t>Operator</w:t>
      </w:r>
      <w:r>
        <w:rPr>
          <w:lang w:eastAsia="zh-CN"/>
        </w:rPr>
        <w:t>EdgeDataNetwork</w:t>
      </w:r>
      <w:bookmarkEnd w:id="493"/>
    </w:p>
    <w:p w14:paraId="4CD5C667" w14:textId="2F012036" w:rsidR="00880808" w:rsidRPr="00926D4D" w:rsidRDefault="00880808" w:rsidP="00880808">
      <w:pPr>
        <w:pStyle w:val="Heading4"/>
      </w:pPr>
      <w:bookmarkStart w:id="494" w:name="_Toc187401638"/>
      <w:r w:rsidRPr="00926D4D">
        <w:t>6.3.</w:t>
      </w:r>
      <w:r w:rsidR="004725B5">
        <w:t>23</w:t>
      </w:r>
      <w:r w:rsidRPr="00926D4D">
        <w:t>.1</w:t>
      </w:r>
      <w:r w:rsidRPr="00926D4D">
        <w:tab/>
        <w:t>Definition</w:t>
      </w:r>
      <w:bookmarkEnd w:id="494"/>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495" w:name="_Toc187401639"/>
      <w:r w:rsidRPr="00926D4D">
        <w:t>6.3.</w:t>
      </w:r>
      <w:r w:rsidR="004725B5">
        <w:t>23</w:t>
      </w:r>
      <w:r w:rsidRPr="00926D4D">
        <w:t>.2</w:t>
      </w:r>
      <w:r w:rsidRPr="00926D4D">
        <w:tab/>
        <w:t>Attributes</w:t>
      </w:r>
      <w:bookmarkEnd w:id="495"/>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6" w:name="_Toc187401640"/>
      <w:r w:rsidRPr="00926D4D">
        <w:lastRenderedPageBreak/>
        <w:t>6.3.</w:t>
      </w:r>
      <w:r w:rsidR="004725B5">
        <w:t>23</w:t>
      </w:r>
      <w:r w:rsidRPr="00926D4D">
        <w:t>.3</w:t>
      </w:r>
      <w:r w:rsidRPr="00926D4D">
        <w:tab/>
        <w:t>Attribute constraints</w:t>
      </w:r>
      <w:bookmarkEnd w:id="49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7" w:name="_Toc187401641"/>
      <w:r w:rsidRPr="00926D4D">
        <w:rPr>
          <w:lang w:eastAsia="zh-CN"/>
        </w:rPr>
        <w:t>6.3.</w:t>
      </w:r>
      <w:r w:rsidR="004725B5">
        <w:rPr>
          <w:lang w:eastAsia="zh-CN"/>
        </w:rPr>
        <w:t>23</w:t>
      </w:r>
      <w:r w:rsidRPr="00926D4D">
        <w:rPr>
          <w:lang w:eastAsia="zh-CN"/>
        </w:rPr>
        <w:t>.</w:t>
      </w:r>
      <w:r w:rsidRPr="00926D4D">
        <w:t>4</w:t>
      </w:r>
      <w:r w:rsidRPr="00926D4D">
        <w:tab/>
        <w:t>Notifications</w:t>
      </w:r>
      <w:bookmarkEnd w:id="497"/>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8" w:name="_Toc146025891"/>
      <w:bookmarkStart w:id="499" w:name="_Toc18740164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498"/>
      <w:bookmarkEnd w:id="499"/>
    </w:p>
    <w:p w14:paraId="34323342" w14:textId="17D659BE" w:rsidR="00880808" w:rsidRPr="009230CB" w:rsidRDefault="00880808" w:rsidP="00880808">
      <w:pPr>
        <w:pStyle w:val="Heading4"/>
      </w:pPr>
      <w:bookmarkStart w:id="500" w:name="_Toc146025892"/>
      <w:bookmarkStart w:id="501" w:name="_Toc187401643"/>
      <w:r>
        <w:t>6</w:t>
      </w:r>
      <w:r w:rsidRPr="009230CB">
        <w:t>.3.</w:t>
      </w:r>
      <w:r w:rsidR="004725B5">
        <w:t>24</w:t>
      </w:r>
      <w:r w:rsidRPr="009230CB">
        <w:t>.1</w:t>
      </w:r>
      <w:r w:rsidRPr="009230CB">
        <w:tab/>
        <w:t>Definition</w:t>
      </w:r>
      <w:bookmarkEnd w:id="500"/>
      <w:bookmarkEnd w:id="50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2" w:name="_Toc146025893"/>
      <w:bookmarkStart w:id="503" w:name="_Toc187401644"/>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4" w:name="_Toc146025894"/>
      <w:bookmarkStart w:id="505" w:name="_Toc187401645"/>
      <w:r>
        <w:t>6</w:t>
      </w:r>
      <w:r w:rsidRPr="009230CB">
        <w:t>.3.</w:t>
      </w:r>
      <w:r w:rsidR="004725B5">
        <w:t>24</w:t>
      </w:r>
      <w:r w:rsidRPr="009230CB">
        <w:t>.3</w:t>
      </w:r>
      <w:r w:rsidRPr="009230CB">
        <w:tab/>
        <w:t>Attribute constraints</w:t>
      </w:r>
      <w:bookmarkEnd w:id="504"/>
      <w:bookmarkEnd w:id="5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6" w:name="_Toc146025895"/>
      <w:bookmarkStart w:id="507" w:name="_Toc187401646"/>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6"/>
      <w:bookmarkEnd w:id="507"/>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08" w:name="_Toc18740164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08"/>
    </w:p>
    <w:p w14:paraId="0FBFCC7A" w14:textId="61C7E181" w:rsidR="001E564D" w:rsidRPr="009230CB" w:rsidRDefault="001E564D" w:rsidP="001E564D">
      <w:pPr>
        <w:pStyle w:val="Heading4"/>
      </w:pPr>
      <w:bookmarkStart w:id="509" w:name="_Toc187401648"/>
      <w:r>
        <w:t>6</w:t>
      </w:r>
      <w:r w:rsidRPr="009230CB">
        <w:t>.3.</w:t>
      </w:r>
      <w:r>
        <w:t>25</w:t>
      </w:r>
      <w:r w:rsidRPr="009230CB">
        <w:t>.1</w:t>
      </w:r>
      <w:r w:rsidRPr="009230CB">
        <w:tab/>
        <w:t>Definition</w:t>
      </w:r>
      <w:bookmarkEnd w:id="509"/>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10" w:name="_Toc187401649"/>
      <w:r>
        <w:rPr>
          <w:lang w:val="fr-FR"/>
        </w:rPr>
        <w:t>6</w:t>
      </w:r>
      <w:r w:rsidRPr="009230CB">
        <w:rPr>
          <w:lang w:val="fr-FR"/>
        </w:rPr>
        <w:t>.3.</w:t>
      </w:r>
      <w:r>
        <w:rPr>
          <w:lang w:val="fr-FR"/>
        </w:rPr>
        <w:t>25</w:t>
      </w:r>
      <w:r w:rsidRPr="009230CB">
        <w:rPr>
          <w:lang w:val="fr-FR"/>
        </w:rPr>
        <w:t>.2</w:t>
      </w:r>
      <w:r w:rsidRPr="009230CB">
        <w:rPr>
          <w:lang w:val="fr-FR"/>
        </w:rPr>
        <w:tab/>
        <w:t>Attributes</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1" w:name="_Toc187401650"/>
      <w:r>
        <w:t>6</w:t>
      </w:r>
      <w:r w:rsidRPr="009230CB">
        <w:t>.3.</w:t>
      </w:r>
      <w:r>
        <w:t>25</w:t>
      </w:r>
      <w:r w:rsidRPr="009230CB">
        <w:t>.3</w:t>
      </w:r>
      <w:r w:rsidRPr="009230CB">
        <w:tab/>
        <w:t>Attribute constraints</w:t>
      </w:r>
      <w:bookmarkEnd w:id="51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2" w:name="_Toc187401651"/>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2"/>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13" w:name="_Toc187401652"/>
      <w:r w:rsidRPr="00926D4D">
        <w:lastRenderedPageBreak/>
        <w:t>6.4</w:t>
      </w:r>
      <w:r w:rsidRPr="00926D4D">
        <w:tab/>
        <w:t>Attribute definition</w:t>
      </w:r>
      <w:bookmarkEnd w:id="441"/>
      <w:bookmarkEnd w:id="442"/>
      <w:bookmarkEnd w:id="443"/>
      <w:bookmarkEnd w:id="513"/>
    </w:p>
    <w:p w14:paraId="362EB779" w14:textId="7C47CD5B" w:rsidR="004F39FF" w:rsidRPr="00926D4D" w:rsidRDefault="004F39FF" w:rsidP="00660CEB">
      <w:pPr>
        <w:pStyle w:val="Heading3"/>
        <w:rPr>
          <w:lang w:eastAsia="zh-CN"/>
        </w:rPr>
      </w:pPr>
      <w:bookmarkStart w:id="514" w:name="_Toc96612077"/>
      <w:bookmarkStart w:id="515" w:name="_Toc96936201"/>
      <w:bookmarkStart w:id="516" w:name="_Toc96936459"/>
      <w:bookmarkStart w:id="517" w:name="_Toc187401653"/>
      <w:r w:rsidRPr="00926D4D">
        <w:rPr>
          <w:lang w:eastAsia="zh-CN"/>
        </w:rPr>
        <w:t>6.4.1</w:t>
      </w:r>
      <w:r w:rsidRPr="00926D4D">
        <w:rPr>
          <w:lang w:eastAsia="zh-CN"/>
        </w:rPr>
        <w:tab/>
        <w:t>Attribute Properties</w:t>
      </w:r>
      <w:bookmarkEnd w:id="514"/>
      <w:bookmarkEnd w:id="515"/>
      <w:bookmarkEnd w:id="516"/>
      <w:bookmarkEnd w:id="517"/>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1802A0CC" w:rsidR="004E3940" w:rsidRPr="00926D4D" w:rsidRDefault="004E3940" w:rsidP="004E3940">
            <w:pPr>
              <w:pStyle w:val="TAL"/>
            </w:pPr>
            <w:r w:rsidRPr="00926D4D">
              <w:t xml:space="preserve">One or more URLs and/or IP Address(es) of EAS(s) (See </w:t>
            </w:r>
            <w:r w:rsidR="0068466C" w:rsidRPr="00EF0FC7">
              <w:t xml:space="preserve">EAS Endpoint defined in </w:t>
            </w:r>
            <w:r w:rsidR="0068466C">
              <w:t xml:space="preserve">clause 8.2.4 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4B3AAA8B"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sidRPr="0068466C">
              <w:rPr>
                <w:rFonts w:ascii="Arial" w:hAnsi="Arial"/>
                <w:sz w:val="18"/>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24AD6D0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68466C" w:rsidRDefault="0043457E" w:rsidP="0043457E">
            <w:pPr>
              <w:keepLines/>
              <w:spacing w:after="0"/>
              <w:rPr>
                <w:rFonts w:ascii="Arial" w:hAnsi="Arial"/>
                <w:sz w:val="18"/>
              </w:rPr>
            </w:pPr>
            <w:r w:rsidRPr="0068466C">
              <w:rPr>
                <w:rFonts w:ascii="Arial" w:hAnsi="Arial"/>
                <w:sz w:val="18"/>
              </w:rPr>
              <w:t>This specifies the expiration time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68466C" w:rsidRDefault="0043457E" w:rsidP="0043457E">
            <w:pPr>
              <w:keepLines/>
              <w:spacing w:after="0"/>
              <w:rPr>
                <w:rFonts w:ascii="Arial" w:hAnsi="Arial"/>
                <w:sz w:val="18"/>
              </w:rPr>
            </w:pPr>
            <w:r w:rsidRPr="0068466C">
              <w:rPr>
                <w:rFonts w:ascii="Arial" w:hAnsi="Arial"/>
                <w:sz w:val="18"/>
              </w:rPr>
              <w:t>This identifies particular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68466C" w:rsidRDefault="0043457E" w:rsidP="0043457E">
            <w:pPr>
              <w:keepLines/>
              <w:spacing w:after="0"/>
              <w:rPr>
                <w:rFonts w:ascii="Arial" w:hAnsi="Arial"/>
                <w:sz w:val="18"/>
              </w:rPr>
            </w:pPr>
            <w:r w:rsidRPr="0068466C">
              <w:rPr>
                <w:rFonts w:ascii="Arial" w:hAnsi="Arial"/>
                <w:sz w:val="18"/>
              </w:rPr>
              <w:t>This specifies the security credentials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48098F2" w:rsidR="00E02C5E" w:rsidRPr="00926D4D" w:rsidRDefault="00E02C5E" w:rsidP="00E02C5E">
            <w:pPr>
              <w:pStyle w:val="TAL"/>
            </w:pPr>
            <w:r w:rsidRPr="00926D4D">
              <w:t xml:space="preserve">The identifier of the ECSP that provides the ECS (See </w:t>
            </w:r>
            <w:r w:rsidR="0068466C" w:rsidRPr="00EF0FC7">
              <w:t xml:space="preserve">ECS address defined in </w:t>
            </w:r>
            <w:r w:rsidR="0068466C">
              <w:t xml:space="preserve">clause 8.2.12 in </w:t>
            </w:r>
            <w:r w:rsidRPr="00926D4D">
              <w:t>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435B78DB" w:rsidR="00743698" w:rsidRPr="00926D4D" w:rsidRDefault="00743698" w:rsidP="00743698">
            <w:pPr>
              <w:pStyle w:val="TAL"/>
            </w:pPr>
            <w:r w:rsidRPr="00926D4D">
              <w:t xml:space="preserve">One or more URLs and/or IP Address(es) of EES(s) (See </w:t>
            </w:r>
            <w:r w:rsidR="0068466C" w:rsidRPr="00EF0FC7">
              <w:t xml:space="preserve">EES Endpoint defined in </w:t>
            </w:r>
            <w:r w:rsidR="0068466C">
              <w:t xml:space="preserve">clause 8.2.6 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26C043FB" w:rsidR="00ED391B" w:rsidRPr="00926D4D" w:rsidRDefault="00ED391B" w:rsidP="00ED391B">
            <w:pPr>
              <w:pStyle w:val="TAL"/>
              <w:rPr>
                <w:rFonts w:cs="Arial"/>
                <w:szCs w:val="18"/>
              </w:rPr>
            </w:pPr>
            <w:r w:rsidRPr="00926D4D">
              <w:rPr>
                <w:rFonts w:cs="Arial"/>
                <w:szCs w:val="18"/>
              </w:rPr>
              <w:t xml:space="preserve">It identifies the EES, see </w:t>
            </w:r>
            <w:r w:rsidR="0068466C" w:rsidRPr="00EF0FC7">
              <w:rPr>
                <w:rFonts w:cs="Arial"/>
                <w:szCs w:val="18"/>
              </w:rPr>
              <w:t>EESID defined in</w:t>
            </w:r>
            <w:r w:rsidR="0068466C">
              <w:rPr>
                <w:rFonts w:cs="Arial"/>
                <w:szCs w:val="18"/>
              </w:rPr>
              <w:t xml:space="preserve"> clause 8.2.6 in</w:t>
            </w:r>
            <w:r w:rsidR="0068466C" w:rsidRPr="00926D4D">
              <w:rPr>
                <w:rFonts w:cs="Arial"/>
                <w:szCs w:val="18"/>
              </w:rPr>
              <w:t xml:space="preserve"> </w:t>
            </w:r>
            <w:r w:rsidRPr="00926D4D">
              <w:rPr>
                <w:rFonts w:cs="Arial"/>
                <w:szCs w:val="18"/>
              </w:rPr>
              <w:t>3GPP TS 23.558</w:t>
            </w:r>
            <w:r w:rsidR="0068466C">
              <w:rPr>
                <w:rFonts w:cs="Arial"/>
                <w:szCs w:val="18"/>
              </w:rPr>
              <w:t xml:space="preserve"> </w:t>
            </w:r>
            <w:r w:rsidR="0068466C" w:rsidRPr="006F7A0C">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type: DN</w:t>
            </w:r>
          </w:p>
          <w:p w14:paraId="29A6AE6C"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multiplicity: 1..*</w:t>
            </w:r>
          </w:p>
          <w:p w14:paraId="7A7E2166" w14:textId="2E018619"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3D440C9"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isUnique: True</w:t>
            </w:r>
          </w:p>
          <w:p w14:paraId="10C64D3E"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11070">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Pr="00032AC4" w:rsidRDefault="009A6DA4" w:rsidP="009A6DA4">
            <w:pPr>
              <w:keepLines/>
              <w:spacing w:after="0"/>
              <w:rPr>
                <w:rFonts w:ascii="Arial" w:hAnsi="Arial"/>
                <w:sz w:val="18"/>
              </w:rPr>
            </w:pPr>
            <w:r w:rsidRPr="00032AC4">
              <w:rPr>
                <w:rFonts w:ascii="Arial" w:hAnsi="Arial"/>
                <w:sz w:val="18"/>
              </w:rPr>
              <w:t>Identifies the AC(s) that can be served by the EAS (See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24131BDF" w:rsidR="009A6DA4" w:rsidRPr="00032AC4" w:rsidRDefault="009A6DA4" w:rsidP="009A6DA4">
            <w:pPr>
              <w:keepLines/>
              <w:spacing w:after="0"/>
              <w:rPr>
                <w:rFonts w:ascii="Arial" w:hAnsi="Arial"/>
                <w:sz w:val="18"/>
              </w:rPr>
            </w:pPr>
            <w:r w:rsidRPr="00032AC4">
              <w:rPr>
                <w:rFonts w:ascii="Arial" w:hAnsi="Arial"/>
                <w:sz w:val="18"/>
              </w:rPr>
              <w:t xml:space="preserve">The identifier of the ASP that provides the EAS (See </w:t>
            </w:r>
            <w:r w:rsidR="00032AC4" w:rsidRPr="00032AC4">
              <w:rPr>
                <w:rFonts w:ascii="Arial" w:hAnsi="Arial"/>
                <w:sz w:val="18"/>
              </w:rPr>
              <w:t xml:space="preserve">EAS Provider ID defined in clause 8.6.5.3.2 in </w:t>
            </w:r>
            <w:r w:rsidRPr="00032AC4">
              <w:rPr>
                <w:rFonts w:ascii="Arial" w:hAnsi="Arial"/>
                <w:sz w:val="18"/>
              </w:rPr>
              <w:t>TS 23.558 [2]).</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4248EEDF" w:rsidR="009A6DA4" w:rsidRPr="00032AC4" w:rsidRDefault="009A6DA4" w:rsidP="009A6DA4">
            <w:pPr>
              <w:keepLines/>
              <w:spacing w:after="0"/>
              <w:rPr>
                <w:rFonts w:ascii="Arial" w:hAnsi="Arial"/>
                <w:sz w:val="18"/>
              </w:rPr>
            </w:pPr>
            <w:r w:rsidRPr="00032AC4">
              <w:rPr>
                <w:rFonts w:ascii="Arial" w:hAnsi="Arial"/>
                <w:sz w:val="18"/>
              </w:rPr>
              <w:t xml:space="preserve">Human-readable description of the EAS (See </w:t>
            </w:r>
            <w:r w:rsidR="00B702D0" w:rsidRPr="00B702D0">
              <w:rPr>
                <w:rFonts w:ascii="Arial" w:hAnsi="Arial"/>
                <w:sz w:val="18"/>
              </w:rPr>
              <w:t xml:space="preserve">EAS description defined in clause 8.2.4 in </w:t>
            </w:r>
            <w:r w:rsidRPr="00032AC4">
              <w:rPr>
                <w:rFonts w:ascii="Arial" w:hAnsi="Arial"/>
                <w:sz w:val="18"/>
              </w:rPr>
              <w:t>TS 23.558 [2]).</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1E9027A9" w:rsidR="009A6DA4" w:rsidRPr="00032AC4" w:rsidRDefault="009A6DA4" w:rsidP="009A6DA4">
            <w:pPr>
              <w:keepLines/>
              <w:spacing w:after="0"/>
              <w:rPr>
                <w:rFonts w:ascii="Arial" w:hAnsi="Arial"/>
                <w:sz w:val="18"/>
              </w:rPr>
            </w:pPr>
            <w:r w:rsidRPr="00032AC4">
              <w:rPr>
                <w:rFonts w:ascii="Arial" w:hAnsi="Arial"/>
                <w:sz w:val="18"/>
              </w:rPr>
              <w:t xml:space="preserve">The availability schedule of the EAS (e.g. time windows) (See </w:t>
            </w:r>
            <w:r w:rsidR="00B702D0" w:rsidRPr="00B702D0">
              <w:rPr>
                <w:rFonts w:ascii="Arial" w:hAnsi="Arial"/>
                <w:sz w:val="18"/>
              </w:rPr>
              <w:t xml:space="preserve">EAS Schedule defined in clause 8.2.4 in </w:t>
            </w:r>
            <w:r w:rsidRPr="00032AC4">
              <w:rPr>
                <w:rFonts w:ascii="Arial" w:hAnsi="Arial"/>
                <w:sz w:val="18"/>
              </w:rPr>
              <w:t>TS 23.558 [2]).</w:t>
            </w:r>
          </w:p>
          <w:p w14:paraId="122BFC39" w14:textId="77777777" w:rsidR="00824F51" w:rsidRPr="00032AC4" w:rsidRDefault="00824F51" w:rsidP="009A6DA4">
            <w:pPr>
              <w:keepLines/>
              <w:spacing w:after="0"/>
              <w:rPr>
                <w:rFonts w:ascii="Arial" w:hAnsi="Arial"/>
                <w:sz w:val="18"/>
              </w:rPr>
            </w:pPr>
          </w:p>
          <w:p w14:paraId="481ECC85" w14:textId="77777777" w:rsidR="00824F51" w:rsidRPr="00032AC4" w:rsidRDefault="00824F51" w:rsidP="009A6DA4">
            <w:pPr>
              <w:keepLines/>
              <w:spacing w:after="0"/>
              <w:rPr>
                <w:rFonts w:ascii="Arial" w:hAnsi="Arial"/>
                <w:sz w:val="18"/>
              </w:rPr>
            </w:pPr>
          </w:p>
          <w:p w14:paraId="7015E626" w14:textId="77777777" w:rsidR="00824F51" w:rsidRPr="00032AC4" w:rsidRDefault="00824F51" w:rsidP="00824F51">
            <w:pPr>
              <w:pStyle w:val="TAL"/>
            </w:pPr>
            <w:r w:rsidRPr="00032AC4">
              <w:t>allowedValues: N/A</w:t>
            </w:r>
          </w:p>
          <w:p w14:paraId="5F68DD62" w14:textId="7FBB1B9A" w:rsidR="00824F51" w:rsidRPr="00032AC4" w:rsidRDefault="00824F51"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Pr="00032AC4" w:rsidRDefault="009A6DA4" w:rsidP="009A6DA4">
            <w:pPr>
              <w:keepLines/>
              <w:spacing w:after="0"/>
              <w:rPr>
                <w:rFonts w:ascii="Arial" w:hAnsi="Arial"/>
                <w:sz w:val="18"/>
              </w:rPr>
            </w:pPr>
            <w:r w:rsidRPr="00032AC4">
              <w:rPr>
                <w:rFonts w:ascii="Arial" w:hAnsi="Arial"/>
                <w:sz w:val="18"/>
              </w:rPr>
              <w:t>It defines the start time of the duration for which the EAS is available.</w:t>
            </w:r>
          </w:p>
          <w:p w14:paraId="482D181C" w14:textId="77777777" w:rsidR="00F75A8E" w:rsidRPr="00032AC4" w:rsidRDefault="00F75A8E" w:rsidP="009A6DA4">
            <w:pPr>
              <w:keepLines/>
              <w:spacing w:after="0"/>
              <w:rPr>
                <w:rFonts w:ascii="Arial" w:hAnsi="Arial"/>
                <w:sz w:val="18"/>
              </w:rPr>
            </w:pPr>
          </w:p>
          <w:p w14:paraId="28D2CF34" w14:textId="77777777" w:rsidR="00F75A8E" w:rsidRPr="00032AC4" w:rsidRDefault="00F75A8E" w:rsidP="00F75A8E">
            <w:pPr>
              <w:pStyle w:val="TAL"/>
            </w:pPr>
            <w:r w:rsidRPr="00032AC4">
              <w:t>allowedValues: N/A</w:t>
            </w:r>
          </w:p>
          <w:p w14:paraId="51FB2339" w14:textId="51C9DCEC"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Pr="00032AC4" w:rsidRDefault="009A6DA4" w:rsidP="009A6DA4">
            <w:pPr>
              <w:keepLines/>
              <w:spacing w:after="0"/>
              <w:rPr>
                <w:rFonts w:ascii="Arial" w:hAnsi="Arial"/>
                <w:sz w:val="18"/>
              </w:rPr>
            </w:pPr>
            <w:r w:rsidRPr="00032AC4">
              <w:rPr>
                <w:rFonts w:ascii="Arial" w:hAnsi="Arial"/>
                <w:sz w:val="18"/>
              </w:rPr>
              <w:t>It defines the send time of the duration for which the EAS is available.</w:t>
            </w:r>
          </w:p>
          <w:p w14:paraId="07D6E862" w14:textId="77777777" w:rsidR="00F75A8E" w:rsidRPr="00032AC4" w:rsidRDefault="00F75A8E" w:rsidP="009A6DA4">
            <w:pPr>
              <w:keepLines/>
              <w:spacing w:after="0"/>
              <w:rPr>
                <w:rFonts w:ascii="Arial" w:hAnsi="Arial"/>
                <w:sz w:val="18"/>
              </w:rPr>
            </w:pPr>
          </w:p>
          <w:p w14:paraId="1F15E2A1" w14:textId="77777777" w:rsidR="00F75A8E" w:rsidRPr="00032AC4" w:rsidRDefault="00F75A8E" w:rsidP="009A6DA4">
            <w:pPr>
              <w:keepLines/>
              <w:spacing w:after="0"/>
              <w:rPr>
                <w:rFonts w:ascii="Arial" w:hAnsi="Arial"/>
                <w:sz w:val="18"/>
              </w:rPr>
            </w:pPr>
          </w:p>
          <w:p w14:paraId="6AB9D762" w14:textId="77777777" w:rsidR="00F75A8E" w:rsidRPr="00032AC4" w:rsidRDefault="00F75A8E" w:rsidP="00F75A8E">
            <w:pPr>
              <w:pStyle w:val="TAL"/>
            </w:pPr>
            <w:r w:rsidRPr="00032AC4">
              <w:t>allowedValues: N/A</w:t>
            </w:r>
          </w:p>
          <w:p w14:paraId="294CCA92" w14:textId="7365AFCB"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19BD0E0E" w:rsidR="009A6DA4" w:rsidRPr="00032AC4" w:rsidRDefault="009A6DA4" w:rsidP="009A6DA4">
            <w:pPr>
              <w:keepLines/>
              <w:spacing w:after="0"/>
              <w:rPr>
                <w:rFonts w:ascii="Arial" w:hAnsi="Arial"/>
                <w:sz w:val="18"/>
              </w:rPr>
            </w:pPr>
            <w:r w:rsidRPr="00032AC4">
              <w:rPr>
                <w:rFonts w:ascii="Arial" w:hAnsi="Arial"/>
                <w:sz w:val="18"/>
              </w:rPr>
              <w:t xml:space="preserve">The geographical service area that the EAS serves. ACs in UEs that are located outside that area shall not be served (See </w:t>
            </w:r>
            <w:r w:rsidR="00B11070" w:rsidRPr="00B11070">
              <w:rPr>
                <w:rFonts w:ascii="Arial" w:hAnsi="Arial"/>
                <w:sz w:val="18"/>
              </w:rPr>
              <w:t xml:space="preserve">EAS Geographical Service Area defined in clause 8.2.4 in </w:t>
            </w:r>
            <w:r w:rsidRPr="00032AC4">
              <w:rPr>
                <w:rFonts w:ascii="Arial" w:hAnsi="Arial"/>
                <w:sz w:val="18"/>
              </w:rPr>
              <w:t>TS 23.558 [2]).</w:t>
            </w:r>
          </w:p>
          <w:p w14:paraId="10111271" w14:textId="77777777" w:rsidR="00F75A8E" w:rsidRPr="00032AC4" w:rsidRDefault="00F75A8E" w:rsidP="009A6DA4">
            <w:pPr>
              <w:keepLines/>
              <w:spacing w:after="0"/>
              <w:rPr>
                <w:rFonts w:ascii="Arial" w:hAnsi="Arial"/>
                <w:sz w:val="18"/>
              </w:rPr>
            </w:pPr>
          </w:p>
          <w:p w14:paraId="74F368E5" w14:textId="77777777" w:rsidR="00F75A8E" w:rsidRPr="00032AC4" w:rsidRDefault="00F75A8E" w:rsidP="00F75A8E">
            <w:pPr>
              <w:pStyle w:val="TAL"/>
            </w:pPr>
            <w:r w:rsidRPr="00032AC4">
              <w:t>allowedValues: N/A</w:t>
            </w:r>
          </w:p>
          <w:p w14:paraId="4604D045" w14:textId="1621218E"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GeoLoc</w:t>
            </w:r>
          </w:p>
          <w:p w14:paraId="05D76E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34B6AA1F" w14:textId="6AF09A4B"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EA932A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1C088D1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1B6C148" w14:textId="4E3D59F9"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60EAA635" w:rsidR="009A6DA4" w:rsidRPr="00032AC4" w:rsidRDefault="009A6DA4" w:rsidP="009A6DA4">
            <w:pPr>
              <w:keepLines/>
              <w:spacing w:after="0"/>
              <w:rPr>
                <w:rFonts w:ascii="Arial" w:hAnsi="Arial"/>
                <w:sz w:val="18"/>
              </w:rPr>
            </w:pPr>
            <w:r w:rsidRPr="00032AC4">
              <w:rPr>
                <w:rFonts w:ascii="Arial" w:hAnsi="Arial"/>
                <w:sz w:val="18"/>
              </w:rPr>
              <w:t xml:space="preserve">The EAS serves UEs that are connected to the Core Network from one of the cells included in this service area. ACs in UEs that are located outside this area shall not be served. (See </w:t>
            </w:r>
            <w:r w:rsidR="00B11070" w:rsidRPr="00B11070">
              <w:rPr>
                <w:rFonts w:ascii="Arial" w:hAnsi="Arial"/>
                <w:sz w:val="18"/>
              </w:rPr>
              <w:t xml:space="preserve">EAS Topological Service Area defined in clause 8.2.4 in </w:t>
            </w:r>
            <w:r w:rsidRPr="00032AC4">
              <w:rPr>
                <w:rFonts w:ascii="Arial" w:hAnsi="Arial"/>
                <w:sz w:val="18"/>
              </w:rPr>
              <w:t>TS 23.558 [2]).</w:t>
            </w:r>
          </w:p>
          <w:p w14:paraId="6979E423" w14:textId="77777777" w:rsidR="00F75A8E" w:rsidRPr="00032AC4" w:rsidRDefault="00F75A8E" w:rsidP="009A6DA4">
            <w:pPr>
              <w:keepLines/>
              <w:spacing w:after="0"/>
              <w:rPr>
                <w:rFonts w:ascii="Arial" w:hAnsi="Arial"/>
                <w:sz w:val="18"/>
              </w:rPr>
            </w:pPr>
          </w:p>
          <w:p w14:paraId="44D12E72" w14:textId="77777777" w:rsidR="00F75A8E" w:rsidRPr="00032AC4" w:rsidRDefault="00F75A8E" w:rsidP="00F75A8E">
            <w:pPr>
              <w:pStyle w:val="TAL"/>
            </w:pPr>
            <w:r w:rsidRPr="00032AC4">
              <w:t>allowedValues: N/A</w:t>
            </w:r>
          </w:p>
          <w:p w14:paraId="5529D125" w14:textId="213781C3"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TopologicalServiceArea</w:t>
            </w:r>
          </w:p>
          <w:p w14:paraId="79182C6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2F6B66CC" w14:textId="05EC362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465366C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089A520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0495906" w14:textId="080D4171"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4ADA278B" w:rsidR="009A6DA4" w:rsidRPr="00032AC4" w:rsidRDefault="009A6DA4" w:rsidP="00032AC4">
            <w:pPr>
              <w:keepLines/>
              <w:spacing w:after="0"/>
              <w:rPr>
                <w:rFonts w:ascii="Arial" w:hAnsi="Arial"/>
                <w:sz w:val="18"/>
              </w:rPr>
            </w:pPr>
            <w:r w:rsidRPr="00032AC4">
              <w:rPr>
                <w:rFonts w:ascii="Arial" w:hAnsi="Arial"/>
                <w:sz w:val="18"/>
              </w:rPr>
              <w:t xml:space="preserve">Level of service permissions e.g. trial, gold-class supported by the EAS (See </w:t>
            </w:r>
            <w:r w:rsidR="00B11070" w:rsidRPr="00B11070">
              <w:rPr>
                <w:rFonts w:ascii="Arial" w:hAnsi="Arial"/>
                <w:sz w:val="18"/>
              </w:rPr>
              <w:t xml:space="preserve">EAS service permission level defined in clause 8.2.4 in </w:t>
            </w:r>
            <w:r w:rsidRPr="00032AC4">
              <w:rPr>
                <w:rFonts w:ascii="Arial" w:hAnsi="Arial"/>
                <w:sz w:val="18"/>
              </w:rPr>
              <w:t>TS 23.558 [2]).</w:t>
            </w:r>
          </w:p>
          <w:p w14:paraId="478E3996" w14:textId="77777777" w:rsidR="009A6DA4" w:rsidRPr="00032AC4" w:rsidRDefault="009A6DA4" w:rsidP="00032AC4">
            <w:pPr>
              <w:keepLines/>
              <w:spacing w:after="0"/>
              <w:rPr>
                <w:rFonts w:ascii="Arial" w:hAnsi="Arial"/>
                <w:sz w:val="18"/>
              </w:rPr>
            </w:pPr>
          </w:p>
          <w:p w14:paraId="46BCA307" w14:textId="3643FED8" w:rsidR="009A6DA4" w:rsidRPr="00032AC4" w:rsidRDefault="009A6DA4" w:rsidP="00032AC4">
            <w:pPr>
              <w:keepLines/>
              <w:spacing w:after="0"/>
              <w:rPr>
                <w:rFonts w:ascii="Arial" w:hAnsi="Arial"/>
                <w:sz w:val="18"/>
              </w:rPr>
            </w:pPr>
            <w:r w:rsidRPr="00032AC4">
              <w:rPr>
                <w:rFonts w:ascii="Arial" w:hAnsi="Arial"/>
                <w:sz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1741DF2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D0CB8E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C1EF5D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7ACB586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660C6DD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DC72A1F" w14:textId="759CE4E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FE55CF3" w:rsidR="009A6DA4" w:rsidRPr="00032AC4" w:rsidRDefault="009A6DA4" w:rsidP="00032AC4">
            <w:pPr>
              <w:keepLines/>
              <w:spacing w:after="0"/>
              <w:rPr>
                <w:rFonts w:ascii="Arial" w:hAnsi="Arial"/>
                <w:sz w:val="18"/>
              </w:rPr>
            </w:pPr>
            <w:r w:rsidRPr="00032AC4">
              <w:rPr>
                <w:rFonts w:ascii="Arial" w:hAnsi="Arial"/>
                <w:sz w:val="18"/>
              </w:rPr>
              <w:t xml:space="preserve">Service features e.g. single vs. multi-player gaming service supported by the EAS (See </w:t>
            </w:r>
            <w:r w:rsidR="00B11070" w:rsidRPr="004E275A">
              <w:rPr>
                <w:rFonts w:ascii="Arial" w:hAnsi="Arial"/>
                <w:sz w:val="18"/>
              </w:rPr>
              <w:t>EAS Feature(s)</w:t>
            </w:r>
            <w:r w:rsidR="00B11070">
              <w:rPr>
                <w:rFonts w:ascii="Arial" w:hAnsi="Arial"/>
                <w:sz w:val="18"/>
              </w:rPr>
              <w:t xml:space="preserve"> defined in clause 8.2.4 in </w:t>
            </w:r>
            <w:r w:rsidRPr="00032AC4">
              <w:rPr>
                <w:rFonts w:ascii="Arial" w:hAnsi="Arial"/>
                <w:sz w:val="18"/>
              </w:rPr>
              <w:t>TS 23.558 [2]).</w:t>
            </w:r>
          </w:p>
          <w:p w14:paraId="5FD41AFC" w14:textId="77777777" w:rsidR="009A6DA4" w:rsidRPr="00032AC4" w:rsidRDefault="009A6DA4" w:rsidP="00032AC4">
            <w:pPr>
              <w:keepLines/>
              <w:spacing w:after="0"/>
              <w:rPr>
                <w:rFonts w:ascii="Arial" w:hAnsi="Arial"/>
                <w:sz w:val="18"/>
              </w:rPr>
            </w:pPr>
          </w:p>
          <w:p w14:paraId="6A78A10F" w14:textId="4ED12E73" w:rsidR="009A6DA4" w:rsidRPr="00032AC4" w:rsidRDefault="009A6DA4" w:rsidP="00032AC4">
            <w:pPr>
              <w:keepLines/>
              <w:spacing w:after="0"/>
              <w:rPr>
                <w:rFonts w:ascii="Arial" w:hAnsi="Arial"/>
                <w:sz w:val="18"/>
              </w:rPr>
            </w:pPr>
            <w:r w:rsidRPr="00032AC4">
              <w:rPr>
                <w:rFonts w:ascii="Arial" w:hAnsi="Arial"/>
                <w:sz w:val="18"/>
              </w:rPr>
              <w:t xml:space="preserve">Allowed Value: </w:t>
            </w:r>
            <w:r w:rsidR="00814A28" w:rsidRPr="00032AC4">
              <w:rPr>
                <w:rFonts w:ascii="Arial" w:hAnsi="Arial"/>
                <w:sz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r w:rsidRPr="00B11070" w:rsidDel="003D0FAD">
              <w:rPr>
                <w:rFonts w:ascii="Arial" w:hAnsi="Arial" w:cs="Arial"/>
                <w:sz w:val="18"/>
                <w:szCs w:val="18"/>
              </w:rPr>
              <w:t>String</w:t>
            </w:r>
          </w:p>
          <w:p w14:paraId="69B2601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7B1E0DF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B0A262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5F6772C6"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0C79E62" w14:textId="207AB632"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2EE174B1" w:rsidR="009A6DA4" w:rsidRPr="00032AC4" w:rsidRDefault="009A6DA4" w:rsidP="00032AC4">
            <w:pPr>
              <w:keepLines/>
              <w:spacing w:after="0"/>
              <w:rPr>
                <w:rFonts w:ascii="Arial" w:hAnsi="Arial"/>
                <w:sz w:val="18"/>
              </w:rPr>
            </w:pPr>
            <w:r w:rsidRPr="00032AC4">
              <w:rPr>
                <w:rFonts w:ascii="Arial" w:hAnsi="Arial"/>
                <w:sz w:val="18"/>
              </w:rPr>
              <w:t xml:space="preserve">Indicates if the EAS supports service continuity or not. This IE also indicates which ACR scenarios are supported by the EAS (See </w:t>
            </w:r>
            <w:r w:rsidR="00B11070" w:rsidRPr="004E275A">
              <w:rPr>
                <w:rFonts w:ascii="Arial" w:hAnsi="Arial"/>
                <w:sz w:val="18"/>
              </w:rPr>
              <w:t xml:space="preserve">EAS Service continuity support </w:t>
            </w:r>
            <w:r w:rsidR="00B11070">
              <w:rPr>
                <w:rFonts w:ascii="Arial" w:hAnsi="Arial"/>
                <w:sz w:val="18"/>
              </w:rPr>
              <w:t xml:space="preserve">defined in clause 8.2.4 in </w:t>
            </w:r>
            <w:r w:rsidRPr="00032AC4">
              <w:rPr>
                <w:rFonts w:ascii="Arial" w:hAnsi="Arial"/>
                <w:sz w:val="18"/>
              </w:rPr>
              <w:t>TS 23.558 [2]).</w:t>
            </w:r>
          </w:p>
          <w:p w14:paraId="72ACD104" w14:textId="45F051A0" w:rsidR="00F75A8E" w:rsidRPr="00032AC4" w:rsidRDefault="00F75A8E" w:rsidP="00B11070">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Boolean</w:t>
            </w:r>
          </w:p>
          <w:p w14:paraId="7FF156A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895E9F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5A3E2DB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1E6C4555" w14:textId="68701DA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defaultValue: </w:t>
            </w:r>
            <w:r w:rsidR="00F75A8E" w:rsidRPr="00B11070">
              <w:rPr>
                <w:rFonts w:ascii="Arial" w:hAnsi="Arial" w:cs="Arial"/>
                <w:sz w:val="18"/>
                <w:szCs w:val="18"/>
              </w:rPr>
              <w:t>False</w:t>
            </w:r>
          </w:p>
          <w:p w14:paraId="6ADB82D5" w14:textId="0A94679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032AC4" w:rsidRDefault="009A6DA4" w:rsidP="009A6DA4">
            <w:pPr>
              <w:keepLines/>
              <w:spacing w:after="0"/>
              <w:rPr>
                <w:rFonts w:ascii="Arial" w:hAnsi="Arial"/>
                <w:sz w:val="18"/>
              </w:rPr>
            </w:pPr>
            <w:r w:rsidRPr="00032AC4">
              <w:rPr>
                <w:rFonts w:ascii="Arial" w:hAnsi="Arial"/>
                <w:sz w:val="18"/>
              </w:rPr>
              <w:t>DNAI(s) associated with the EAS. This IE is used as Potential Locations of Applications. It is a subset of the DNAI(s) associated with the EDN where the EAS resides.</w:t>
            </w:r>
          </w:p>
          <w:p w14:paraId="34036072" w14:textId="77777777" w:rsidR="00995446" w:rsidRPr="00032AC4" w:rsidRDefault="00995446" w:rsidP="009A6DA4">
            <w:pPr>
              <w:keepLines/>
              <w:spacing w:after="0"/>
              <w:rPr>
                <w:rFonts w:ascii="Arial" w:hAnsi="Arial"/>
                <w:sz w:val="18"/>
              </w:rPr>
            </w:pPr>
          </w:p>
          <w:p w14:paraId="6C7D3BBA" w14:textId="77777777" w:rsidR="00995446" w:rsidRPr="00032AC4" w:rsidRDefault="00995446" w:rsidP="00995446">
            <w:pPr>
              <w:pStyle w:val="TAL"/>
            </w:pPr>
            <w:r w:rsidRPr="00032AC4">
              <w:t>allowedValues: N/A</w:t>
            </w:r>
          </w:p>
          <w:p w14:paraId="21F1026A" w14:textId="1DF3FB7B"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String</w:t>
            </w:r>
          </w:p>
          <w:p w14:paraId="17277D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106204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310B43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72DE377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5F66EEE" w14:textId="68C2929F"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17F6FA29" w:rsidR="009A6DA4" w:rsidRPr="00032AC4" w:rsidRDefault="009A6DA4" w:rsidP="009A6DA4">
            <w:pPr>
              <w:keepLines/>
              <w:spacing w:after="0"/>
              <w:rPr>
                <w:rFonts w:ascii="Arial" w:hAnsi="Arial"/>
                <w:sz w:val="18"/>
              </w:rPr>
            </w:pPr>
            <w:r w:rsidRPr="00032AC4">
              <w:rPr>
                <w:rFonts w:ascii="Arial" w:hAnsi="Arial"/>
                <w:sz w:val="18"/>
              </w:rPr>
              <w:t xml:space="preserve">The availability reporting period (i.e. heartbeat period) that indicates to the EES how often it needs to check the EAS's availability after a successful registration (See </w:t>
            </w:r>
            <w:r w:rsidR="00B11070" w:rsidRPr="00B11070">
              <w:rPr>
                <w:rFonts w:ascii="Arial" w:hAnsi="Arial"/>
                <w:sz w:val="18"/>
              </w:rPr>
              <w:t xml:space="preserve">EAS Availability Reporting Period defined in clause 8.2.4 in </w:t>
            </w:r>
            <w:r w:rsidRPr="00032AC4">
              <w:rPr>
                <w:rFonts w:ascii="Arial" w:hAnsi="Arial"/>
                <w:sz w:val="18"/>
              </w:rPr>
              <w:t>TS 23.558 [2]).</w:t>
            </w:r>
          </w:p>
          <w:p w14:paraId="2F5A4E5E" w14:textId="77777777" w:rsidR="00995446" w:rsidRPr="00032AC4" w:rsidRDefault="00995446" w:rsidP="009A6DA4">
            <w:pPr>
              <w:keepLines/>
              <w:spacing w:after="0"/>
              <w:rPr>
                <w:rFonts w:ascii="Arial" w:hAnsi="Arial"/>
                <w:sz w:val="18"/>
              </w:rPr>
            </w:pPr>
          </w:p>
          <w:p w14:paraId="4D477165" w14:textId="77777777" w:rsidR="00995446" w:rsidRPr="00032AC4" w:rsidRDefault="00995446" w:rsidP="00995446">
            <w:pPr>
              <w:pStyle w:val="TAL"/>
            </w:pPr>
            <w:r w:rsidRPr="00032AC4">
              <w:t>allowedValues: N/A</w:t>
            </w:r>
          </w:p>
          <w:p w14:paraId="61DA90CA" w14:textId="1E0B376F"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Integer</w:t>
            </w:r>
          </w:p>
          <w:p w14:paraId="6796E1A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25A9F9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09A8AC3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26E2627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8F1924A" w14:textId="6B7C164D"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44C491BB" w:rsidR="009A6DA4" w:rsidRPr="00032AC4" w:rsidRDefault="009A6DA4" w:rsidP="00032AC4">
            <w:pPr>
              <w:keepLines/>
              <w:spacing w:after="0"/>
              <w:rPr>
                <w:rFonts w:ascii="Arial" w:hAnsi="Arial"/>
                <w:sz w:val="18"/>
              </w:rPr>
            </w:pPr>
            <w:r w:rsidRPr="00032AC4">
              <w:rPr>
                <w:rFonts w:ascii="Arial" w:hAnsi="Arial"/>
                <w:sz w:val="18"/>
              </w:rPr>
              <w:t xml:space="preserve">The status of the EAS (e.g. enabled, disabled, </w:t>
            </w:r>
            <w:r w:rsidR="00B11070" w:rsidRPr="004C4998">
              <w:rPr>
                <w:rFonts w:ascii="Arial" w:hAnsi="Arial"/>
                <w:sz w:val="18"/>
              </w:rPr>
              <w:t>overload warning</w:t>
            </w:r>
            <w:r w:rsidR="00B11070">
              <w:rPr>
                <w:rFonts w:ascii="Arial" w:hAnsi="Arial"/>
                <w:sz w:val="18"/>
              </w:rPr>
              <w:t xml:space="preserve">, </w:t>
            </w:r>
            <w:r w:rsidRPr="00032AC4">
              <w:rPr>
                <w:rFonts w:ascii="Arial" w:hAnsi="Arial"/>
                <w:sz w:val="18"/>
              </w:rPr>
              <w:t xml:space="preserve">etc.) (See </w:t>
            </w:r>
            <w:r w:rsidR="00B11070" w:rsidRPr="004E275A">
              <w:rPr>
                <w:rFonts w:ascii="Arial" w:hAnsi="Arial"/>
                <w:sz w:val="18"/>
              </w:rPr>
              <w:t xml:space="preserve">EAS Status </w:t>
            </w:r>
            <w:r w:rsidR="00B11070">
              <w:rPr>
                <w:rFonts w:ascii="Arial" w:hAnsi="Arial"/>
                <w:sz w:val="18"/>
              </w:rPr>
              <w:t xml:space="preserve">defined in clause 8.2.4 in </w:t>
            </w:r>
            <w:r w:rsidRPr="00032AC4">
              <w:rPr>
                <w:rFonts w:ascii="Arial" w:hAnsi="Arial"/>
                <w:sz w:val="18"/>
              </w:rPr>
              <w:t xml:space="preserve">TS 23.558 [2]). </w:t>
            </w:r>
          </w:p>
          <w:p w14:paraId="558DE28B" w14:textId="77777777" w:rsidR="009A6DA4" w:rsidRPr="00032AC4" w:rsidRDefault="009A6DA4" w:rsidP="00032AC4">
            <w:pPr>
              <w:keepLines/>
              <w:spacing w:after="0"/>
              <w:rPr>
                <w:rFonts w:ascii="Arial" w:hAnsi="Arial"/>
                <w:sz w:val="18"/>
              </w:rPr>
            </w:pPr>
          </w:p>
          <w:p w14:paraId="51468E9B" w14:textId="265222C8" w:rsidR="009A6DA4" w:rsidRPr="00032AC4" w:rsidRDefault="009A6DA4" w:rsidP="00032AC4">
            <w:pPr>
              <w:keepLines/>
              <w:spacing w:after="0"/>
              <w:rPr>
                <w:rFonts w:ascii="Arial" w:hAnsi="Arial"/>
                <w:sz w:val="18"/>
              </w:rPr>
            </w:pPr>
            <w:r w:rsidRPr="00032AC4">
              <w:rPr>
                <w:rFonts w:ascii="Arial" w:hAnsi="Arial"/>
                <w:sz w:val="18"/>
              </w:rPr>
              <w:t>Allowed values: ENABLED, DISABLED</w:t>
            </w:r>
            <w:r w:rsidR="00B11070">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380A4E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943E919"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2D5230B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45246F2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AD9C3ED" w14:textId="4E35AD8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032AC4" w:rsidRDefault="00153709" w:rsidP="00032AC4">
            <w:pPr>
              <w:keepLines/>
              <w:spacing w:after="0"/>
              <w:rPr>
                <w:rFonts w:ascii="Arial" w:hAnsi="Arial"/>
                <w:sz w:val="18"/>
              </w:rPr>
            </w:pPr>
            <w:r w:rsidRPr="00032AC4">
              <w:rPr>
                <w:rFonts w:ascii="Arial" w:hAnsi="Arial"/>
                <w:sz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type: ServingLocation</w:t>
            </w:r>
          </w:p>
          <w:p w14:paraId="3CFB1E5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multiplicity: 1</w:t>
            </w:r>
          </w:p>
          <w:p w14:paraId="08C8277C"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isOrdered: N/A</w:t>
            </w:r>
          </w:p>
          <w:p w14:paraId="019F69C9"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isUnique: True</w:t>
            </w:r>
          </w:p>
          <w:p w14:paraId="5BA9FE2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defaultValue: None</w:t>
            </w:r>
          </w:p>
          <w:p w14:paraId="63C484C2" w14:textId="2388694D"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411478A0"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B11070">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49645689"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lastRenderedPageBreak/>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73E7F9D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B11070">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6D12260B"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B11070">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lastRenderedPageBreak/>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232DAB03"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045E9">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29589964"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49B6821"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045E9">
              <w:rPr>
                <w:rFonts w:cs="Arial"/>
                <w:szCs w:val="18"/>
                <w:lang w:eastAsia="zh-CN"/>
              </w:rPr>
              <w:t>…*</w:t>
            </w:r>
          </w:p>
          <w:p w14:paraId="1C479F25" w14:textId="47016014" w:rsidR="00153709" w:rsidRPr="009658AD" w:rsidRDefault="00153709" w:rsidP="00153709">
            <w:pPr>
              <w:pStyle w:val="TAL"/>
              <w:rPr>
                <w:rFonts w:cs="Arial"/>
                <w:szCs w:val="18"/>
              </w:rPr>
            </w:pPr>
            <w:r w:rsidRPr="009658AD">
              <w:rPr>
                <w:rFonts w:cs="Arial"/>
                <w:szCs w:val="18"/>
              </w:rPr>
              <w:t xml:space="preserve">isOrdered: </w:t>
            </w:r>
            <w:r w:rsidR="00B045E9">
              <w:rPr>
                <w:rFonts w:cs="Arial"/>
                <w:szCs w:val="18"/>
              </w:rPr>
              <w:t>False</w:t>
            </w:r>
          </w:p>
          <w:p w14:paraId="02B11CF8" w14:textId="1ACFB570" w:rsidR="00153709" w:rsidRPr="009658AD" w:rsidRDefault="00153709" w:rsidP="00153709">
            <w:pPr>
              <w:pStyle w:val="TAL"/>
              <w:rPr>
                <w:rFonts w:cs="Arial"/>
                <w:szCs w:val="18"/>
              </w:rPr>
            </w:pPr>
            <w:r w:rsidRPr="009658AD">
              <w:rPr>
                <w:rFonts w:cs="Arial"/>
                <w:szCs w:val="18"/>
              </w:rPr>
              <w:t xml:space="preserve">isUnique: </w:t>
            </w:r>
            <w:r w:rsidR="00B045E9">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2D7038D2"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B11070">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45408D6E"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587E9731"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8" w:name="_Toc96936202"/>
      <w:bookmarkStart w:id="519" w:name="_Toc96936460"/>
      <w:bookmarkStart w:id="520" w:name="_Toc96612078"/>
      <w:bookmarkStart w:id="521" w:name="_Toc187401654"/>
      <w:r w:rsidRPr="00926D4D">
        <w:t>7</w:t>
      </w:r>
      <w:r w:rsidRPr="00926D4D">
        <w:tab/>
        <w:t>Procedural Flows</w:t>
      </w:r>
      <w:bookmarkEnd w:id="518"/>
      <w:bookmarkEnd w:id="519"/>
      <w:bookmarkEnd w:id="521"/>
      <w:r w:rsidR="00FA00B2" w:rsidRPr="00926D4D">
        <w:tab/>
      </w:r>
      <w:bookmarkEnd w:id="520"/>
    </w:p>
    <w:p w14:paraId="0D8D6CCE" w14:textId="450EE35E" w:rsidR="004C3952" w:rsidRPr="00926D4D" w:rsidRDefault="004C3952" w:rsidP="00660CEB">
      <w:pPr>
        <w:pStyle w:val="Heading2"/>
      </w:pPr>
      <w:bookmarkStart w:id="522" w:name="_Toc96612079"/>
      <w:bookmarkStart w:id="523" w:name="_Toc96936203"/>
      <w:bookmarkStart w:id="524" w:name="_Toc96936461"/>
      <w:bookmarkStart w:id="525" w:name="_Toc187401655"/>
      <w:r w:rsidRPr="00926D4D">
        <w:t>7.</w:t>
      </w:r>
      <w:r w:rsidR="00AC21CA" w:rsidRPr="00926D4D">
        <w:t>1</w:t>
      </w:r>
      <w:r w:rsidRPr="00926D4D">
        <w:tab/>
        <w:t>Lifecycle management</w:t>
      </w:r>
      <w:bookmarkEnd w:id="522"/>
      <w:bookmarkEnd w:id="523"/>
      <w:bookmarkEnd w:id="524"/>
      <w:bookmarkEnd w:id="525"/>
    </w:p>
    <w:p w14:paraId="0593E3BF" w14:textId="0FF7713D" w:rsidR="004C3952" w:rsidRPr="00926D4D" w:rsidRDefault="004C3952" w:rsidP="00660CEB">
      <w:pPr>
        <w:pStyle w:val="Heading3"/>
      </w:pPr>
      <w:bookmarkStart w:id="526" w:name="_Toc96612080"/>
      <w:bookmarkStart w:id="527" w:name="_Toc96936204"/>
      <w:bookmarkStart w:id="528" w:name="_Toc96936462"/>
      <w:bookmarkStart w:id="529" w:name="_Toc187401656"/>
      <w:r w:rsidRPr="00926D4D">
        <w:t>7.</w:t>
      </w:r>
      <w:r w:rsidR="00AC21CA" w:rsidRPr="00926D4D">
        <w:t>1</w:t>
      </w:r>
      <w:r w:rsidRPr="00926D4D">
        <w:t>.1</w:t>
      </w:r>
      <w:r w:rsidRPr="00926D4D">
        <w:tab/>
        <w:t>Description</w:t>
      </w:r>
      <w:bookmarkEnd w:id="526"/>
      <w:bookmarkEnd w:id="527"/>
      <w:bookmarkEnd w:id="528"/>
      <w:bookmarkEnd w:id="52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30" w:name="_Toc96612081"/>
      <w:bookmarkStart w:id="531" w:name="_Toc96936205"/>
      <w:bookmarkStart w:id="532" w:name="_Toc96936463"/>
      <w:bookmarkStart w:id="533" w:name="_Toc187401657"/>
      <w:r w:rsidRPr="00926D4D">
        <w:t>7.</w:t>
      </w:r>
      <w:r w:rsidR="00AC21CA" w:rsidRPr="00926D4D">
        <w:t>1</w:t>
      </w:r>
      <w:r w:rsidRPr="00926D4D">
        <w:t>.2</w:t>
      </w:r>
      <w:r w:rsidRPr="00926D4D">
        <w:tab/>
        <w:t>EAS lifecycle management</w:t>
      </w:r>
      <w:bookmarkEnd w:id="530"/>
      <w:bookmarkEnd w:id="531"/>
      <w:bookmarkEnd w:id="532"/>
      <w:bookmarkEnd w:id="533"/>
    </w:p>
    <w:p w14:paraId="66705D27" w14:textId="01990B2F" w:rsidR="004C3952" w:rsidRDefault="004C3952" w:rsidP="00660CEB">
      <w:pPr>
        <w:pStyle w:val="Heading4"/>
        <w:rPr>
          <w:rStyle w:val="Heading3Char"/>
        </w:rPr>
      </w:pPr>
      <w:bookmarkStart w:id="534" w:name="_Toc96936206"/>
      <w:bookmarkStart w:id="535" w:name="_Toc96936464"/>
      <w:bookmarkStart w:id="536" w:name="_Toc187401658"/>
      <w:r w:rsidRPr="00926D4D">
        <w:t>7.</w:t>
      </w:r>
      <w:r w:rsidR="00AC21CA" w:rsidRPr="00926D4D">
        <w:t>1</w:t>
      </w:r>
      <w:r w:rsidRPr="00926D4D">
        <w:t>.2.1</w:t>
      </w:r>
      <w:r w:rsidRPr="00926D4D">
        <w:tab/>
      </w:r>
      <w:r w:rsidRPr="00926D4D">
        <w:rPr>
          <w:rStyle w:val="Heading3Char"/>
        </w:rPr>
        <w:t xml:space="preserve">EAS </w:t>
      </w:r>
      <w:bookmarkEnd w:id="534"/>
      <w:bookmarkEnd w:id="535"/>
      <w:r w:rsidR="005E56F6" w:rsidRPr="005E56F6">
        <w:rPr>
          <w:rStyle w:val="Heading3Char"/>
        </w:rPr>
        <w:t>deployment</w:t>
      </w:r>
      <w:bookmarkEnd w:id="536"/>
    </w:p>
    <w:p w14:paraId="4553D066" w14:textId="249B0043" w:rsidR="00153709" w:rsidRPr="00153709" w:rsidRDefault="00153709" w:rsidP="00153709">
      <w:pPr>
        <w:pStyle w:val="Heading5"/>
      </w:pPr>
      <w:bookmarkStart w:id="537" w:name="_Toc187401659"/>
      <w:r w:rsidRPr="00564CCA">
        <w:t>7.1.2.1.1</w:t>
      </w:r>
      <w:r w:rsidRPr="00926D4D">
        <w:tab/>
      </w:r>
      <w:r w:rsidRPr="00564CCA">
        <w:t>EAS deployment by interworking with ETSI NFV MANO</w:t>
      </w:r>
      <w:bookmarkEnd w:id="53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69.85pt;height:490.15pt" o:ole="">
            <v:imagedata r:id="rId31" o:title=""/>
          </v:shape>
          <o:OLEObject Type="Embed" ProgID="Visio.Drawing.15" ShapeID="_x0000_i1035" DrawAspect="Content" ObjectID="_1798014344"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8" w:name="_Hlk125981954"/>
      <w:r w:rsidR="00393D0F" w:rsidRPr="00926D4D">
        <w:t>the creation of EASFunction MOI</w:t>
      </w:r>
      <w:bookmarkEnd w:id="53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9" w:name="_Toc187401660"/>
      <w:r>
        <w:t>7.1.2.1.2</w:t>
      </w:r>
      <w:r w:rsidRPr="00926D4D">
        <w:tab/>
      </w:r>
      <w:r w:rsidRPr="00564CCA">
        <w:t>EAS deployment by interworking with ETS</w:t>
      </w:r>
      <w:r>
        <w:t>I MEC</w:t>
      </w:r>
      <w:bookmarkEnd w:id="53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40" w:name="_Toc96936207"/>
      <w:bookmarkStart w:id="541" w:name="_Toc96936465"/>
      <w:bookmarkStart w:id="542" w:name="_Toc187401661"/>
      <w:r w:rsidRPr="00926D4D">
        <w:lastRenderedPageBreak/>
        <w:t>7.</w:t>
      </w:r>
      <w:r w:rsidR="00AC21CA" w:rsidRPr="00926D4D">
        <w:t>1</w:t>
      </w:r>
      <w:r w:rsidRPr="00926D4D">
        <w:t>.2.2</w:t>
      </w:r>
      <w:r w:rsidRPr="00926D4D">
        <w:tab/>
      </w:r>
      <w:r w:rsidRPr="00926D4D">
        <w:rPr>
          <w:rStyle w:val="Heading3Char"/>
        </w:rPr>
        <w:t>EAS termination</w:t>
      </w:r>
      <w:bookmarkEnd w:id="540"/>
      <w:bookmarkEnd w:id="541"/>
      <w:bookmarkEnd w:id="542"/>
    </w:p>
    <w:p w14:paraId="06D2133C" w14:textId="7E7E6747" w:rsidR="00393D0F" w:rsidRPr="00393D0F" w:rsidRDefault="00393D0F" w:rsidP="00393D0F">
      <w:pPr>
        <w:pStyle w:val="Heading5"/>
      </w:pPr>
      <w:bookmarkStart w:id="543" w:name="_Toc187401662"/>
      <w:r>
        <w:t>7.1.2.2</w:t>
      </w:r>
      <w:r w:rsidRPr="00564CCA">
        <w:t>.1</w:t>
      </w:r>
      <w:r w:rsidRPr="00926D4D">
        <w:tab/>
      </w:r>
      <w:r>
        <w:t>EAS termination</w:t>
      </w:r>
      <w:r w:rsidRPr="00564CCA">
        <w:t xml:space="preserve"> by interworking with ETSI NFV MANO</w:t>
      </w:r>
      <w:bookmarkEnd w:id="54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75pt;height:226.6pt" o:ole="">
            <v:imagedata r:id="rId33" o:title=""/>
          </v:shape>
          <o:OLEObject Type="Embed" ProgID="Visio.Drawing.15" ShapeID="_x0000_i1036" DrawAspect="Content" ObjectID="_1798014345"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4" w:name="_Toc187401663"/>
      <w:r>
        <w:t>7.1.2.2.2</w:t>
      </w:r>
      <w:r w:rsidRPr="00926D4D">
        <w:tab/>
      </w:r>
      <w:r>
        <w:t>EAS termination</w:t>
      </w:r>
      <w:r w:rsidRPr="00564CCA">
        <w:t xml:space="preserve"> by interworking with ETS</w:t>
      </w:r>
      <w:r>
        <w:t>I MEC</w:t>
      </w:r>
      <w:bookmarkEnd w:id="54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5" w:name="_Toc187401664"/>
      <w:r>
        <w:lastRenderedPageBreak/>
        <w:t>7.1.2.3</w:t>
      </w:r>
      <w:r>
        <w:tab/>
        <w:t>EAS modification</w:t>
      </w:r>
      <w:bookmarkEnd w:id="545"/>
    </w:p>
    <w:p w14:paraId="69DA638F" w14:textId="58F5C0AE" w:rsidR="00393D0F" w:rsidRPr="00393D0F" w:rsidRDefault="00393D0F" w:rsidP="00393D0F">
      <w:pPr>
        <w:pStyle w:val="Heading5"/>
      </w:pPr>
      <w:bookmarkStart w:id="546" w:name="_Toc187401665"/>
      <w:r>
        <w:t>7.1.2.3</w:t>
      </w:r>
      <w:r w:rsidRPr="00564CCA">
        <w:t>.1</w:t>
      </w:r>
      <w:r w:rsidRPr="00926D4D">
        <w:tab/>
      </w:r>
      <w:r>
        <w:t>EAS modification</w:t>
      </w:r>
      <w:r w:rsidRPr="00564CCA">
        <w:t xml:space="preserve"> by interworking with ETSI NFV MANO</w:t>
      </w:r>
      <w:bookmarkEnd w:id="546"/>
    </w:p>
    <w:p w14:paraId="63E4E1F0" w14:textId="4453F171" w:rsidR="00AE551C" w:rsidRDefault="00AE551C" w:rsidP="00AE551C">
      <w:bookmarkStart w:id="54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7"/>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1.1pt;height:246pt" o:ole="">
            <v:imagedata r:id="rId35" o:title="" cropbottom="15858f"/>
          </v:shape>
          <o:OLEObject Type="Embed" ProgID="Visio.Drawing.15" ShapeID="_x0000_i1037" DrawAspect="Content" ObjectID="_1798014346"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8" w:name="OLE_LINK7"/>
      <w:bookmarkStart w:id="549" w:name="OLE_LINK8"/>
      <w:r>
        <w:t xml:space="preserve"> </w:t>
      </w:r>
    </w:p>
    <w:p w14:paraId="58567260" w14:textId="618DE413" w:rsidR="00AE551C" w:rsidRDefault="00AE551C" w:rsidP="00AE551C">
      <w:pPr>
        <w:pStyle w:val="B10"/>
      </w:pPr>
      <w:bookmarkStart w:id="550" w:name="OLE_LINK23"/>
      <w:bookmarkStart w:id="551" w:name="OLE_LINK28"/>
      <w:r>
        <w:t xml:space="preserve">4. If corresponding VNF instance needs to be </w:t>
      </w:r>
      <w:r>
        <w:rPr>
          <w:lang w:eastAsia="zh-CN"/>
        </w:rPr>
        <w:t>modified</w:t>
      </w:r>
      <w:r>
        <w:t>, ECSP provisioning MnS producer invokes the</w:t>
      </w:r>
      <w:bookmarkStart w:id="552" w:name="OLE_LINK12"/>
      <w:bookmarkStart w:id="553" w:name="OLE_LINK13"/>
      <w:r>
        <w:t>UpdateNsRequest operation</w:t>
      </w:r>
      <w:bookmarkEnd w:id="552"/>
      <w:bookmarkEnd w:id="553"/>
      <w:r>
        <w:t xml:space="preserve"> (see </w:t>
      </w:r>
      <w:bookmarkStart w:id="554" w:name="OLE_LINK10"/>
      <w:bookmarkStart w:id="555" w:name="OLE_LINK11"/>
      <w:r>
        <w:t>clause 7.3.5 in ETSI GS NFV-IFA 013 [6]</w:t>
      </w:r>
      <w:bookmarkEnd w:id="554"/>
      <w:bookmarkEnd w:id="555"/>
      <w:r>
        <w:t>) to request NFVO via the Os-Ma-nfvo interface to modify</w:t>
      </w:r>
      <w:bookmarkStart w:id="556" w:name="OLE_LINK35"/>
      <w:bookmarkStart w:id="557" w:name="OLE_LINK36"/>
      <w:r>
        <w:t xml:space="preserve"> the virtualized resource of </w:t>
      </w:r>
      <w:bookmarkEnd w:id="556"/>
      <w:bookmarkEnd w:id="557"/>
      <w:r>
        <w:t>the EAS VNF instance.</w:t>
      </w:r>
    </w:p>
    <w:p w14:paraId="076EA2AC" w14:textId="77777777" w:rsidR="00AE551C" w:rsidRDefault="00AE551C" w:rsidP="00AE551C">
      <w:pPr>
        <w:pStyle w:val="B10"/>
      </w:pPr>
      <w:bookmarkStart w:id="558" w:name="OLE_LINK31"/>
      <w:bookmarkStart w:id="55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8"/>
      <w:bookmarkEnd w:id="559"/>
    </w:p>
    <w:bookmarkEnd w:id="548"/>
    <w:bookmarkEnd w:id="549"/>
    <w:bookmarkEnd w:id="550"/>
    <w:bookmarkEnd w:id="55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60" w:name="_Toc187401666"/>
      <w:r>
        <w:t>7.1.2.3.2</w:t>
      </w:r>
      <w:r w:rsidRPr="00926D4D">
        <w:tab/>
      </w:r>
      <w:r>
        <w:t>EAS modification</w:t>
      </w:r>
      <w:r w:rsidRPr="00564CCA">
        <w:t xml:space="preserve"> by interworking with ETS</w:t>
      </w:r>
      <w:r>
        <w:t>I MEC</w:t>
      </w:r>
      <w:bookmarkEnd w:id="56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1" w:name="_Toc187401667"/>
      <w:r>
        <w:lastRenderedPageBreak/>
        <w:t>7.1.2.4</w:t>
      </w:r>
      <w:r>
        <w:tab/>
        <w:t>EAS query</w:t>
      </w:r>
      <w:bookmarkEnd w:id="561"/>
    </w:p>
    <w:p w14:paraId="63D9A48B" w14:textId="3F25B6F9" w:rsidR="00393D0F" w:rsidRPr="00393D0F" w:rsidRDefault="00393D0F" w:rsidP="00393D0F">
      <w:pPr>
        <w:pStyle w:val="Heading5"/>
      </w:pPr>
      <w:bookmarkStart w:id="562" w:name="_Toc187401668"/>
      <w:r>
        <w:t>7.1.2.4</w:t>
      </w:r>
      <w:r w:rsidRPr="00564CCA">
        <w:t>.1</w:t>
      </w:r>
      <w:r w:rsidRPr="00926D4D">
        <w:tab/>
      </w:r>
      <w:r>
        <w:t>EAS query</w:t>
      </w:r>
      <w:r w:rsidRPr="00564CCA">
        <w:t xml:space="preserve"> by interworking with ETSI NFV MANO</w:t>
      </w:r>
      <w:bookmarkEnd w:id="56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3" w:name="OLE_LINK5"/>
    <w:p w14:paraId="030A937B" w14:textId="77777777" w:rsidR="00AE551C" w:rsidRDefault="00AE551C" w:rsidP="00AE551C">
      <w:pPr>
        <w:pStyle w:val="TH"/>
      </w:pPr>
      <w:r>
        <w:object w:dxaOrig="7065" w:dyaOrig="3405" w14:anchorId="49979A40">
          <v:shape id="_x0000_i1038" type="#_x0000_t75" style="width:354pt;height:170.75pt" o:ole="">
            <v:imagedata r:id="rId37" o:title=""/>
          </v:shape>
          <o:OLEObject Type="Embed" ProgID="Visio.Drawing.15" ShapeID="_x0000_i1038" DrawAspect="Content" ObjectID="_1798014347" r:id="rId38"/>
        </w:object>
      </w:r>
      <w:bookmarkEnd w:id="56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4" w:name="OLE_LINK2"/>
      <w:r>
        <w:t>ECSP provisioning MnS Producer receives a query request (this will use getMOIAttributes operation defined in 3GPP TS 28.532[5]) with objectInstance of the existing EASFunction MOI, scope, and</w:t>
      </w:r>
      <w:bookmarkStart w:id="565" w:name="OLE_LINK15"/>
      <w:bookmarkStart w:id="566" w:name="OLE_LINK16"/>
      <w:r>
        <w:t xml:space="preserve"> list of attributes of EASFunction IOC</w:t>
      </w:r>
      <w:bookmarkEnd w:id="565"/>
      <w:bookmarkEnd w:id="566"/>
      <w:r>
        <w:t>.</w:t>
      </w:r>
      <w:bookmarkStart w:id="567" w:name="OLE_LINK20"/>
      <w:bookmarkStart w:id="568" w:name="OLE_LINK19"/>
      <w:r>
        <w:t xml:space="preserve"> </w:t>
      </w:r>
      <w:bookmarkStart w:id="569" w:name="OLE_LINK14"/>
      <w:r>
        <w:t>The list of attributes identifies the attributes to be returned by this operation.</w:t>
      </w:r>
      <w:bookmarkEnd w:id="564"/>
      <w:bookmarkEnd w:id="567"/>
      <w:bookmarkEnd w:id="568"/>
    </w:p>
    <w:p w14:paraId="7252A36E" w14:textId="77777777" w:rsidR="00AE551C" w:rsidRDefault="00AE551C" w:rsidP="00AE551C">
      <w:pPr>
        <w:pStyle w:val="B10"/>
      </w:pPr>
      <w:bookmarkStart w:id="570" w:name="OLE_LINK3"/>
      <w:bookmarkStart w:id="571" w:name="OLE_LINK4"/>
      <w:bookmarkEnd w:id="569"/>
      <w:r>
        <w:t>2. Based on the request, ECSP provisioning MnS producer queries the concrete EAS</w:t>
      </w:r>
      <w:r>
        <w:rPr>
          <w:lang w:eastAsia="zh-CN"/>
        </w:rPr>
        <w:t>Func</w:t>
      </w:r>
      <w:r>
        <w:t xml:space="preserve">tion MOI </w:t>
      </w:r>
      <w:bookmarkEnd w:id="570"/>
      <w:bookmarkEnd w:id="57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2" w:name="_Toc187401669"/>
      <w:r>
        <w:t>7.1.2.4.2</w:t>
      </w:r>
      <w:r w:rsidRPr="00926D4D">
        <w:tab/>
      </w:r>
      <w:r>
        <w:t>EAS query</w:t>
      </w:r>
      <w:r w:rsidRPr="00564CCA">
        <w:t xml:space="preserve"> by interworking with ETS</w:t>
      </w:r>
      <w:r>
        <w:t>I MEC</w:t>
      </w:r>
      <w:bookmarkEnd w:id="57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3" w:name="_Toc187401670"/>
      <w:r w:rsidRPr="00926D4D">
        <w:t>7.</w:t>
      </w:r>
      <w:r>
        <w:t>1.2</w:t>
      </w:r>
      <w:r w:rsidRPr="00926D4D">
        <w:t>.</w:t>
      </w:r>
      <w:r>
        <w:t>5</w:t>
      </w:r>
      <w:r w:rsidRPr="00926D4D">
        <w:tab/>
      </w:r>
      <w:bookmarkStart w:id="574" w:name="_Hlk110352743"/>
      <w:r>
        <w:t>EAS instantiation triggered by measurement data</w:t>
      </w:r>
      <w:bookmarkEnd w:id="573"/>
      <w:bookmarkEnd w:id="57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2C3CEA9B" w:rsidR="000A2236" w:rsidRDefault="00753CEC" w:rsidP="008B2825">
      <w:pPr>
        <w:pStyle w:val="TH"/>
      </w:pPr>
      <w:r>
        <w:object w:dxaOrig="9773" w:dyaOrig="5445" w14:anchorId="1E9B3D6A">
          <v:shape id="_x0000_i1039" type="#_x0000_t75" style="width:481.85pt;height:268.6pt" o:ole="">
            <v:imagedata r:id="rId39" o:title=""/>
          </v:shape>
          <o:OLEObject Type="Embed" ProgID="Visio.Drawing.15" ShapeID="_x0000_i1039" DrawAspect="Content" ObjectID="_1798014348"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C3A9AAB" w:rsidR="000A2236" w:rsidRPr="00926D4D" w:rsidRDefault="000A2236" w:rsidP="000A2236">
      <w:pPr>
        <w:pStyle w:val="B10"/>
        <w:rPr>
          <w:lang w:eastAsia="zh-CN"/>
        </w:rPr>
      </w:pPr>
      <w:r w:rsidRPr="00926D4D">
        <w:t xml:space="preserve">1. </w:t>
      </w:r>
      <w:r>
        <w:t xml:space="preserve">The consumer </w:t>
      </w:r>
      <w:r w:rsidR="00753CEC">
        <w:t xml:space="preserve"> (ASP or ECSP as performance MnS consumer) </w:t>
      </w:r>
      <w:r>
        <w:t>utilizes t</w:t>
      </w:r>
      <w:r w:rsidRPr="00926D4D">
        <w:t xml:space="preserve">he </w:t>
      </w:r>
      <w:r>
        <w:t xml:space="preserve">procedure described in clause </w:t>
      </w:r>
      <w:r w:rsidRPr="00926D4D">
        <w:t>7.2.2</w:t>
      </w:r>
      <w:r>
        <w:t xml:space="preserve"> </w:t>
      </w:r>
      <w:r w:rsidRPr="00BA0575">
        <w:t>to request</w:t>
      </w:r>
      <w:r w:rsidR="00753CEC">
        <w:t xml:space="preserve"> performance assurance MnS producer</w:t>
      </w:r>
      <w:r w:rsidRPr="00FB4E5C">
        <w:t xml:space="preserve">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5" w:name="_Hlk110341418"/>
      <w:r>
        <w:t xml:space="preserve"> determines whether </w:t>
      </w:r>
      <w:bookmarkStart w:id="576" w:name="_Hlk110348043"/>
      <w:r>
        <w:t xml:space="preserve">an EAS VNF </w:t>
      </w:r>
      <w:bookmarkEnd w:id="576"/>
      <w:r>
        <w:t xml:space="preserve">needs to be instantiated, </w:t>
      </w:r>
      <w:bookmarkStart w:id="577" w:name="_Hlk110347916"/>
      <w:bookmarkStart w:id="578" w:name="_Hlk110349380"/>
      <w:r>
        <w:t xml:space="preserve">based on </w:t>
      </w:r>
      <w:bookmarkEnd w:id="57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7"/>
      <w:r>
        <w:t>.</w:t>
      </w:r>
      <w:bookmarkEnd w:id="57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9" w:name="_Hlk110348270"/>
      <w:bookmarkStart w:id="580" w:name="_Hlk110348378"/>
      <w:r>
        <w:t>configure the EAS with the information</w:t>
      </w:r>
      <w:bookmarkEnd w:id="579"/>
      <w:r>
        <w:t xml:space="preserve"> needed for EAS to register to EES</w:t>
      </w:r>
      <w:bookmarkEnd w:id="580"/>
      <w:r>
        <w:t>.</w:t>
      </w:r>
    </w:p>
    <w:p w14:paraId="36D8E16E" w14:textId="6925D9FF" w:rsidR="000A2236" w:rsidRDefault="000A2236" w:rsidP="00F9480F">
      <w:pPr>
        <w:pStyle w:val="B10"/>
      </w:pPr>
      <w:r>
        <w:t xml:space="preserve">5. </w:t>
      </w:r>
      <w:bookmarkStart w:id="581" w:name="_Hlk110351280"/>
      <w:r>
        <w:t xml:space="preserve">ECSP </w:t>
      </w:r>
      <w:r w:rsidR="00753CEC">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753CEC">
        <w:t>provisioning MnS producer</w:t>
      </w:r>
      <w:r>
        <w:t>, acting as the producer, to connect the EAS to 5GC NFs.</w:t>
      </w:r>
      <w:bookmarkEnd w:id="581"/>
    </w:p>
    <w:p w14:paraId="4D280B13" w14:textId="40AAB895" w:rsidR="00393D0F" w:rsidRPr="00926D4D" w:rsidRDefault="00393D0F" w:rsidP="00393D0F">
      <w:pPr>
        <w:pStyle w:val="Heading4"/>
      </w:pPr>
      <w:bookmarkStart w:id="582" w:name="_Toc130223399"/>
      <w:bookmarkStart w:id="583" w:name="_Toc187401671"/>
      <w:r w:rsidRPr="00926D4D">
        <w:t>7.</w:t>
      </w:r>
      <w:r>
        <w:t>1.2</w:t>
      </w:r>
      <w:r w:rsidRPr="00926D4D">
        <w:t>.</w:t>
      </w:r>
      <w:r>
        <w:t>6</w:t>
      </w:r>
      <w:r w:rsidRPr="00926D4D">
        <w:tab/>
      </w:r>
      <w:r>
        <w:t>EAS Relocation</w:t>
      </w:r>
      <w:bookmarkEnd w:id="582"/>
      <w:bookmarkEnd w:id="58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1.85pt;height:281.55pt" o:ole="">
            <v:imagedata r:id="rId41" o:title=""/>
          </v:shape>
          <o:OLEObject Type="Embed" ProgID="Visio.Drawing.15" ShapeID="_x0000_i1040" DrawAspect="Content" ObjectID="_1798014349"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4" w:name="_Toc187401672"/>
      <w:r w:rsidRPr="00926D4D">
        <w:t>7.</w:t>
      </w:r>
      <w:r>
        <w:t>1.2</w:t>
      </w:r>
      <w:r w:rsidRPr="00926D4D">
        <w:t>.</w:t>
      </w:r>
      <w:r>
        <w:t>7</w:t>
      </w:r>
      <w:r w:rsidRPr="00926D4D">
        <w:tab/>
      </w:r>
      <w:r>
        <w:t>EAS resource reservation</w:t>
      </w:r>
      <w:bookmarkEnd w:id="58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3BF0E3DD"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585" w:name="_Toc96612082"/>
      <w:bookmarkStart w:id="586" w:name="_Toc96936208"/>
      <w:bookmarkStart w:id="587" w:name="_Toc96936466"/>
      <w:bookmarkStart w:id="588" w:name="_Toc187401673"/>
      <w:r w:rsidRPr="00926D4D">
        <w:t>7.</w:t>
      </w:r>
      <w:r w:rsidR="00AC21CA" w:rsidRPr="00926D4D">
        <w:t>1</w:t>
      </w:r>
      <w:r w:rsidRPr="00926D4D">
        <w:t>.3</w:t>
      </w:r>
      <w:r w:rsidRPr="00926D4D">
        <w:tab/>
        <w:t>ECS lifecycle management</w:t>
      </w:r>
      <w:bookmarkEnd w:id="585"/>
      <w:bookmarkEnd w:id="586"/>
      <w:bookmarkEnd w:id="587"/>
      <w:bookmarkEnd w:id="588"/>
    </w:p>
    <w:p w14:paraId="5DA81F54" w14:textId="01231682" w:rsidR="004C3952" w:rsidRPr="00926D4D" w:rsidRDefault="00AC21CA" w:rsidP="00660CEB">
      <w:pPr>
        <w:pStyle w:val="Heading4"/>
      </w:pPr>
      <w:bookmarkStart w:id="589" w:name="_Toc96936209"/>
      <w:bookmarkStart w:id="590" w:name="_Toc96936467"/>
      <w:bookmarkStart w:id="591" w:name="_Toc187401674"/>
      <w:r w:rsidRPr="00926D4D">
        <w:t>7.1.3.1</w:t>
      </w:r>
      <w:r w:rsidR="00E748D0" w:rsidRPr="00926D4D">
        <w:tab/>
      </w:r>
      <w:r w:rsidRPr="00926D4D">
        <w:t xml:space="preserve">ECS </w:t>
      </w:r>
      <w:r w:rsidR="005E56F6" w:rsidRPr="005E56F6">
        <w:t>deployment</w:t>
      </w:r>
      <w:bookmarkEnd w:id="589"/>
      <w:bookmarkEnd w:id="590"/>
      <w:bookmarkEnd w:id="5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2.75pt;height:468pt" o:ole="">
            <v:imagedata r:id="rId44" o:title=""/>
          </v:shape>
          <o:OLEObject Type="Embed" ProgID="Visio.Drawing.15" ShapeID="_x0000_i1041" DrawAspect="Content" ObjectID="_1798014350"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2" w:name="_Toc96936210"/>
      <w:bookmarkStart w:id="593" w:name="_Toc96936468"/>
      <w:bookmarkStart w:id="594" w:name="_Toc187401675"/>
      <w:r w:rsidRPr="00926D4D">
        <w:lastRenderedPageBreak/>
        <w:t>7.1.3.2</w:t>
      </w:r>
      <w:r w:rsidRPr="00926D4D">
        <w:tab/>
        <w:t xml:space="preserve">ECS </w:t>
      </w:r>
      <w:r w:rsidR="005E56F6" w:rsidRPr="005E56F6">
        <w:t>termination</w:t>
      </w:r>
      <w:bookmarkEnd w:id="592"/>
      <w:bookmarkEnd w:id="593"/>
      <w:bookmarkEnd w:id="5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3pt;height:283.85pt" o:ole="">
            <v:imagedata r:id="rId46" o:title=""/>
          </v:shape>
          <o:OLEObject Type="Embed" ProgID="Visio.Drawing.15" ShapeID="_x0000_i1042" DrawAspect="Content" ObjectID="_1798014351"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5" w:name="_Toc187401676"/>
      <w:r>
        <w:t>7.1.3.3</w:t>
      </w:r>
      <w:r>
        <w:tab/>
        <w:t>ECS modification</w:t>
      </w:r>
      <w:bookmarkEnd w:id="5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6pt;height:316.15pt" o:ole="">
            <v:imagedata r:id="rId48" o:title="" cropbottom="9781f"/>
          </v:shape>
          <o:OLEObject Type="Embed" ProgID="Visio.Drawing.15" ShapeID="_x0000_i1043" DrawAspect="Content" ObjectID="_1798014352"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6" w:name="OLE_LINK40"/>
      <w:bookmarkStart w:id="5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8" w:name="OLE_LINK37"/>
      <w:bookmarkStart w:id="599" w:name="OLE_LINK38"/>
      <w:r>
        <w:t>5. NFVO sends the NS Lifecycle Change notification to ECSP provisioning MnS producer indicating the result of modification procedure (see clause 7.3.12 of ETSI GS NFV-IFA 013 [6]).</w:t>
      </w:r>
      <w:bookmarkEnd w:id="596"/>
      <w:bookmarkEnd w:id="597"/>
      <w:bookmarkEnd w:id="598"/>
      <w:bookmarkEnd w:id="599"/>
    </w:p>
    <w:p w14:paraId="62AB8AD8" w14:textId="77777777" w:rsidR="00F9480F" w:rsidRDefault="00F9480F" w:rsidP="00F9480F">
      <w:pPr>
        <w:pStyle w:val="B10"/>
      </w:pPr>
      <w:bookmarkStart w:id="600" w:name="OLE_LINK24"/>
      <w:bookmarkStart w:id="6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00"/>
      <w:bookmarkEnd w:id="601"/>
    </w:p>
    <w:p w14:paraId="44D49575" w14:textId="24A85220" w:rsidR="00F9480F" w:rsidRDefault="00F9480F" w:rsidP="00F9480F">
      <w:pPr>
        <w:pStyle w:val="Heading4"/>
      </w:pPr>
      <w:bookmarkStart w:id="602" w:name="_Toc187401677"/>
      <w:r>
        <w:t>7.1.3.4</w:t>
      </w:r>
      <w:r>
        <w:tab/>
        <w:t>ECS query</w:t>
      </w:r>
      <w:bookmarkEnd w:id="602"/>
    </w:p>
    <w:p w14:paraId="2A767FBF" w14:textId="2F3ABE87" w:rsidR="00F9480F" w:rsidRDefault="00F9480F" w:rsidP="00F9480F">
      <w:r>
        <w:t>Figure 7.1.3.4-1 shows that the PLMN operator or ECSP as the consumer requests the ECS query via the provisioning MnS.</w:t>
      </w:r>
    </w:p>
    <w:bookmarkStart w:id="603" w:name="OLE_LINK6"/>
    <w:p w14:paraId="1F0F9EDA" w14:textId="77777777" w:rsidR="00F9480F" w:rsidRDefault="00F9480F" w:rsidP="00F9480F">
      <w:pPr>
        <w:pStyle w:val="TH"/>
      </w:pPr>
      <w:r>
        <w:object w:dxaOrig="7380" w:dyaOrig="3360" w14:anchorId="113D70D1">
          <v:shape id="_x0000_i1044" type="#_x0000_t75" style="width:369.25pt;height:167.1pt" o:ole="">
            <v:imagedata r:id="rId50" o:title="" cropbottom="31394f"/>
          </v:shape>
          <o:OLEObject Type="Embed" ProgID="Visio.Drawing.15" ShapeID="_x0000_i1044" DrawAspect="Content" ObjectID="_1798014353" r:id="rId51"/>
        </w:object>
      </w:r>
      <w:bookmarkEnd w:id="6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4" w:name="_Toc96612083"/>
      <w:bookmarkStart w:id="605" w:name="_Toc96936211"/>
      <w:bookmarkStart w:id="606" w:name="_Toc96936469"/>
      <w:bookmarkStart w:id="607" w:name="_Toc187401678"/>
      <w:r w:rsidRPr="00926D4D">
        <w:t>7.1.4</w:t>
      </w:r>
      <w:r w:rsidRPr="00926D4D">
        <w:tab/>
        <w:t>EES lifecycle management</w:t>
      </w:r>
      <w:bookmarkEnd w:id="604"/>
      <w:bookmarkEnd w:id="605"/>
      <w:bookmarkEnd w:id="606"/>
      <w:bookmarkEnd w:id="607"/>
    </w:p>
    <w:p w14:paraId="7B9F3FCE" w14:textId="3A5584AB" w:rsidR="00807850" w:rsidRPr="00926D4D" w:rsidRDefault="00807850" w:rsidP="00660CEB">
      <w:pPr>
        <w:pStyle w:val="Heading4"/>
      </w:pPr>
      <w:bookmarkStart w:id="608" w:name="_Toc96936212"/>
      <w:bookmarkStart w:id="609" w:name="_Toc96936470"/>
      <w:bookmarkStart w:id="610" w:name="_Toc187401679"/>
      <w:r w:rsidRPr="00926D4D">
        <w:t>7.1.4.1</w:t>
      </w:r>
      <w:r w:rsidR="00C453F5" w:rsidRPr="00926D4D">
        <w:tab/>
      </w:r>
      <w:r w:rsidRPr="00926D4D">
        <w:t xml:space="preserve">EES </w:t>
      </w:r>
      <w:bookmarkEnd w:id="608"/>
      <w:bookmarkEnd w:id="609"/>
      <w:r w:rsidR="005E56F6" w:rsidRPr="005E56F6">
        <w:t>deployment</w:t>
      </w:r>
      <w:bookmarkEnd w:id="6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45pt;height:523.85pt" o:ole="">
            <v:imagedata r:id="rId52" o:title="" croptop="2921f" cropright="25409f"/>
          </v:shape>
          <o:OLEObject Type="Embed" ProgID="Visio.Drawing.15" ShapeID="_x0000_i1045" DrawAspect="Content" ObjectID="_1798014354"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11" w:name="_Toc96936213"/>
      <w:bookmarkStart w:id="612" w:name="_Toc96936471"/>
      <w:bookmarkStart w:id="613" w:name="_Toc187401680"/>
      <w:r w:rsidRPr="00926D4D">
        <w:t>7.1.4.2</w:t>
      </w:r>
      <w:r w:rsidRPr="00926D4D">
        <w:tab/>
        <w:t xml:space="preserve">EES </w:t>
      </w:r>
      <w:r w:rsidR="005E56F6" w:rsidRPr="005E56F6">
        <w:t>t</w:t>
      </w:r>
      <w:r w:rsidRPr="00926D4D">
        <w:t>ermination</w:t>
      </w:r>
      <w:bookmarkEnd w:id="611"/>
      <w:bookmarkEnd w:id="612"/>
      <w:bookmarkEnd w:id="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3pt;height:283.85pt" o:ole="">
            <v:imagedata r:id="rId54" o:title=""/>
          </v:shape>
          <o:OLEObject Type="Embed" ProgID="Visio.Drawing.15" ShapeID="_x0000_i1046" DrawAspect="Content" ObjectID="_1798014355"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4" w:name="_Toc187401681"/>
      <w:r>
        <w:t>7.1.4.3</w:t>
      </w:r>
      <w:r>
        <w:tab/>
        <w:t>E</w:t>
      </w:r>
      <w:r>
        <w:rPr>
          <w:lang w:eastAsia="zh-CN"/>
        </w:rPr>
        <w:t>E</w:t>
      </w:r>
      <w:r>
        <w:t xml:space="preserve">S </w:t>
      </w:r>
      <w:r>
        <w:rPr>
          <w:lang w:eastAsia="zh-CN"/>
        </w:rPr>
        <w:t>modification</w:t>
      </w:r>
      <w:bookmarkEnd w:id="6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7pt;height:318.9pt" o:ole="">
            <v:imagedata r:id="rId56" o:title="" cropbottom="15314f"/>
          </v:shape>
          <o:OLEObject Type="Embed" ProgID="Visio.Drawing.15" ShapeID="_x0000_i1047" DrawAspect="Content" ObjectID="_1798014356" r:id="rId57"/>
        </w:object>
      </w:r>
    </w:p>
    <w:p w14:paraId="454B5370" w14:textId="690EE023" w:rsidR="00D163C1" w:rsidRDefault="00D163C1" w:rsidP="00D163C1">
      <w:pPr>
        <w:pStyle w:val="TF"/>
      </w:pPr>
      <w:bookmarkStart w:id="615" w:name="OLE_LINK140"/>
      <w:bookmarkStart w:id="616" w:name="OLE_LINK141"/>
      <w:r>
        <w:t>Figure 7.1.4.3-1: EES modification procedure</w:t>
      </w:r>
      <w:bookmarkEnd w:id="615"/>
      <w:bookmarkEnd w:id="6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7" w:name="_Toc187401682"/>
      <w:r>
        <w:lastRenderedPageBreak/>
        <w:t>7.1.4.4</w:t>
      </w:r>
      <w:r>
        <w:tab/>
        <w:t>E</w:t>
      </w:r>
      <w:r>
        <w:rPr>
          <w:lang w:eastAsia="zh-CN"/>
        </w:rPr>
        <w:t>E</w:t>
      </w:r>
      <w:r>
        <w:t>S query</w:t>
      </w:r>
      <w:bookmarkEnd w:id="617"/>
    </w:p>
    <w:p w14:paraId="7A3B40BA" w14:textId="346D5AEE" w:rsidR="00D163C1" w:rsidRDefault="00D163C1" w:rsidP="00D163C1">
      <w:r>
        <w:t>Figure 7.1.4.4-1 shows that the PLMN operator or ECSP as the consumer requests the EES query via the provisioning MnS.</w:t>
      </w:r>
    </w:p>
    <w:bookmarkStart w:id="618" w:name="OLE_LINK9"/>
    <w:p w14:paraId="4E2F210C" w14:textId="02F372BD" w:rsidR="00D163C1" w:rsidRDefault="00D163C1" w:rsidP="00D163C1">
      <w:pPr>
        <w:pStyle w:val="TH"/>
      </w:pPr>
      <w:r>
        <w:object w:dxaOrig="8430" w:dyaOrig="3285" w14:anchorId="4D68EDDB">
          <v:shape id="_x0000_i1048" type="#_x0000_t75" style="width:423.7pt;height:163.4pt" o:ole="">
            <v:imagedata r:id="rId58" o:title="" cropbottom="33683f"/>
          </v:shape>
          <o:OLEObject Type="Embed" ProgID="Visio.Drawing.15" ShapeID="_x0000_i1048" DrawAspect="Content" ObjectID="_1798014357" r:id="rId59"/>
        </w:object>
      </w:r>
      <w:bookmarkEnd w:id="6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9" w:name="OLE_LINK17"/>
      <w:bookmarkStart w:id="620" w:name="OLE_LINK18"/>
      <w:r>
        <w:t>objectClass</w:t>
      </w:r>
      <w:bookmarkEnd w:id="619"/>
      <w:bookmarkEnd w:id="6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21" w:name="_Toc96612084"/>
      <w:bookmarkStart w:id="622" w:name="_Toc96936214"/>
      <w:bookmarkStart w:id="623" w:name="_Toc96936472"/>
      <w:bookmarkStart w:id="624" w:name="_Toc187401683"/>
      <w:r w:rsidRPr="00926D4D">
        <w:t>7.</w:t>
      </w:r>
      <w:r w:rsidR="00AC21CA" w:rsidRPr="00926D4D">
        <w:t>2</w:t>
      </w:r>
      <w:r w:rsidRPr="00926D4D">
        <w:tab/>
        <w:t>Performance assurance</w:t>
      </w:r>
      <w:bookmarkEnd w:id="621"/>
      <w:bookmarkEnd w:id="622"/>
      <w:bookmarkEnd w:id="623"/>
      <w:bookmarkEnd w:id="624"/>
    </w:p>
    <w:p w14:paraId="327416DE" w14:textId="377EE834" w:rsidR="00C640D1" w:rsidRPr="00926D4D" w:rsidRDefault="00C640D1" w:rsidP="00660CEB">
      <w:pPr>
        <w:pStyle w:val="Heading3"/>
      </w:pPr>
      <w:bookmarkStart w:id="625" w:name="_Toc96612085"/>
      <w:bookmarkStart w:id="626" w:name="_Toc96936215"/>
      <w:bookmarkStart w:id="627" w:name="_Toc96936473"/>
      <w:bookmarkStart w:id="628" w:name="_Toc187401684"/>
      <w:r w:rsidRPr="00926D4D">
        <w:t>7.</w:t>
      </w:r>
      <w:r w:rsidR="00AC21CA" w:rsidRPr="00926D4D">
        <w:t>2</w:t>
      </w:r>
      <w:r w:rsidRPr="00926D4D">
        <w:t>.1</w:t>
      </w:r>
      <w:r w:rsidRPr="00926D4D">
        <w:tab/>
        <w:t>Description</w:t>
      </w:r>
      <w:bookmarkEnd w:id="625"/>
      <w:bookmarkEnd w:id="626"/>
      <w:bookmarkEnd w:id="627"/>
      <w:bookmarkEnd w:id="6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9" w:name="_Toc96612086"/>
      <w:bookmarkStart w:id="630" w:name="_Toc96936216"/>
      <w:bookmarkStart w:id="631" w:name="_Toc96936474"/>
      <w:bookmarkStart w:id="632" w:name="_Toc187401685"/>
      <w:r w:rsidRPr="00926D4D">
        <w:t>7.</w:t>
      </w:r>
      <w:r w:rsidR="00AC21CA" w:rsidRPr="00926D4D">
        <w:t>2</w:t>
      </w:r>
      <w:r w:rsidRPr="00926D4D">
        <w:t>.2</w:t>
      </w:r>
      <w:r w:rsidRPr="00926D4D">
        <w:tab/>
        <w:t>EAS performance assurance</w:t>
      </w:r>
      <w:bookmarkEnd w:id="629"/>
      <w:bookmarkEnd w:id="630"/>
      <w:bookmarkEnd w:id="631"/>
      <w:bookmarkEnd w:id="632"/>
    </w:p>
    <w:p w14:paraId="6EED6AC5" w14:textId="2D068193" w:rsidR="00C640D1" w:rsidRPr="00926D4D" w:rsidRDefault="00C640D1" w:rsidP="00660CEB">
      <w:pPr>
        <w:pStyle w:val="Heading4"/>
      </w:pPr>
      <w:bookmarkStart w:id="633" w:name="_Toc96936217"/>
      <w:bookmarkStart w:id="634" w:name="_Toc96936475"/>
      <w:bookmarkStart w:id="635" w:name="_Toc187401686"/>
      <w:r w:rsidRPr="00926D4D">
        <w:t>7.</w:t>
      </w:r>
      <w:r w:rsidR="00AC21CA" w:rsidRPr="00926D4D">
        <w:t>2</w:t>
      </w:r>
      <w:r w:rsidRPr="00926D4D">
        <w:t>.2.1</w:t>
      </w:r>
      <w:r w:rsidRPr="00926D4D">
        <w:tab/>
        <w:t>Measurement collection via performance job control</w:t>
      </w:r>
      <w:bookmarkEnd w:id="633"/>
      <w:bookmarkEnd w:id="634"/>
      <w:bookmarkEnd w:id="6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15pt;height:245.55pt" o:ole="">
            <v:imagedata r:id="rId60" o:title=""/>
          </v:shape>
          <o:OLEObject Type="Embed" ProgID="Visio.Drawing.15" ShapeID="_x0000_i1049" DrawAspect="Content" ObjectID="_1798014358"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6" w:name="_Toc96936218"/>
      <w:bookmarkStart w:id="637" w:name="_Toc96936476"/>
      <w:bookmarkStart w:id="638" w:name="_Toc187401687"/>
      <w:r w:rsidRPr="00926D4D">
        <w:t>7.</w:t>
      </w:r>
      <w:r w:rsidR="00AC21CA" w:rsidRPr="00926D4D">
        <w:t>2</w:t>
      </w:r>
      <w:r w:rsidRPr="00926D4D">
        <w:t>.2.2</w:t>
      </w:r>
      <w:r w:rsidRPr="00926D4D">
        <w:tab/>
        <w:t>Measurement collection via configurable measurement control</w:t>
      </w:r>
      <w:bookmarkEnd w:id="636"/>
      <w:bookmarkEnd w:id="637"/>
      <w:bookmarkEnd w:id="6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15pt;height:235.4pt" o:ole="">
            <v:imagedata r:id="rId62" o:title=""/>
          </v:shape>
          <o:OLEObject Type="Embed" ProgID="Visio.Drawing.15" ShapeID="_x0000_i1050" DrawAspect="Content" ObjectID="_1798014359"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9" w:name="_Toc96612087"/>
      <w:bookmarkStart w:id="640" w:name="_Toc96936219"/>
      <w:bookmarkStart w:id="641" w:name="_Toc96936477"/>
      <w:bookmarkStart w:id="642" w:name="_Toc187401688"/>
      <w:r w:rsidRPr="00926D4D">
        <w:t>7.</w:t>
      </w:r>
      <w:r w:rsidR="00AC21CA" w:rsidRPr="00926D4D">
        <w:t>2</w:t>
      </w:r>
      <w:r w:rsidRPr="00926D4D">
        <w:t>.3</w:t>
      </w:r>
      <w:r w:rsidRPr="00926D4D">
        <w:tab/>
        <w:t>5GC NF measurements to evaluate EAS performance</w:t>
      </w:r>
      <w:bookmarkEnd w:id="639"/>
      <w:bookmarkEnd w:id="640"/>
      <w:bookmarkEnd w:id="641"/>
      <w:bookmarkEnd w:id="642"/>
    </w:p>
    <w:p w14:paraId="25109304" w14:textId="08205F0E" w:rsidR="00C640D1" w:rsidRPr="00926D4D" w:rsidRDefault="00C640D1" w:rsidP="00660CEB">
      <w:pPr>
        <w:pStyle w:val="Heading4"/>
      </w:pPr>
      <w:bookmarkStart w:id="643" w:name="_Toc96936220"/>
      <w:bookmarkStart w:id="644" w:name="_Toc96936478"/>
      <w:bookmarkStart w:id="645" w:name="_Toc187401689"/>
      <w:r w:rsidRPr="00926D4D">
        <w:t>7.</w:t>
      </w:r>
      <w:r w:rsidR="00AC21CA" w:rsidRPr="00926D4D">
        <w:t>2</w:t>
      </w:r>
      <w:r w:rsidRPr="00926D4D">
        <w:t>.3.1</w:t>
      </w:r>
      <w:r w:rsidRPr="00926D4D">
        <w:tab/>
        <w:t>Measurement collection via performance job control</w:t>
      </w:r>
      <w:bookmarkEnd w:id="643"/>
      <w:bookmarkEnd w:id="644"/>
      <w:bookmarkEnd w:id="6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15pt;height:245.55pt" o:ole="">
            <v:imagedata r:id="rId64" o:title=""/>
          </v:shape>
          <o:OLEObject Type="Embed" ProgID="Visio.Drawing.15" ShapeID="_x0000_i1051" DrawAspect="Content" ObjectID="_1798014360"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6" w:name="_Toc96936221"/>
      <w:bookmarkStart w:id="647" w:name="_Toc96936479"/>
      <w:bookmarkStart w:id="648" w:name="_Toc187401690"/>
      <w:r w:rsidRPr="00926D4D">
        <w:t>7.</w:t>
      </w:r>
      <w:r w:rsidR="00AC21CA" w:rsidRPr="00926D4D">
        <w:t>2</w:t>
      </w:r>
      <w:r w:rsidRPr="00926D4D">
        <w:t>.3.2</w:t>
      </w:r>
      <w:r w:rsidRPr="00926D4D">
        <w:tab/>
        <w:t>Measurement collection via configurable measurement control</w:t>
      </w:r>
      <w:bookmarkEnd w:id="646"/>
      <w:bookmarkEnd w:id="647"/>
      <w:bookmarkEnd w:id="6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15pt;height:235.4pt" o:ole="">
            <v:imagedata r:id="rId66" o:title=""/>
          </v:shape>
          <o:OLEObject Type="Embed" ProgID="Visio.Drawing.15" ShapeID="_x0000_i1052" DrawAspect="Content" ObjectID="_1798014361"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9" w:name="_Toc96612088"/>
      <w:bookmarkStart w:id="650" w:name="_Toc96936222"/>
      <w:bookmarkStart w:id="651" w:name="_Toc96936480"/>
      <w:bookmarkStart w:id="652" w:name="_Toc187401691"/>
      <w:r w:rsidRPr="00926D4D">
        <w:t>7.2.4</w:t>
      </w:r>
      <w:r w:rsidRPr="00926D4D">
        <w:tab/>
        <w:t>ECS performance assurance</w:t>
      </w:r>
      <w:bookmarkEnd w:id="649"/>
      <w:bookmarkEnd w:id="650"/>
      <w:bookmarkEnd w:id="651"/>
      <w:bookmarkEnd w:id="652"/>
    </w:p>
    <w:p w14:paraId="1BCE2AF5" w14:textId="08F49808" w:rsidR="00F35136" w:rsidRPr="00926D4D" w:rsidRDefault="00F35136" w:rsidP="00660CEB">
      <w:pPr>
        <w:pStyle w:val="Heading4"/>
      </w:pPr>
      <w:bookmarkStart w:id="653" w:name="_Toc96936223"/>
      <w:bookmarkStart w:id="654" w:name="_Toc96936481"/>
      <w:bookmarkStart w:id="655" w:name="_Toc187401692"/>
      <w:r w:rsidRPr="00926D4D">
        <w:t>7.2.4.1</w:t>
      </w:r>
      <w:r w:rsidRPr="00926D4D">
        <w:tab/>
        <w:t>Measurement collection via performance job control</w:t>
      </w:r>
      <w:bookmarkEnd w:id="653"/>
      <w:bookmarkEnd w:id="654"/>
      <w:bookmarkEnd w:id="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6" w:name="_Toc96936224"/>
      <w:bookmarkStart w:id="657" w:name="_Toc96936482"/>
      <w:bookmarkStart w:id="658" w:name="_Toc187401693"/>
      <w:r w:rsidRPr="00926D4D">
        <w:lastRenderedPageBreak/>
        <w:t>7.2.4.2</w:t>
      </w:r>
      <w:r w:rsidRPr="00926D4D">
        <w:tab/>
        <w:t>Measurement collection via configurable measurement control</w:t>
      </w:r>
      <w:bookmarkEnd w:id="656"/>
      <w:bookmarkEnd w:id="657"/>
      <w:bookmarkEnd w:id="6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9" w:name="_Toc96612089"/>
      <w:bookmarkStart w:id="660" w:name="_Toc96936225"/>
      <w:bookmarkStart w:id="661" w:name="_Toc96936483"/>
      <w:bookmarkStart w:id="662" w:name="_Toc187401694"/>
      <w:r w:rsidRPr="00926D4D">
        <w:t>7.2.5</w:t>
      </w:r>
      <w:r w:rsidRPr="00926D4D">
        <w:tab/>
        <w:t>EES performance assurance</w:t>
      </w:r>
      <w:bookmarkEnd w:id="659"/>
      <w:bookmarkEnd w:id="660"/>
      <w:bookmarkEnd w:id="661"/>
      <w:bookmarkEnd w:id="662"/>
    </w:p>
    <w:p w14:paraId="4CD20ED5" w14:textId="42B2117E" w:rsidR="00B751A6" w:rsidRPr="00926D4D" w:rsidRDefault="00B751A6" w:rsidP="00660CEB">
      <w:pPr>
        <w:pStyle w:val="Heading4"/>
      </w:pPr>
      <w:bookmarkStart w:id="663" w:name="_Toc96936226"/>
      <w:bookmarkStart w:id="664" w:name="_Toc96936484"/>
      <w:bookmarkStart w:id="665" w:name="_Toc187401695"/>
      <w:r w:rsidRPr="00926D4D">
        <w:t>7.2.5.1</w:t>
      </w:r>
      <w:r w:rsidRPr="00926D4D">
        <w:tab/>
        <w:t>Measurement collection via performance job control</w:t>
      </w:r>
      <w:bookmarkEnd w:id="663"/>
      <w:bookmarkEnd w:id="664"/>
      <w:bookmarkEnd w:id="6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6" w:name="_Toc96936227"/>
      <w:bookmarkStart w:id="667" w:name="_Toc96936485"/>
      <w:bookmarkStart w:id="668" w:name="_Toc187401696"/>
      <w:r w:rsidRPr="00926D4D">
        <w:t>7.2.5.2</w:t>
      </w:r>
      <w:r w:rsidRPr="00926D4D">
        <w:tab/>
        <w:t>Measurement collection via configurable measurement control</w:t>
      </w:r>
      <w:bookmarkEnd w:id="666"/>
      <w:bookmarkEnd w:id="667"/>
      <w:bookmarkEnd w:id="6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9" w:name="_Toc96612090"/>
      <w:bookmarkStart w:id="670" w:name="_Toc96936228"/>
      <w:bookmarkStart w:id="671" w:name="_Toc96936486"/>
      <w:bookmarkStart w:id="672" w:name="_Toc187401697"/>
      <w:r w:rsidRPr="00926D4D">
        <w:t>7.3</w:t>
      </w:r>
      <w:r w:rsidRPr="00926D4D">
        <w:tab/>
        <w:t>Fault supervision</w:t>
      </w:r>
      <w:bookmarkEnd w:id="669"/>
      <w:bookmarkEnd w:id="670"/>
      <w:bookmarkEnd w:id="671"/>
      <w:bookmarkEnd w:id="672"/>
    </w:p>
    <w:p w14:paraId="5CBFB1BB" w14:textId="27A25152" w:rsidR="000679C4" w:rsidRPr="00926D4D" w:rsidRDefault="000679C4" w:rsidP="00660CEB">
      <w:pPr>
        <w:pStyle w:val="Heading3"/>
      </w:pPr>
      <w:bookmarkStart w:id="673" w:name="_Toc96612091"/>
      <w:bookmarkStart w:id="674" w:name="_Toc96936229"/>
      <w:bookmarkStart w:id="675" w:name="_Toc96936487"/>
      <w:bookmarkStart w:id="676" w:name="_Toc187401698"/>
      <w:r w:rsidRPr="00926D4D">
        <w:t>7.3.1</w:t>
      </w:r>
      <w:r w:rsidRPr="00926D4D">
        <w:tab/>
        <w:t>Description</w:t>
      </w:r>
      <w:bookmarkEnd w:id="673"/>
      <w:bookmarkEnd w:id="674"/>
      <w:bookmarkEnd w:id="675"/>
      <w:bookmarkEnd w:id="6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7" w:name="_Toc96612092"/>
      <w:bookmarkStart w:id="678" w:name="_Toc96936230"/>
      <w:bookmarkStart w:id="679" w:name="_Toc96936488"/>
      <w:bookmarkStart w:id="680" w:name="_Toc187401699"/>
      <w:r w:rsidRPr="00926D4D">
        <w:t>7.3.2</w:t>
      </w:r>
      <w:r w:rsidRPr="00926D4D">
        <w:tab/>
        <w:t>EDN NF performance impacted by 5GC NF alarm</w:t>
      </w:r>
      <w:bookmarkEnd w:id="677"/>
      <w:bookmarkEnd w:id="678"/>
      <w:bookmarkEnd w:id="679"/>
      <w:bookmarkEnd w:id="680"/>
    </w:p>
    <w:p w14:paraId="05B8F165" w14:textId="0B7B11AA" w:rsidR="000679C4" w:rsidRPr="00926D4D" w:rsidRDefault="000679C4" w:rsidP="000679C4">
      <w:r w:rsidRPr="00926D4D">
        <w:t xml:space="preserve">Figure 7.3.2-1 depicts a procedure to describe how an ECSP management system can consume fault </w:t>
      </w:r>
      <w:r w:rsidR="00B045E9">
        <w:rPr>
          <w:rFonts w:hint="eastAsia"/>
          <w:lang w:eastAsia="zh-CN"/>
        </w:rPr>
        <w:t>management</w:t>
      </w:r>
      <w:r w:rsidRPr="00926D4D">
        <w:t>MnS to receive 5GC NF alarms.</w:t>
      </w:r>
    </w:p>
    <w:p w14:paraId="231174DA" w14:textId="0477FA51" w:rsidR="000679C4" w:rsidRPr="00926D4D" w:rsidRDefault="00B045E9" w:rsidP="00660CEB">
      <w:pPr>
        <w:pStyle w:val="TH"/>
      </w:pPr>
      <w:r>
        <w:rPr>
          <w:noProof/>
          <w:lang w:val="en-US" w:eastAsia="zh-CN"/>
        </w:rPr>
        <w:drawing>
          <wp:inline distT="0" distB="0" distL="0" distR="0" wp14:anchorId="5F7FBB22" wp14:editId="423AEA1B">
            <wp:extent cx="5382357" cy="2158888"/>
            <wp:effectExtent l="0" t="0" r="0" b="0"/>
            <wp:docPr id="7263702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65FB6F17" w:rsidR="000679C4" w:rsidRDefault="000679C4" w:rsidP="00660CEB">
      <w:pPr>
        <w:pStyle w:val="B10"/>
      </w:pPr>
      <w:r w:rsidRPr="00926D4D">
        <w:t>1. ECSP</w:t>
      </w:r>
      <w:bookmarkStart w:id="681" w:name="OLE_LINK421"/>
      <w:r w:rsidR="00B045E9" w:rsidRPr="00B045E9">
        <w:t xml:space="preserve"> </w:t>
      </w:r>
      <w:r w:rsidR="00B045E9">
        <w:t xml:space="preserve">sends a </w:t>
      </w:r>
      <w:r w:rsidR="00B045E9" w:rsidRPr="00E264DC">
        <w:t>createMOI</w:t>
      </w:r>
      <w:r w:rsidR="00B045E9" w:rsidRPr="00B5542C">
        <w:t xml:space="preserve"> request (see </w:t>
      </w:r>
      <w:r w:rsidR="00B045E9" w:rsidRPr="00E264DC">
        <w:t>createMOI</w:t>
      </w:r>
      <w:r w:rsidR="00B045E9" w:rsidRPr="00B5542C">
        <w:t xml:space="preserve"> operation defined in TS 28.532 [</w:t>
      </w:r>
      <w:r w:rsidR="00B045E9">
        <w:t>5</w:t>
      </w:r>
      <w:r w:rsidR="00B045E9" w:rsidRPr="00B5542C">
        <w:t>])</w:t>
      </w:r>
      <w:r w:rsidR="00B045E9">
        <w:t xml:space="preserve"> with </w:t>
      </w:r>
      <w:bookmarkStart w:id="682" w:name="OLE_LINK413"/>
      <w:bookmarkStart w:id="683" w:name="OLE_LINK22"/>
      <w:bookmarkStart w:id="684" w:name="OLE_LINK417"/>
      <w:r w:rsidR="00B045E9">
        <w:t>NtfSubscriptionControl</w:t>
      </w:r>
      <w:bookmarkEnd w:id="682"/>
      <w:bookmarkEnd w:id="683"/>
      <w:r w:rsidR="00B045E9">
        <w:t xml:space="preserve"> </w:t>
      </w:r>
      <w:bookmarkEnd w:id="684"/>
      <w:r w:rsidR="00B045E9">
        <w:t xml:space="preserve">IOC </w:t>
      </w:r>
      <w:r w:rsidR="00B045E9" w:rsidRPr="00926D4D">
        <w:t>(see TS 28.</w:t>
      </w:r>
      <w:r w:rsidR="00B045E9">
        <w:t>622</w:t>
      </w:r>
      <w:r w:rsidR="00B045E9" w:rsidRPr="00926D4D">
        <w:t xml:space="preserve"> [</w:t>
      </w:r>
      <w:r w:rsidR="00B045E9">
        <w:t>4</w:t>
      </w:r>
      <w:r w:rsidR="00B045E9" w:rsidRPr="00926D4D">
        <w:t>])</w:t>
      </w:r>
      <w:r w:rsidR="00B045E9">
        <w:t xml:space="preserve"> </w:t>
      </w:r>
      <w:bookmarkStart w:id="685" w:name="OLE_LINK214"/>
      <w:bookmarkEnd w:id="681"/>
      <w:r w:rsidR="00B045E9">
        <w:t xml:space="preserve">including </w:t>
      </w:r>
      <w:bookmarkStart w:id="686" w:name="OLE_LINK210"/>
      <w:r w:rsidR="00B045E9" w:rsidRPr="00E264DC">
        <w:t>notificationTypes</w:t>
      </w:r>
      <w:bookmarkEnd w:id="686"/>
      <w:r w:rsidR="00B045E9" w:rsidRPr="00E264DC">
        <w:t xml:space="preserve"> </w:t>
      </w:r>
      <w:bookmarkStart w:id="687" w:name="OLE_LINK422"/>
      <w:r w:rsidR="00B045E9" w:rsidRPr="00E264DC">
        <w:t>related to</w:t>
      </w:r>
      <w:bookmarkEnd w:id="687"/>
      <w:r w:rsidR="00B045E9" w:rsidRPr="00E264DC">
        <w:t xml:space="preserve"> </w:t>
      </w:r>
      <w:r w:rsidR="00B045E9">
        <w:t xml:space="preserve">the </w:t>
      </w:r>
      <w:r w:rsidR="00B045E9" w:rsidRPr="00E264DC">
        <w:t xml:space="preserve">fault management as defined in </w:t>
      </w:r>
      <w:r w:rsidR="00B045E9" w:rsidRPr="00926D4D">
        <w:t>TS 28</w:t>
      </w:r>
      <w:r w:rsidR="00B045E9">
        <w:t>.111 [20]</w:t>
      </w:r>
      <w:bookmarkEnd w:id="685"/>
      <w:r w:rsidRPr="00926D4D">
        <w:t xml:space="preserve"> to subscribe 5GC NFs (</w:t>
      </w:r>
      <w:r w:rsidRPr="00AB4B47">
        <w:t>i.e.,</w:t>
      </w:r>
      <w:r w:rsidRPr="00926D4D">
        <w:t xml:space="preserve"> UPF, PCF, NEF, SCEF) </w:t>
      </w:r>
      <w:r w:rsidR="00B045E9">
        <w:t xml:space="preserve">related </w:t>
      </w:r>
      <w:r w:rsidRPr="00926D4D">
        <w:t>alarms.</w:t>
      </w:r>
    </w:p>
    <w:p w14:paraId="16B6C44C" w14:textId="77777777" w:rsidR="00B045E9" w:rsidRDefault="00B045E9" w:rsidP="00B045E9">
      <w:pPr>
        <w:pStyle w:val="B10"/>
        <w:rPr>
          <w:lang w:eastAsia="zh-CN"/>
        </w:rPr>
      </w:pPr>
      <w:r>
        <w:t xml:space="preserve">2. </w:t>
      </w:r>
      <w:bookmarkStart w:id="688" w:name="OLE_LINK418"/>
      <w:r>
        <w:t>PLMN management system</w:t>
      </w:r>
      <w:bookmarkEnd w:id="688"/>
      <w:r>
        <w:t xml:space="preserve"> </w:t>
      </w:r>
      <w:r w:rsidRPr="00926D4D">
        <w:rPr>
          <w:lang w:eastAsia="zh-CN"/>
        </w:rPr>
        <w:t xml:space="preserve">creates the MOI for </w:t>
      </w:r>
      <w:bookmarkStart w:id="689" w:name="OLE_LINK419"/>
      <w:r>
        <w:t xml:space="preserve">NtfSubscriptionControl </w:t>
      </w:r>
      <w:bookmarkEnd w:id="689"/>
      <w:r w:rsidRPr="00926D4D">
        <w:rPr>
          <w:lang w:eastAsia="zh-CN"/>
        </w:rPr>
        <w:t>IOC.</w:t>
      </w:r>
    </w:p>
    <w:p w14:paraId="34E7F27F" w14:textId="5D52DFE7" w:rsidR="00B045E9" w:rsidRPr="00926D4D" w:rsidRDefault="00B045E9"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5DB653AB" w:rsidR="000679C4" w:rsidRPr="00926D4D" w:rsidRDefault="00B045E9" w:rsidP="00660CEB">
      <w:pPr>
        <w:pStyle w:val="B10"/>
      </w:pPr>
      <w:r>
        <w:t>4</w:t>
      </w:r>
      <w:r w:rsidR="000679C4" w:rsidRPr="00926D4D">
        <w:t>. PLMN management system detects the 5GC NF alarms.</w:t>
      </w:r>
    </w:p>
    <w:p w14:paraId="5F95FCC1" w14:textId="4C10FDB5" w:rsidR="000679C4" w:rsidRPr="00926D4D" w:rsidRDefault="00B045E9"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690" w:name="_Toc96612093"/>
      <w:bookmarkStart w:id="691" w:name="_Toc96936231"/>
      <w:bookmarkStart w:id="692" w:name="_Toc96936489"/>
      <w:bookmarkStart w:id="693" w:name="_Toc187401700"/>
      <w:r w:rsidRPr="00926D4D">
        <w:t>7.3.3</w:t>
      </w:r>
      <w:r w:rsidRPr="00926D4D">
        <w:tab/>
        <w:t>5GC NF issues resulted from EDN NF alarms</w:t>
      </w:r>
      <w:bookmarkEnd w:id="690"/>
      <w:bookmarkEnd w:id="691"/>
      <w:bookmarkEnd w:id="692"/>
      <w:bookmarkEnd w:id="693"/>
    </w:p>
    <w:p w14:paraId="7CDD1C19" w14:textId="42E1F95F"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045E9">
        <w:t>management</w:t>
      </w:r>
      <w:r w:rsidR="00B045E9" w:rsidRPr="00926D4D">
        <w:t xml:space="preserve"> </w:t>
      </w:r>
      <w:r w:rsidRPr="00926D4D">
        <w:t xml:space="preserve">MnS to receive EDN NF alarms. </w:t>
      </w:r>
    </w:p>
    <w:p w14:paraId="498BD628" w14:textId="5AEC14D6" w:rsidR="000679C4" w:rsidRPr="00926D4D" w:rsidRDefault="002B457B" w:rsidP="00660CEB">
      <w:pPr>
        <w:pStyle w:val="TH"/>
      </w:pPr>
      <w:r>
        <w:rPr>
          <w:noProof/>
          <w:lang w:val="en-US" w:eastAsia="zh-CN"/>
        </w:rPr>
        <w:drawing>
          <wp:inline distT="0" distB="0" distL="0" distR="0" wp14:anchorId="55C37AD7" wp14:editId="474C7DB8">
            <wp:extent cx="5464419" cy="2191804"/>
            <wp:effectExtent l="0" t="0" r="0" b="0"/>
            <wp:docPr id="18427847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5D130B96" w14:textId="3FA8E20C" w:rsidR="002B457B" w:rsidRDefault="000679C4" w:rsidP="002B457B">
      <w:pPr>
        <w:pStyle w:val="B10"/>
        <w:rPr>
          <w:lang w:eastAsia="zh-CN"/>
        </w:rPr>
      </w:pPr>
      <w:r w:rsidRPr="00926D4D">
        <w:t xml:space="preserve">1. </w:t>
      </w:r>
      <w:r w:rsidR="002B457B">
        <w:t>PLMN management system</w:t>
      </w:r>
      <w:r w:rsidR="002B457B" w:rsidRPr="00926D4D">
        <w:t xml:space="preserve"> </w:t>
      </w:r>
      <w:r w:rsidR="002B457B">
        <w:t xml:space="preserve">sends a </w:t>
      </w:r>
      <w:r w:rsidR="002B457B" w:rsidRPr="00E264DC">
        <w:t>createMOI</w:t>
      </w:r>
      <w:r w:rsidR="002B457B" w:rsidRPr="00B5542C">
        <w:t xml:space="preserve"> request (see </w:t>
      </w:r>
      <w:r w:rsidR="002B457B" w:rsidRPr="00E264DC">
        <w:t>createMOI</w:t>
      </w:r>
      <w:r w:rsidR="002B457B" w:rsidRPr="00B5542C">
        <w:t xml:space="preserve"> operation defined in TS 28.532 [</w:t>
      </w:r>
      <w:r w:rsidR="002B457B">
        <w:t>5</w:t>
      </w:r>
      <w:r w:rsidR="002B457B" w:rsidRPr="00B5542C">
        <w:t>])</w:t>
      </w:r>
      <w:r w:rsidR="002B457B">
        <w:t xml:space="preserve"> with NtfSubscriptionControl IOC </w:t>
      </w:r>
      <w:r w:rsidR="002B457B" w:rsidRPr="00926D4D">
        <w:t>(see TS 28.</w:t>
      </w:r>
      <w:r w:rsidR="002B457B">
        <w:t>622</w:t>
      </w:r>
      <w:r w:rsidR="002B457B" w:rsidRPr="00926D4D">
        <w:t xml:space="preserve"> [</w:t>
      </w:r>
      <w:r w:rsidR="002B457B">
        <w:t>4</w:t>
      </w:r>
      <w:r w:rsidR="002B457B" w:rsidRPr="00926D4D">
        <w:t>])</w:t>
      </w:r>
      <w:r w:rsidR="002B457B">
        <w:t xml:space="preserve"> including </w:t>
      </w:r>
      <w:r w:rsidR="002B457B" w:rsidRPr="005668BA">
        <w:rPr>
          <w:rFonts w:ascii="Arial" w:hAnsi="Arial" w:cs="Arial"/>
          <w:sz w:val="18"/>
          <w:szCs w:val="18"/>
          <w:lang w:eastAsia="zh-CN"/>
        </w:rPr>
        <w:t>notificationType</w:t>
      </w:r>
      <w:r w:rsidR="002B457B">
        <w:rPr>
          <w:rFonts w:ascii="Arial" w:hAnsi="Arial" w:cs="Arial"/>
          <w:sz w:val="18"/>
          <w:szCs w:val="18"/>
          <w:lang w:eastAsia="zh-CN"/>
        </w:rPr>
        <w:t xml:space="preserve">s </w:t>
      </w:r>
      <w:r w:rsidR="002B457B" w:rsidRPr="00E264DC">
        <w:t>related to</w:t>
      </w:r>
      <w:r w:rsidR="002B457B">
        <w:t xml:space="preserve"> </w:t>
      </w:r>
      <w:r w:rsidR="002B457B">
        <w:rPr>
          <w:rFonts w:ascii="Arial" w:hAnsi="Arial" w:cs="Arial"/>
          <w:sz w:val="18"/>
          <w:szCs w:val="18"/>
          <w:lang w:eastAsia="zh-CN"/>
        </w:rPr>
        <w:t xml:space="preserve">the fault management related notification as defined in </w:t>
      </w:r>
      <w:r w:rsidR="002B457B" w:rsidRPr="00926D4D">
        <w:t>TS 28</w:t>
      </w:r>
      <w:r w:rsidR="002B457B">
        <w:t xml:space="preserve">.111 [20] </w:t>
      </w:r>
      <w:r w:rsidRPr="00926D4D">
        <w:t xml:space="preserve"> to subscribe EDN NFs (</w:t>
      </w:r>
      <w:r w:rsidRPr="00AB4B47">
        <w:t>i.e.,</w:t>
      </w:r>
      <w:r w:rsidRPr="00926D4D">
        <w:t xml:space="preserve"> EAS, EES, ECS) </w:t>
      </w:r>
      <w:r w:rsidR="002B457B">
        <w:t xml:space="preserve">related </w:t>
      </w:r>
      <w:r w:rsidRPr="00926D4D">
        <w:t>alarms.</w:t>
      </w:r>
      <w:r w:rsidR="002B457B">
        <w:t xml:space="preserve">2. ECSP management system </w:t>
      </w:r>
      <w:r w:rsidR="002B457B" w:rsidRPr="00926D4D">
        <w:rPr>
          <w:lang w:eastAsia="zh-CN"/>
        </w:rPr>
        <w:t xml:space="preserve">creates the MOI for </w:t>
      </w:r>
      <w:r w:rsidR="002B457B">
        <w:t xml:space="preserve">NtfSubscriptionControl </w:t>
      </w:r>
      <w:r w:rsidR="002B457B" w:rsidRPr="00926D4D">
        <w:rPr>
          <w:lang w:eastAsia="zh-CN"/>
        </w:rPr>
        <w:t>IOC.</w:t>
      </w:r>
    </w:p>
    <w:p w14:paraId="3EB06C48" w14:textId="77777777" w:rsidR="002B457B" w:rsidRPr="00240A73" w:rsidRDefault="002B457B" w:rsidP="002B457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6247EFAD" w:rsidR="000679C4" w:rsidRPr="00926D4D" w:rsidRDefault="002B457B"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3B9401B8" w:rsidR="000679C4" w:rsidRPr="00926D4D" w:rsidRDefault="002B457B" w:rsidP="00660CEB">
      <w:pPr>
        <w:pStyle w:val="B10"/>
      </w:pPr>
      <w:r>
        <w:t>5</w:t>
      </w:r>
      <w:r w:rsidR="000679C4" w:rsidRPr="00926D4D">
        <w:t xml:space="preserve">. </w:t>
      </w:r>
      <w:r>
        <w:t>ESCP</w:t>
      </w:r>
      <w:r w:rsidRPr="00926D4D">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694" w:name="_Toc96612094"/>
      <w:bookmarkStart w:id="695" w:name="_Toc96936232"/>
      <w:bookmarkStart w:id="696" w:name="_Toc96936490"/>
      <w:bookmarkStart w:id="697" w:name="_Toc187401701"/>
      <w:r w:rsidRPr="00926D4D">
        <w:t>7.4</w:t>
      </w:r>
      <w:r w:rsidRPr="00926D4D">
        <w:tab/>
        <w:t>Provisioning</w:t>
      </w:r>
      <w:bookmarkEnd w:id="694"/>
      <w:bookmarkEnd w:id="695"/>
      <w:bookmarkEnd w:id="696"/>
      <w:bookmarkEnd w:id="697"/>
    </w:p>
    <w:p w14:paraId="12FB4692" w14:textId="1CF9E5E9" w:rsidR="005F2C87" w:rsidRPr="00926D4D" w:rsidRDefault="005F2C87" w:rsidP="00660CEB">
      <w:pPr>
        <w:pStyle w:val="Heading3"/>
      </w:pPr>
      <w:bookmarkStart w:id="698" w:name="_Toc96612095"/>
      <w:bookmarkStart w:id="699" w:name="_Toc96936233"/>
      <w:bookmarkStart w:id="700" w:name="_Toc96936491"/>
      <w:bookmarkStart w:id="701" w:name="_Toc187401702"/>
      <w:r w:rsidRPr="00926D4D">
        <w:t>7.4.1</w:t>
      </w:r>
      <w:r w:rsidRPr="00926D4D">
        <w:tab/>
        <w:t>Description</w:t>
      </w:r>
      <w:bookmarkEnd w:id="698"/>
      <w:bookmarkEnd w:id="699"/>
      <w:bookmarkEnd w:id="700"/>
      <w:bookmarkEnd w:id="701"/>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02" w:name="_Toc96612096"/>
      <w:bookmarkStart w:id="703" w:name="_Toc96936234"/>
      <w:bookmarkStart w:id="704" w:name="_Toc96936492"/>
      <w:bookmarkStart w:id="705" w:name="_Toc187401703"/>
      <w:r w:rsidRPr="00926D4D">
        <w:t>7.4.2</w:t>
      </w:r>
      <w:r w:rsidRPr="00926D4D">
        <w:tab/>
        <w:t>Configuration needed for EAS registration</w:t>
      </w:r>
      <w:bookmarkEnd w:id="702"/>
      <w:bookmarkEnd w:id="703"/>
      <w:bookmarkEnd w:id="704"/>
      <w:bookmarkEnd w:id="705"/>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25pt;height:96.9pt" o:ole="">
            <v:imagedata r:id="rId70" o:title=""/>
          </v:shape>
          <o:OLEObject Type="Embed" ProgID="Visio.Drawing.15" ShapeID="_x0000_i1055" DrawAspect="Content" ObjectID="_1798014362" r:id="rId71"/>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706" w:name="_Toc96612097"/>
      <w:bookmarkStart w:id="707" w:name="_Toc96936235"/>
      <w:bookmarkStart w:id="708" w:name="_Toc96936493"/>
      <w:bookmarkStart w:id="709" w:name="_Toc187401704"/>
      <w:r w:rsidRPr="00926D4D">
        <w:t>7.4.3</w:t>
      </w:r>
      <w:r w:rsidRPr="00926D4D">
        <w:tab/>
        <w:t>EDN NF 5GC connection provisioning</w:t>
      </w:r>
      <w:bookmarkEnd w:id="706"/>
      <w:bookmarkEnd w:id="707"/>
      <w:bookmarkEnd w:id="708"/>
      <w:bookmarkEnd w:id="709"/>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5.7pt;height:390.45pt" o:ole="">
            <v:imagedata r:id="rId72" o:title=""/>
          </v:shape>
          <o:OLEObject Type="Embed" ProgID="Visio.Drawing.15" ShapeID="_x0000_i1056" DrawAspect="Content" ObjectID="_1798014363" r:id="rId73"/>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10" w:name="_Toc96612098"/>
      <w:bookmarkStart w:id="711" w:name="_Toc96936236"/>
      <w:bookmarkStart w:id="712" w:name="_Toc96936494"/>
      <w:bookmarkStart w:id="713" w:name="_Toc187401705"/>
      <w:r w:rsidRPr="00926D4D">
        <w:t>7.4.4</w:t>
      </w:r>
      <w:r w:rsidRPr="00926D4D">
        <w:tab/>
        <w:t>EAS to connect to UPF</w:t>
      </w:r>
      <w:bookmarkEnd w:id="710"/>
      <w:bookmarkEnd w:id="711"/>
      <w:bookmarkEnd w:id="712"/>
      <w:bookmarkEnd w:id="713"/>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59.25pt;height:433.85pt" o:ole="">
            <v:imagedata r:id="rId74" o:title=""/>
          </v:shape>
          <o:OLEObject Type="Embed" ProgID="Visio.Drawing.15" ShapeID="_x0000_i1057" DrawAspect="Content" ObjectID="_1798014364" r:id="rId75"/>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14"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1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15"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1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1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1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17"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17"/>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18" w:name="_Toc146025899"/>
      <w:bookmarkStart w:id="719" w:name="_Toc187401706"/>
      <w:r w:rsidRPr="00926D4D">
        <w:t>7.</w:t>
      </w:r>
      <w:r>
        <w:t>5</w:t>
      </w:r>
      <w:r w:rsidRPr="00926D4D">
        <w:tab/>
      </w:r>
      <w:r>
        <w:t>Federation</w:t>
      </w:r>
      <w:r w:rsidRPr="00926D4D">
        <w:t xml:space="preserve"> management</w:t>
      </w:r>
      <w:bookmarkEnd w:id="718"/>
      <w:bookmarkEnd w:id="719"/>
    </w:p>
    <w:p w14:paraId="2673ABAE" w14:textId="74721511" w:rsidR="00153709" w:rsidRPr="00926D4D" w:rsidRDefault="00153709" w:rsidP="00153709">
      <w:pPr>
        <w:pStyle w:val="Heading3"/>
      </w:pPr>
      <w:bookmarkStart w:id="720" w:name="_Toc146025900"/>
      <w:bookmarkStart w:id="721" w:name="_Toc187401707"/>
      <w:r w:rsidRPr="00926D4D">
        <w:t>7.</w:t>
      </w:r>
      <w:r>
        <w:t>5</w:t>
      </w:r>
      <w:r w:rsidRPr="00926D4D">
        <w:t>.1</w:t>
      </w:r>
      <w:r w:rsidRPr="00926D4D">
        <w:tab/>
        <w:t>Description</w:t>
      </w:r>
      <w:bookmarkEnd w:id="720"/>
      <w:bookmarkEnd w:id="721"/>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22" w:name="_Toc146025901"/>
      <w:bookmarkStart w:id="723" w:name="_Toc187401708"/>
      <w:r w:rsidRPr="00926D4D">
        <w:t>7.</w:t>
      </w:r>
      <w:r>
        <w:t>5</w:t>
      </w:r>
      <w:r w:rsidRPr="00926D4D">
        <w:t>.2</w:t>
      </w:r>
      <w:r w:rsidRPr="00926D4D">
        <w:tab/>
      </w:r>
      <w:bookmarkEnd w:id="722"/>
      <w:r>
        <w:rPr>
          <w:rStyle w:val="Heading3Char"/>
        </w:rPr>
        <w:t>Edge Federation Establishment</w:t>
      </w:r>
      <w:bookmarkEnd w:id="723"/>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8" type="#_x0000_t75" style="width:442.15pt;height:542.3pt" o:ole="">
            <v:imagedata r:id="rId76" o:title=""/>
          </v:shape>
          <o:OLEObject Type="Embed" ProgID="Visio.Drawing.15" ShapeID="_x0000_i1058" DrawAspect="Content" ObjectID="_1798014365" r:id="rId77"/>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24" w:name="_Toc187401709"/>
      <w:r w:rsidRPr="00926D4D">
        <w:t>7.</w:t>
      </w:r>
      <w:r>
        <w:t>5</w:t>
      </w:r>
      <w:r w:rsidRPr="00926D4D">
        <w:t>.</w:t>
      </w:r>
      <w:r>
        <w:t>3</w:t>
      </w:r>
      <w:r w:rsidRPr="00926D4D">
        <w:tab/>
      </w:r>
      <w:r>
        <w:t>Federated EAS Deployment</w:t>
      </w:r>
      <w:bookmarkEnd w:id="724"/>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1.85pt;height:218.3pt" o:ole="">
            <v:imagedata r:id="rId78" o:title=""/>
          </v:shape>
          <o:OLEObject Type="Embed" ProgID="Visio.Drawing.15" ShapeID="_x0000_i1059" DrawAspect="Content" ObjectID="_1798014366" r:id="rId79"/>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25" w:name="_Toc187401710"/>
      <w:r w:rsidRPr="00926D4D">
        <w:lastRenderedPageBreak/>
        <w:t>7.</w:t>
      </w:r>
      <w:r>
        <w:t>5</w:t>
      </w:r>
      <w:r w:rsidRPr="00926D4D">
        <w:t>.</w:t>
      </w:r>
      <w:r>
        <w:t>4</w:t>
      </w:r>
      <w:r w:rsidRPr="00926D4D">
        <w:tab/>
      </w:r>
      <w:r>
        <w:t>Federated ECS Management</w:t>
      </w:r>
      <w:bookmarkEnd w:id="725"/>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0" type="#_x0000_t75" style="width:424.15pt;height:218.75pt" o:ole="">
            <v:imagedata r:id="rId80" o:title=""/>
          </v:shape>
          <o:OLEObject Type="Embed" ProgID="Visio.Drawing.15" ShapeID="_x0000_i1060" DrawAspect="Content" ObjectID="_1798014367" r:id="rId81"/>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1919B90C" w:rsidR="002636F3" w:rsidRPr="00347C7D" w:rsidRDefault="00364B64" w:rsidP="00364B64">
      <w:pPr>
        <w:pStyle w:val="B10"/>
        <w:rPr>
          <w:lang w:eastAsia="ja-JP"/>
        </w:rPr>
      </w:pPr>
      <w:r w:rsidRPr="00347C7D">
        <w:rPr>
          <w:lang w:eastAsia="ja-JP"/>
        </w:rPr>
        <w:t>1.</w:t>
      </w:r>
      <w:r w:rsidRPr="00347C7D">
        <w:rPr>
          <w:lang w:eastAsia="ja-JP"/>
        </w:rPr>
        <w:tab/>
      </w:r>
      <w:r w:rsidR="002636F3" w:rsidRPr="00347C7D">
        <w:rPr>
          <w:lang w:eastAsia="ja-JP"/>
        </w:rPr>
        <w:t xml:space="preserve">L-OP sends a createMOI request to P-OP in order to establish the federation relationship. </w:t>
      </w:r>
    </w:p>
    <w:p w14:paraId="5106C068" w14:textId="37E2F690" w:rsidR="002636F3" w:rsidRPr="00347C7D" w:rsidRDefault="00364B64" w:rsidP="00364B64">
      <w:pPr>
        <w:pStyle w:val="B10"/>
        <w:rPr>
          <w:lang w:eastAsia="ja-JP"/>
        </w:rPr>
      </w:pPr>
      <w:r w:rsidRPr="00347C7D">
        <w:rPr>
          <w:lang w:eastAsia="ja-JP"/>
        </w:rPr>
        <w:t>2.</w:t>
      </w:r>
      <w:r w:rsidRPr="00347C7D">
        <w:rPr>
          <w:lang w:eastAsia="ja-JP"/>
        </w:rPr>
        <w:tab/>
      </w:r>
      <w:r w:rsidR="002636F3" w:rsidRPr="00347C7D">
        <w:rPr>
          <w:lang w:eastAsia="ja-JP"/>
        </w:rPr>
        <w:t>P-OP creates the EdgeFederation MOI</w:t>
      </w:r>
      <w:r w:rsidR="002636F3">
        <w:rPr>
          <w:lang w:eastAsia="ja-JP"/>
        </w:rPr>
        <w:t>.</w:t>
      </w:r>
    </w:p>
    <w:p w14:paraId="0B104295" w14:textId="1B62C9C3" w:rsidR="002636F3" w:rsidRPr="00347C7D" w:rsidRDefault="00364B64" w:rsidP="00364B64">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273AF201" w:rsidR="002636F3" w:rsidRPr="00347C7D" w:rsidRDefault="00364B64" w:rsidP="00364B64">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FederatedECSInfo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726" w:name="_Toc96612099"/>
      <w:bookmarkStart w:id="727" w:name="_Toc96936237"/>
      <w:bookmarkStart w:id="728" w:name="_Toc96936495"/>
      <w:bookmarkStart w:id="729" w:name="_Toc187401711"/>
      <w:r w:rsidRPr="00926D4D">
        <w:t>8</w:t>
      </w:r>
      <w:r w:rsidR="00660CEB" w:rsidRPr="00926D4D">
        <w:tab/>
      </w:r>
      <w:r w:rsidRPr="00926D4D">
        <w:t>Management Service for Edge Computing</w:t>
      </w:r>
      <w:bookmarkEnd w:id="726"/>
      <w:bookmarkEnd w:id="727"/>
      <w:bookmarkEnd w:id="728"/>
      <w:bookmarkEnd w:id="729"/>
    </w:p>
    <w:p w14:paraId="47D86CB2" w14:textId="77777777" w:rsidR="00480D32" w:rsidRPr="00926D4D" w:rsidRDefault="00480D32" w:rsidP="00660CEB">
      <w:pPr>
        <w:pStyle w:val="Heading2"/>
      </w:pPr>
      <w:bookmarkStart w:id="730" w:name="_Toc96612100"/>
      <w:bookmarkStart w:id="731" w:name="_Toc96936238"/>
      <w:bookmarkStart w:id="732" w:name="_Toc96936496"/>
      <w:bookmarkStart w:id="733" w:name="_Toc187401712"/>
      <w:r w:rsidRPr="00926D4D">
        <w:t>8.1</w:t>
      </w:r>
      <w:r w:rsidRPr="00926D4D">
        <w:tab/>
        <w:t>Provisioning</w:t>
      </w:r>
      <w:bookmarkEnd w:id="730"/>
      <w:bookmarkEnd w:id="731"/>
      <w:bookmarkEnd w:id="732"/>
      <w:bookmarkEnd w:id="733"/>
    </w:p>
    <w:p w14:paraId="7EF6D73F" w14:textId="77777777" w:rsidR="008F40B6" w:rsidRPr="00926D4D" w:rsidRDefault="008F40B6" w:rsidP="00660CEB">
      <w:pPr>
        <w:pStyle w:val="Heading3"/>
      </w:pPr>
      <w:bookmarkStart w:id="734" w:name="_Toc96612101"/>
      <w:bookmarkStart w:id="735" w:name="_Toc96936239"/>
      <w:bookmarkStart w:id="736" w:name="_Toc96936497"/>
      <w:bookmarkStart w:id="737" w:name="_Toc187401713"/>
      <w:r w:rsidRPr="00926D4D">
        <w:t>8.1</w:t>
      </w:r>
      <w:r w:rsidRPr="00926D4D">
        <w:rPr>
          <w:rFonts w:hint="eastAsia"/>
        </w:rPr>
        <w:t>.</w:t>
      </w:r>
      <w:r w:rsidRPr="00926D4D">
        <w:t>1</w:t>
      </w:r>
      <w:r w:rsidRPr="00926D4D">
        <w:tab/>
        <w:t>Lifecycle management</w:t>
      </w:r>
      <w:bookmarkEnd w:id="734"/>
      <w:bookmarkEnd w:id="735"/>
      <w:bookmarkEnd w:id="736"/>
      <w:bookmarkEnd w:id="737"/>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38" w:name="_Toc96612102"/>
      <w:bookmarkStart w:id="739" w:name="_Toc96936240"/>
      <w:bookmarkStart w:id="740" w:name="_Toc96936498"/>
      <w:bookmarkStart w:id="741" w:name="_Toc187401714"/>
      <w:r w:rsidRPr="00926D4D">
        <w:t>8.</w:t>
      </w:r>
      <w:r w:rsidR="00E52550" w:rsidRPr="00926D4D">
        <w:t>2</w:t>
      </w:r>
      <w:r w:rsidRPr="00926D4D">
        <w:tab/>
        <w:t xml:space="preserve">Performance </w:t>
      </w:r>
      <w:bookmarkEnd w:id="738"/>
      <w:bookmarkEnd w:id="739"/>
      <w:bookmarkEnd w:id="740"/>
      <w:r w:rsidR="00CB4A5F">
        <w:t>a</w:t>
      </w:r>
      <w:r w:rsidR="00CB4A5F" w:rsidRPr="00926D4D">
        <w:t>ssurance</w:t>
      </w:r>
      <w:bookmarkEnd w:id="741"/>
    </w:p>
    <w:p w14:paraId="121F5404" w14:textId="77777777" w:rsidR="00E52550" w:rsidRPr="00926D4D" w:rsidRDefault="00E52550" w:rsidP="00660CEB">
      <w:pPr>
        <w:pStyle w:val="Heading3"/>
      </w:pPr>
      <w:bookmarkStart w:id="742" w:name="_Toc96612103"/>
      <w:bookmarkStart w:id="743" w:name="_Toc96936241"/>
      <w:bookmarkStart w:id="744" w:name="_Toc96936499"/>
      <w:bookmarkStart w:id="745" w:name="_Toc187401715"/>
      <w:r w:rsidRPr="00926D4D">
        <w:t>8.2.1</w:t>
      </w:r>
      <w:r w:rsidRPr="00926D4D">
        <w:tab/>
        <w:t>EAS performance assurance</w:t>
      </w:r>
      <w:bookmarkEnd w:id="742"/>
      <w:bookmarkEnd w:id="743"/>
      <w:bookmarkEnd w:id="744"/>
      <w:bookmarkEnd w:id="745"/>
    </w:p>
    <w:p w14:paraId="56E6D9B2" w14:textId="77777777" w:rsidR="00E52550" w:rsidRPr="00926D4D" w:rsidRDefault="00E52550" w:rsidP="00660CEB">
      <w:pPr>
        <w:pStyle w:val="Heading4"/>
      </w:pPr>
      <w:bookmarkStart w:id="746" w:name="_Toc96936242"/>
      <w:bookmarkStart w:id="747" w:name="_Toc96936500"/>
      <w:bookmarkStart w:id="748" w:name="_Toc187401716"/>
      <w:r w:rsidRPr="00926D4D">
        <w:t>8.2.1.1</w:t>
      </w:r>
      <w:r w:rsidRPr="00926D4D">
        <w:tab/>
        <w:t>MnS component type A</w:t>
      </w:r>
      <w:bookmarkEnd w:id="746"/>
      <w:bookmarkEnd w:id="747"/>
      <w:bookmarkEnd w:id="748"/>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49" w:name="_Toc96936243"/>
      <w:bookmarkStart w:id="750" w:name="_Toc96936501"/>
      <w:bookmarkStart w:id="751" w:name="_Toc187401717"/>
      <w:r w:rsidRPr="00926D4D">
        <w:t>8.2.1.2</w:t>
      </w:r>
      <w:r w:rsidRPr="00926D4D">
        <w:tab/>
        <w:t>MnS Component Type C definition</w:t>
      </w:r>
      <w:bookmarkEnd w:id="749"/>
      <w:bookmarkEnd w:id="750"/>
      <w:bookmarkEnd w:id="751"/>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52" w:name="_Toc96612104"/>
      <w:bookmarkStart w:id="753" w:name="_Toc96936244"/>
      <w:bookmarkStart w:id="754" w:name="_Toc96936502"/>
      <w:bookmarkStart w:id="755" w:name="_Toc187401718"/>
      <w:r w:rsidRPr="00926D4D">
        <w:t>8.2.2</w:t>
      </w:r>
      <w:r w:rsidRPr="00926D4D">
        <w:tab/>
        <w:t>ECS performance assurance</w:t>
      </w:r>
      <w:bookmarkEnd w:id="752"/>
      <w:bookmarkEnd w:id="753"/>
      <w:bookmarkEnd w:id="754"/>
      <w:bookmarkEnd w:id="755"/>
    </w:p>
    <w:p w14:paraId="4F38C14F" w14:textId="04B41A94" w:rsidR="00FF024C" w:rsidRPr="00926D4D" w:rsidRDefault="00FF024C" w:rsidP="00660CEB">
      <w:pPr>
        <w:pStyle w:val="Heading4"/>
      </w:pPr>
      <w:bookmarkStart w:id="756" w:name="_Toc96936245"/>
      <w:bookmarkStart w:id="757" w:name="_Toc96936503"/>
      <w:bookmarkStart w:id="758" w:name="_Toc187401719"/>
      <w:r w:rsidRPr="00926D4D">
        <w:t>8.2.2.1</w:t>
      </w:r>
      <w:r w:rsidRPr="00926D4D">
        <w:tab/>
        <w:t>MnS component type A</w:t>
      </w:r>
      <w:bookmarkEnd w:id="756"/>
      <w:bookmarkEnd w:id="757"/>
      <w:bookmarkEnd w:id="758"/>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59" w:name="_Toc96936246"/>
      <w:bookmarkStart w:id="760" w:name="_Toc96936504"/>
      <w:bookmarkStart w:id="761" w:name="_Toc187401720"/>
      <w:r w:rsidRPr="00926D4D">
        <w:t>8.2.2.2</w:t>
      </w:r>
      <w:r w:rsidRPr="00926D4D">
        <w:tab/>
        <w:t>MnS Component Type C definition</w:t>
      </w:r>
      <w:bookmarkEnd w:id="759"/>
      <w:bookmarkEnd w:id="760"/>
      <w:bookmarkEnd w:id="761"/>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62" w:name="_Toc96612105"/>
      <w:bookmarkStart w:id="763" w:name="_Toc96936247"/>
      <w:bookmarkStart w:id="764" w:name="_Toc96936505"/>
      <w:bookmarkStart w:id="765" w:name="_Toc187401721"/>
      <w:r w:rsidRPr="00926D4D">
        <w:lastRenderedPageBreak/>
        <w:t>8.2.</w:t>
      </w:r>
      <w:r w:rsidR="00071D5D" w:rsidRPr="00926D4D">
        <w:t>3</w:t>
      </w:r>
      <w:r w:rsidRPr="00926D4D">
        <w:tab/>
        <w:t>EES performance assurance</w:t>
      </w:r>
      <w:bookmarkEnd w:id="762"/>
      <w:bookmarkEnd w:id="763"/>
      <w:bookmarkEnd w:id="764"/>
      <w:bookmarkEnd w:id="765"/>
    </w:p>
    <w:p w14:paraId="4014F4B9" w14:textId="14099E9D" w:rsidR="00717B96" w:rsidRPr="00926D4D" w:rsidRDefault="00717B96" w:rsidP="00660CEB">
      <w:pPr>
        <w:pStyle w:val="Heading4"/>
      </w:pPr>
      <w:bookmarkStart w:id="766" w:name="_Toc96936248"/>
      <w:bookmarkStart w:id="767" w:name="_Toc96936506"/>
      <w:bookmarkStart w:id="768" w:name="_Toc187401722"/>
      <w:r w:rsidRPr="00926D4D">
        <w:t>8.2.</w:t>
      </w:r>
      <w:r w:rsidR="00071D5D" w:rsidRPr="00926D4D">
        <w:t>3</w:t>
      </w:r>
      <w:r w:rsidRPr="00926D4D">
        <w:t>.1</w:t>
      </w:r>
      <w:r w:rsidRPr="00926D4D">
        <w:tab/>
        <w:t>MnS component type A</w:t>
      </w:r>
      <w:bookmarkEnd w:id="766"/>
      <w:bookmarkEnd w:id="767"/>
      <w:bookmarkEnd w:id="768"/>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69" w:name="_Toc96936249"/>
      <w:bookmarkStart w:id="770" w:name="_Toc96936507"/>
      <w:bookmarkStart w:id="771" w:name="_Toc187401723"/>
      <w:r w:rsidRPr="00926D4D">
        <w:t>8.2.</w:t>
      </w:r>
      <w:r w:rsidR="00071D5D" w:rsidRPr="00926D4D">
        <w:t>3</w:t>
      </w:r>
      <w:r w:rsidRPr="00926D4D">
        <w:t>.2</w:t>
      </w:r>
      <w:r w:rsidRPr="00926D4D">
        <w:tab/>
        <w:t>MnS Component Type C definition</w:t>
      </w:r>
      <w:bookmarkEnd w:id="769"/>
      <w:bookmarkEnd w:id="770"/>
      <w:bookmarkEnd w:id="771"/>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772" w:name="_Toc187401724"/>
      <w:r>
        <w:rPr>
          <w:lang w:eastAsia="zh-CN"/>
        </w:rPr>
        <w:t>9</w:t>
      </w:r>
      <w:r>
        <w:tab/>
        <w:t>Stage 3 definitions</w:t>
      </w:r>
      <w:bookmarkEnd w:id="772"/>
    </w:p>
    <w:p w14:paraId="489AF4F1" w14:textId="683E76C4" w:rsidR="009D0C58" w:rsidRPr="00506640" w:rsidRDefault="009D0C58" w:rsidP="009D0C58">
      <w:pPr>
        <w:pStyle w:val="Heading2"/>
      </w:pPr>
      <w:bookmarkStart w:id="773" w:name="_Toc187401725"/>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773"/>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774" w:name="_Toc96612106"/>
      <w:bookmarkStart w:id="775" w:name="_Toc96936250"/>
      <w:bookmarkStart w:id="776" w:name="_Toc96936508"/>
      <w:r>
        <w:br w:type="page"/>
      </w:r>
    </w:p>
    <w:p w14:paraId="023D2017" w14:textId="5A96132B" w:rsidR="002B22CF" w:rsidRPr="00926D4D" w:rsidRDefault="00080512" w:rsidP="00660CEB">
      <w:pPr>
        <w:pStyle w:val="Heading8"/>
      </w:pPr>
      <w:bookmarkStart w:id="777" w:name="_Toc187401726"/>
      <w:r w:rsidRPr="00926D4D">
        <w:lastRenderedPageBreak/>
        <w:t>Annex A (normative):</w:t>
      </w:r>
      <w:r w:rsidR="006151DA" w:rsidRPr="00926D4D">
        <w:br/>
      </w:r>
      <w:r w:rsidR="002B22CF" w:rsidRPr="00926D4D">
        <w:t>OpenAPI definition of edge NRM</w:t>
      </w:r>
      <w:bookmarkEnd w:id="774"/>
      <w:bookmarkEnd w:id="775"/>
      <w:bookmarkEnd w:id="776"/>
      <w:bookmarkEnd w:id="777"/>
    </w:p>
    <w:p w14:paraId="175B60E0" w14:textId="4144EBEA" w:rsidR="002B22CF" w:rsidRPr="00926D4D" w:rsidRDefault="002B22CF" w:rsidP="00660CEB">
      <w:pPr>
        <w:pStyle w:val="Heading2"/>
      </w:pPr>
      <w:bookmarkStart w:id="778" w:name="_Toc96936251"/>
      <w:bookmarkStart w:id="779" w:name="_Toc96936509"/>
      <w:bookmarkStart w:id="780" w:name="_Toc96612107"/>
      <w:bookmarkStart w:id="781" w:name="_Toc187401727"/>
      <w:r w:rsidRPr="00926D4D">
        <w:t>A.1</w:t>
      </w:r>
      <w:r w:rsidRPr="00926D4D">
        <w:tab/>
        <w:t>General</w:t>
      </w:r>
      <w:bookmarkEnd w:id="778"/>
      <w:bookmarkEnd w:id="779"/>
      <w:bookmarkEnd w:id="781"/>
      <w:r w:rsidRPr="00926D4D">
        <w:t xml:space="preserve"> </w:t>
      </w:r>
      <w:bookmarkEnd w:id="78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0A38729A"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F02172">
        <w:t>8</w:t>
      </w:r>
      <w:r w:rsidRPr="00926D4D">
        <w:t>]</w:t>
      </w:r>
      <w:r w:rsidRPr="00926D4D">
        <w:rPr>
          <w:rFonts w:hint="eastAsia"/>
          <w:lang w:eastAsia="zh-CN"/>
        </w:rPr>
        <w:t>.</w:t>
      </w:r>
    </w:p>
    <w:p w14:paraId="7ADAE5EB" w14:textId="3A2D7388" w:rsidR="002B22CF" w:rsidRPr="00926D4D" w:rsidRDefault="002B22CF" w:rsidP="00660CEB">
      <w:pPr>
        <w:pStyle w:val="Heading2"/>
      </w:pPr>
      <w:bookmarkStart w:id="782" w:name="_Toc96612108"/>
      <w:bookmarkStart w:id="783" w:name="_Toc96936252"/>
      <w:bookmarkStart w:id="784" w:name="_Toc96936510"/>
      <w:bookmarkStart w:id="785" w:name="_Toc187401728"/>
      <w:r w:rsidRPr="00926D4D">
        <w:t>A.2</w:t>
      </w:r>
      <w:r w:rsidRPr="00926D4D">
        <w:tab/>
        <w:t>Solution Set (SS) definitions</w:t>
      </w:r>
      <w:bookmarkEnd w:id="782"/>
      <w:bookmarkEnd w:id="783"/>
      <w:bookmarkEnd w:id="784"/>
      <w:bookmarkEnd w:id="785"/>
    </w:p>
    <w:p w14:paraId="03EAFFCB" w14:textId="77777777" w:rsidR="00DC34DE" w:rsidRPr="00926D4D" w:rsidRDefault="00DC34DE" w:rsidP="00DC34DE">
      <w:pPr>
        <w:pStyle w:val="Heading3"/>
        <w:rPr>
          <w:rFonts w:eastAsia="Yu Gothic"/>
        </w:rPr>
      </w:pPr>
      <w:bookmarkStart w:id="786" w:name="_Toc96612109"/>
      <w:bookmarkStart w:id="787" w:name="_Toc96936253"/>
      <w:bookmarkStart w:id="788" w:name="_Toc96936511"/>
      <w:bookmarkStart w:id="789" w:name="_Toc130223449"/>
      <w:bookmarkStart w:id="790" w:name="_Toc187401729"/>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86"/>
      <w:bookmarkEnd w:id="787"/>
      <w:bookmarkEnd w:id="788"/>
      <w:bookmarkEnd w:id="789"/>
      <w:bookmarkEnd w:id="790"/>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91" w:name="_Toc105516643"/>
      <w:bookmarkStart w:id="792" w:name="_Toc187401730"/>
      <w:r w:rsidRPr="00802B99">
        <w:t>Annex B (normative):</w:t>
      </w:r>
      <w:r w:rsidRPr="00802B99">
        <w:br/>
      </w:r>
      <w:bookmarkEnd w:id="791"/>
      <w:r w:rsidRPr="00802B99">
        <w:t>Availability Zone</w:t>
      </w:r>
      <w:bookmarkEnd w:id="792"/>
    </w:p>
    <w:p w14:paraId="20776151" w14:textId="22D7B94E" w:rsidR="00C36E39" w:rsidRPr="00926D4D" w:rsidRDefault="006D3EBD" w:rsidP="00C36E39">
      <w:pPr>
        <w:pStyle w:val="Heading1"/>
      </w:pPr>
      <w:bookmarkStart w:id="793" w:name="_Toc105516644"/>
      <w:bookmarkStart w:id="794" w:name="_Toc187401731"/>
      <w:r>
        <w:t>B</w:t>
      </w:r>
      <w:r w:rsidR="00C36E39" w:rsidRPr="00926D4D">
        <w:t>.1</w:t>
      </w:r>
      <w:r w:rsidR="00C36E39" w:rsidRPr="00926D4D">
        <w:tab/>
        <w:t>General</w:t>
      </w:r>
      <w:bookmarkEnd w:id="793"/>
      <w:bookmarkEnd w:id="794"/>
      <w:r w:rsidR="00C36E39" w:rsidRPr="00926D4D">
        <w:t xml:space="preserve"> </w:t>
      </w:r>
    </w:p>
    <w:p w14:paraId="1EDD2A28" w14:textId="329128A8"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F02172">
        <w:rPr>
          <w:lang w:val="en-US" w:eastAsia="ja-JP"/>
        </w:rPr>
        <w:t xml:space="preserve">defined in </w:t>
      </w:r>
      <w:r w:rsidR="00F02172"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sidR="00F02172">
        <w:rPr>
          <w:lang w:val="en-US" w:eastAsia="ja-JP"/>
        </w:rPr>
        <w:t xml:space="preserve"> defined in </w:t>
      </w:r>
      <w:r w:rsidR="00F02172" w:rsidRPr="009726FF">
        <w:rPr>
          <w:lang w:eastAsia="zh-CN"/>
        </w:rPr>
        <w:t>GSMA OPG</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F02172">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95" w:name="_Toc187401732"/>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95"/>
    </w:p>
    <w:p w14:paraId="36F92356" w14:textId="77777777" w:rsidR="00C36E39" w:rsidRDefault="00C36E39" w:rsidP="00C36E39">
      <w:pPr>
        <w:keepNext/>
        <w:keepLines/>
      </w:pPr>
      <w:r>
        <w:t>The following figure shows the relation between AZ and EDN.</w:t>
      </w:r>
    </w:p>
    <w:bookmarkStart w:id="796" w:name="_MON_1740835867"/>
    <w:bookmarkEnd w:id="796"/>
    <w:p w14:paraId="0ECD5BE2" w14:textId="0AA7F38F" w:rsidR="00C36E39" w:rsidRDefault="006D3EBD" w:rsidP="006D3EBD">
      <w:pPr>
        <w:pStyle w:val="TH"/>
      </w:pPr>
      <w:r>
        <w:object w:dxaOrig="9026" w:dyaOrig="1231" w14:anchorId="21C9BFCF">
          <v:shape id="_x0000_i1061" type="#_x0000_t75" style="width:451.4pt;height:61.4pt" o:ole="">
            <v:imagedata r:id="rId82" o:title=""/>
          </v:shape>
          <o:OLEObject Type="Embed" ProgID="Word.Document.12" ShapeID="_x0000_i1061" DrawAspect="Content" ObjectID="_1798014368" r:id="rId83">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97" w:name="_Toc187401733"/>
      <w:r w:rsidRPr="00926D4D">
        <w:lastRenderedPageBreak/>
        <w:t xml:space="preserve">Annex </w:t>
      </w:r>
      <w:r>
        <w:t>C</w:t>
      </w:r>
      <w:r w:rsidRPr="00926D4D">
        <w:t xml:space="preserve"> (</w:t>
      </w:r>
      <w:r>
        <w:t>Informative</w:t>
      </w:r>
      <w:r w:rsidRPr="00926D4D">
        <w:t>):</w:t>
      </w:r>
      <w:r w:rsidRPr="00926D4D">
        <w:br/>
      </w:r>
      <w:r>
        <w:t>GSMA OP introduction and concept mapping</w:t>
      </w:r>
      <w:bookmarkEnd w:id="797"/>
    </w:p>
    <w:p w14:paraId="6FCCA705" w14:textId="05D17D0B"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F02172">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98" w:name="_MON_1740836113"/>
    <w:bookmarkEnd w:id="798"/>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2.3pt;height:215.55pt" o:ole="">
            <v:imagedata r:id="rId84" o:title=""/>
          </v:shape>
          <o:OLEObject Type="Embed" ProgID="Word.Document.12" ShapeID="_x0000_i1062" DrawAspect="Content" ObjectID="_1798014369" r:id="rId85">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799" w:name="_Toc106098554"/>
      <w:bookmarkStart w:id="800" w:name="_Toc155093567"/>
      <w:bookmarkStart w:id="801" w:name="_Toc187401734"/>
      <w:r w:rsidRPr="00F17505">
        <w:lastRenderedPageBreak/>
        <w:t xml:space="preserve">Annex </w:t>
      </w:r>
      <w:r>
        <w:t>D</w:t>
      </w:r>
      <w:r w:rsidRPr="00F17505">
        <w:t xml:space="preserve"> (informative):</w:t>
      </w:r>
      <w:r w:rsidRPr="00F17505">
        <w:br/>
        <w:t xml:space="preserve">PlantUML source code for </w:t>
      </w:r>
      <w:bookmarkEnd w:id="799"/>
      <w:bookmarkEnd w:id="800"/>
      <w:r>
        <w:t>procedure flows</w:t>
      </w:r>
      <w:bookmarkEnd w:id="801"/>
    </w:p>
    <w:p w14:paraId="48D656DF" w14:textId="7A906C85" w:rsidR="002F58BA" w:rsidRPr="00F17505" w:rsidRDefault="002F58BA" w:rsidP="002F58BA">
      <w:pPr>
        <w:pStyle w:val="Heading2"/>
      </w:pPr>
      <w:bookmarkStart w:id="802" w:name="_Toc106015916"/>
      <w:bookmarkStart w:id="803" w:name="_Toc106098555"/>
      <w:bookmarkStart w:id="804" w:name="_Toc155093568"/>
      <w:bookmarkStart w:id="805" w:name="_Toc187401735"/>
      <w:r>
        <w:t>D</w:t>
      </w:r>
      <w:r w:rsidRPr="00F17505">
        <w:t>.1</w:t>
      </w:r>
      <w:r w:rsidRPr="00F17505">
        <w:tab/>
        <w:t>General</w:t>
      </w:r>
      <w:bookmarkEnd w:id="802"/>
      <w:bookmarkEnd w:id="803"/>
      <w:bookmarkEnd w:id="804"/>
      <w:bookmarkEnd w:id="805"/>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806" w:name="_Toc106015917"/>
      <w:bookmarkStart w:id="807" w:name="_Toc106098556"/>
      <w:bookmarkStart w:id="808" w:name="_Toc155093569"/>
      <w:bookmarkStart w:id="809" w:name="_Toc187401736"/>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806"/>
      <w:bookmarkEnd w:id="807"/>
      <w:bookmarkEnd w:id="808"/>
      <w:r>
        <w:t>EAS resource reservation</w:t>
      </w:r>
      <w:bookmarkEnd w:id="809"/>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810" w:name="_Toc96612110"/>
      <w:bookmarkStart w:id="811" w:name="_Toc96936254"/>
      <w:bookmarkStart w:id="812" w:name="_Toc96936512"/>
      <w:bookmarkStart w:id="813" w:name="_Toc187401737"/>
      <w:r w:rsidRPr="00926D4D">
        <w:lastRenderedPageBreak/>
        <w:t xml:space="preserve">Annex </w:t>
      </w:r>
      <w:r w:rsidR="0000135A">
        <w:t>D</w:t>
      </w:r>
      <w:r w:rsidR="007F7040" w:rsidRPr="00926D4D">
        <w:t xml:space="preserve"> </w:t>
      </w:r>
      <w:r w:rsidRPr="00926D4D">
        <w:t>(informative):</w:t>
      </w:r>
      <w:r w:rsidRPr="00926D4D">
        <w:br/>
        <w:t>Change history</w:t>
      </w:r>
      <w:bookmarkEnd w:id="810"/>
      <w:bookmarkEnd w:id="811"/>
      <w:bookmarkEnd w:id="812"/>
      <w:bookmarkEnd w:id="8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c>
          <w:tcPr>
            <w:tcW w:w="800" w:type="dxa"/>
            <w:shd w:val="solid" w:color="FFFFFF" w:fill="auto"/>
          </w:tcPr>
          <w:p w14:paraId="1C244FCD" w14:textId="43F5B14F" w:rsidR="005C177C" w:rsidRDefault="005C177C" w:rsidP="004D7B88">
            <w:pPr>
              <w:pStyle w:val="TAC"/>
              <w:jc w:val="left"/>
              <w:rPr>
                <w:sz w:val="16"/>
                <w:szCs w:val="16"/>
              </w:rPr>
            </w:pPr>
            <w:r>
              <w:rPr>
                <w:sz w:val="16"/>
                <w:szCs w:val="16"/>
              </w:rPr>
              <w:t>2024-09</w:t>
            </w:r>
          </w:p>
        </w:tc>
        <w:tc>
          <w:tcPr>
            <w:tcW w:w="800" w:type="dxa"/>
            <w:shd w:val="solid" w:color="FFFFFF" w:fill="auto"/>
          </w:tcPr>
          <w:p w14:paraId="38163EB8" w14:textId="43A00362" w:rsidR="005C177C" w:rsidRDefault="005C177C" w:rsidP="004D7B88">
            <w:pPr>
              <w:pStyle w:val="TAC"/>
              <w:jc w:val="left"/>
              <w:rPr>
                <w:sz w:val="16"/>
                <w:szCs w:val="16"/>
              </w:rPr>
            </w:pPr>
            <w:r>
              <w:rPr>
                <w:sz w:val="16"/>
                <w:szCs w:val="16"/>
              </w:rPr>
              <w:t>SA#105</w:t>
            </w:r>
          </w:p>
        </w:tc>
        <w:tc>
          <w:tcPr>
            <w:tcW w:w="1094" w:type="dxa"/>
            <w:shd w:val="solid" w:color="FFFFFF" w:fill="auto"/>
          </w:tcPr>
          <w:p w14:paraId="4870EB1D" w14:textId="106847E3" w:rsidR="005C177C" w:rsidRPr="00814D55" w:rsidRDefault="005C177C" w:rsidP="004D7B88">
            <w:pPr>
              <w:pStyle w:val="TAC"/>
              <w:jc w:val="left"/>
              <w:rPr>
                <w:sz w:val="16"/>
                <w:szCs w:val="16"/>
              </w:rPr>
            </w:pPr>
            <w:r w:rsidRPr="005C177C">
              <w:rPr>
                <w:sz w:val="16"/>
                <w:szCs w:val="16"/>
              </w:rPr>
              <w:t>SP-241187</w:t>
            </w:r>
          </w:p>
        </w:tc>
        <w:tc>
          <w:tcPr>
            <w:tcW w:w="519" w:type="dxa"/>
            <w:shd w:val="solid" w:color="FFFFFF" w:fill="auto"/>
          </w:tcPr>
          <w:p w14:paraId="2EF8A24F" w14:textId="6CAE9EB7" w:rsidR="005C177C" w:rsidRDefault="005C177C" w:rsidP="004D7B88">
            <w:pPr>
              <w:pStyle w:val="TAL"/>
              <w:rPr>
                <w:sz w:val="16"/>
                <w:szCs w:val="16"/>
              </w:rPr>
            </w:pPr>
            <w:r>
              <w:rPr>
                <w:sz w:val="16"/>
                <w:szCs w:val="16"/>
              </w:rPr>
              <w:t>0080</w:t>
            </w:r>
          </w:p>
        </w:tc>
        <w:tc>
          <w:tcPr>
            <w:tcW w:w="425" w:type="dxa"/>
            <w:shd w:val="solid" w:color="FFFFFF" w:fill="auto"/>
          </w:tcPr>
          <w:p w14:paraId="13778452" w14:textId="020BC3B4" w:rsidR="005C177C" w:rsidRDefault="005C177C" w:rsidP="004D7B88">
            <w:pPr>
              <w:pStyle w:val="TAR"/>
              <w:jc w:val="left"/>
              <w:rPr>
                <w:sz w:val="16"/>
                <w:szCs w:val="16"/>
              </w:rPr>
            </w:pPr>
            <w:r>
              <w:rPr>
                <w:sz w:val="16"/>
                <w:szCs w:val="16"/>
              </w:rPr>
              <w:t>1</w:t>
            </w:r>
          </w:p>
        </w:tc>
        <w:tc>
          <w:tcPr>
            <w:tcW w:w="425" w:type="dxa"/>
            <w:shd w:val="solid" w:color="FFFFFF" w:fill="auto"/>
          </w:tcPr>
          <w:p w14:paraId="6B1C0C89" w14:textId="185F6F30" w:rsidR="005C177C" w:rsidRDefault="005C177C" w:rsidP="004D7B88">
            <w:pPr>
              <w:pStyle w:val="TAC"/>
              <w:jc w:val="left"/>
              <w:rPr>
                <w:sz w:val="16"/>
                <w:szCs w:val="16"/>
              </w:rPr>
            </w:pPr>
            <w:r>
              <w:rPr>
                <w:sz w:val="16"/>
                <w:szCs w:val="16"/>
              </w:rPr>
              <w:t>F</w:t>
            </w:r>
          </w:p>
        </w:tc>
        <w:tc>
          <w:tcPr>
            <w:tcW w:w="4868" w:type="dxa"/>
            <w:shd w:val="solid" w:color="FFFFFF" w:fill="auto"/>
          </w:tcPr>
          <w:p w14:paraId="2E19E04D" w14:textId="20395105" w:rsidR="005C177C" w:rsidRDefault="005C177C" w:rsidP="004D7B88">
            <w:pPr>
              <w:pStyle w:val="TAL"/>
              <w:rPr>
                <w:sz w:val="16"/>
                <w:szCs w:val="16"/>
              </w:rPr>
            </w:pPr>
            <w:r>
              <w:rPr>
                <w:sz w:val="16"/>
                <w:szCs w:val="16"/>
              </w:rPr>
              <w:t>Rel-18 CR TS 28.538 Correct RegistrationInfo and add stage 3</w:t>
            </w:r>
          </w:p>
        </w:tc>
        <w:tc>
          <w:tcPr>
            <w:tcW w:w="708" w:type="dxa"/>
            <w:shd w:val="solid" w:color="FFFFFF" w:fill="auto"/>
          </w:tcPr>
          <w:p w14:paraId="31BEBF9E" w14:textId="51E5E95C" w:rsidR="005C177C" w:rsidRDefault="005C177C" w:rsidP="004D7B88">
            <w:pPr>
              <w:pStyle w:val="TAC"/>
              <w:jc w:val="left"/>
              <w:rPr>
                <w:sz w:val="16"/>
                <w:szCs w:val="16"/>
              </w:rPr>
            </w:pPr>
            <w:r>
              <w:rPr>
                <w:sz w:val="16"/>
                <w:szCs w:val="16"/>
              </w:rPr>
              <w:t>18.8.0</w:t>
            </w:r>
          </w:p>
        </w:tc>
      </w:tr>
      <w:tr w:rsidR="003E54B2" w:rsidRPr="00926D4D" w14:paraId="055083DE" w14:textId="77777777" w:rsidTr="00782F75">
        <w:tc>
          <w:tcPr>
            <w:tcW w:w="800" w:type="dxa"/>
            <w:shd w:val="solid" w:color="FFFFFF" w:fill="auto"/>
          </w:tcPr>
          <w:p w14:paraId="687CDDE1" w14:textId="7CDF999C" w:rsidR="003E54B2" w:rsidRDefault="003E54B2" w:rsidP="004D7B88">
            <w:pPr>
              <w:pStyle w:val="TAC"/>
              <w:jc w:val="left"/>
              <w:rPr>
                <w:sz w:val="16"/>
                <w:szCs w:val="16"/>
              </w:rPr>
            </w:pPr>
            <w:r>
              <w:rPr>
                <w:sz w:val="16"/>
                <w:szCs w:val="16"/>
              </w:rPr>
              <w:t>2024-09</w:t>
            </w:r>
          </w:p>
        </w:tc>
        <w:tc>
          <w:tcPr>
            <w:tcW w:w="800" w:type="dxa"/>
            <w:shd w:val="solid" w:color="FFFFFF" w:fill="auto"/>
          </w:tcPr>
          <w:p w14:paraId="1958F781" w14:textId="2914FE31" w:rsidR="003E54B2" w:rsidRDefault="003E54B2" w:rsidP="004D7B88">
            <w:pPr>
              <w:pStyle w:val="TAC"/>
              <w:jc w:val="left"/>
              <w:rPr>
                <w:sz w:val="16"/>
                <w:szCs w:val="16"/>
              </w:rPr>
            </w:pPr>
            <w:r>
              <w:rPr>
                <w:sz w:val="16"/>
                <w:szCs w:val="16"/>
              </w:rPr>
              <w:t>SA#105</w:t>
            </w:r>
          </w:p>
        </w:tc>
        <w:tc>
          <w:tcPr>
            <w:tcW w:w="1094" w:type="dxa"/>
            <w:shd w:val="solid" w:color="FFFFFF" w:fill="auto"/>
          </w:tcPr>
          <w:p w14:paraId="051BBF86" w14:textId="771D55D1" w:rsidR="003E54B2" w:rsidRPr="005C177C" w:rsidRDefault="003E54B2" w:rsidP="004D7B88">
            <w:pPr>
              <w:pStyle w:val="TAC"/>
              <w:jc w:val="left"/>
              <w:rPr>
                <w:sz w:val="16"/>
                <w:szCs w:val="16"/>
              </w:rPr>
            </w:pPr>
            <w:r w:rsidRPr="003E54B2">
              <w:rPr>
                <w:sz w:val="16"/>
                <w:szCs w:val="16"/>
              </w:rPr>
              <w:t>SP-241187</w:t>
            </w:r>
          </w:p>
        </w:tc>
        <w:tc>
          <w:tcPr>
            <w:tcW w:w="519" w:type="dxa"/>
            <w:shd w:val="solid" w:color="FFFFFF" w:fill="auto"/>
          </w:tcPr>
          <w:p w14:paraId="148F18E0" w14:textId="256875D8" w:rsidR="003E54B2" w:rsidRDefault="003E54B2" w:rsidP="004D7B88">
            <w:pPr>
              <w:pStyle w:val="TAL"/>
              <w:rPr>
                <w:sz w:val="16"/>
                <w:szCs w:val="16"/>
              </w:rPr>
            </w:pPr>
            <w:r>
              <w:rPr>
                <w:sz w:val="16"/>
                <w:szCs w:val="16"/>
              </w:rPr>
              <w:t>0082</w:t>
            </w:r>
          </w:p>
        </w:tc>
        <w:tc>
          <w:tcPr>
            <w:tcW w:w="425" w:type="dxa"/>
            <w:shd w:val="solid" w:color="FFFFFF" w:fill="auto"/>
          </w:tcPr>
          <w:p w14:paraId="50BA0EC2" w14:textId="337DA35B" w:rsidR="003E54B2" w:rsidRDefault="003E54B2" w:rsidP="004D7B88">
            <w:pPr>
              <w:pStyle w:val="TAR"/>
              <w:jc w:val="left"/>
              <w:rPr>
                <w:sz w:val="16"/>
                <w:szCs w:val="16"/>
              </w:rPr>
            </w:pPr>
            <w:r>
              <w:rPr>
                <w:sz w:val="16"/>
                <w:szCs w:val="16"/>
              </w:rPr>
              <w:t>1</w:t>
            </w:r>
          </w:p>
        </w:tc>
        <w:tc>
          <w:tcPr>
            <w:tcW w:w="425" w:type="dxa"/>
            <w:shd w:val="solid" w:color="FFFFFF" w:fill="auto"/>
          </w:tcPr>
          <w:p w14:paraId="0CD509F6" w14:textId="75F0A343" w:rsidR="003E54B2" w:rsidRDefault="003E54B2" w:rsidP="004D7B88">
            <w:pPr>
              <w:pStyle w:val="TAC"/>
              <w:jc w:val="left"/>
              <w:rPr>
                <w:sz w:val="16"/>
                <w:szCs w:val="16"/>
              </w:rPr>
            </w:pPr>
            <w:r>
              <w:rPr>
                <w:sz w:val="16"/>
                <w:szCs w:val="16"/>
              </w:rPr>
              <w:t>F</w:t>
            </w:r>
          </w:p>
        </w:tc>
        <w:tc>
          <w:tcPr>
            <w:tcW w:w="4868" w:type="dxa"/>
            <w:shd w:val="solid" w:color="FFFFFF" w:fill="auto"/>
          </w:tcPr>
          <w:p w14:paraId="63EBE1E8" w14:textId="2BB42CF0" w:rsidR="003E54B2" w:rsidRDefault="003E54B2" w:rsidP="004D7B88">
            <w:pPr>
              <w:pStyle w:val="TAL"/>
              <w:rPr>
                <w:sz w:val="16"/>
                <w:szCs w:val="16"/>
              </w:rPr>
            </w:pPr>
            <w:r>
              <w:rPr>
                <w:sz w:val="16"/>
                <w:szCs w:val="16"/>
              </w:rPr>
              <w:t>Rel-18 CR 28.538 Fixing Dynamic EAS Instantiation</w:t>
            </w:r>
          </w:p>
        </w:tc>
        <w:tc>
          <w:tcPr>
            <w:tcW w:w="708" w:type="dxa"/>
            <w:shd w:val="solid" w:color="FFFFFF" w:fill="auto"/>
          </w:tcPr>
          <w:p w14:paraId="6B465C51" w14:textId="3A2CC6BC" w:rsidR="003E54B2" w:rsidRDefault="003E54B2" w:rsidP="004D7B88">
            <w:pPr>
              <w:pStyle w:val="TAC"/>
              <w:jc w:val="left"/>
              <w:rPr>
                <w:sz w:val="16"/>
                <w:szCs w:val="16"/>
              </w:rPr>
            </w:pPr>
            <w:r>
              <w:rPr>
                <w:sz w:val="16"/>
                <w:szCs w:val="16"/>
              </w:rPr>
              <w:t>18.8.0</w:t>
            </w:r>
          </w:p>
        </w:tc>
      </w:tr>
      <w:tr w:rsidR="006C6E09" w:rsidRPr="00926D4D" w14:paraId="0781BB24" w14:textId="77777777" w:rsidTr="00782F75">
        <w:tc>
          <w:tcPr>
            <w:tcW w:w="800" w:type="dxa"/>
            <w:shd w:val="solid" w:color="FFFFFF" w:fill="auto"/>
          </w:tcPr>
          <w:p w14:paraId="418BAD23" w14:textId="16F4F606" w:rsidR="006C6E09" w:rsidRDefault="006C6E09" w:rsidP="006C6E09">
            <w:pPr>
              <w:pStyle w:val="TAC"/>
              <w:jc w:val="left"/>
              <w:rPr>
                <w:sz w:val="16"/>
                <w:szCs w:val="16"/>
              </w:rPr>
            </w:pPr>
            <w:r>
              <w:rPr>
                <w:sz w:val="16"/>
                <w:szCs w:val="16"/>
              </w:rPr>
              <w:t>2024-12</w:t>
            </w:r>
          </w:p>
        </w:tc>
        <w:tc>
          <w:tcPr>
            <w:tcW w:w="800" w:type="dxa"/>
            <w:shd w:val="solid" w:color="FFFFFF" w:fill="auto"/>
          </w:tcPr>
          <w:p w14:paraId="267DFC32" w14:textId="4E8F0285" w:rsidR="006C6E09" w:rsidRDefault="006C6E09" w:rsidP="006C6E09">
            <w:pPr>
              <w:pStyle w:val="TAC"/>
              <w:jc w:val="left"/>
              <w:rPr>
                <w:sz w:val="16"/>
                <w:szCs w:val="16"/>
              </w:rPr>
            </w:pPr>
            <w:r>
              <w:rPr>
                <w:sz w:val="16"/>
                <w:szCs w:val="16"/>
              </w:rPr>
              <w:t>SA#106</w:t>
            </w:r>
          </w:p>
        </w:tc>
        <w:tc>
          <w:tcPr>
            <w:tcW w:w="1094" w:type="dxa"/>
            <w:shd w:val="solid" w:color="FFFFFF" w:fill="auto"/>
          </w:tcPr>
          <w:p w14:paraId="4A40D3E5" w14:textId="573AEAC4"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340DC7D7" w14:textId="5F6086F3" w:rsidR="006C6E09" w:rsidRDefault="006C6E09" w:rsidP="006C6E09">
            <w:pPr>
              <w:pStyle w:val="TAL"/>
              <w:rPr>
                <w:sz w:val="16"/>
                <w:szCs w:val="16"/>
              </w:rPr>
            </w:pPr>
            <w:r>
              <w:rPr>
                <w:sz w:val="16"/>
                <w:szCs w:val="16"/>
              </w:rPr>
              <w:t>0091</w:t>
            </w:r>
          </w:p>
        </w:tc>
        <w:tc>
          <w:tcPr>
            <w:tcW w:w="425" w:type="dxa"/>
            <w:shd w:val="solid" w:color="FFFFFF" w:fill="auto"/>
          </w:tcPr>
          <w:p w14:paraId="0FB8602B" w14:textId="152601EE" w:rsidR="006C6E09" w:rsidRDefault="006C6E09" w:rsidP="006C6E09">
            <w:pPr>
              <w:pStyle w:val="TAR"/>
              <w:jc w:val="left"/>
              <w:rPr>
                <w:sz w:val="16"/>
                <w:szCs w:val="16"/>
              </w:rPr>
            </w:pPr>
            <w:r>
              <w:rPr>
                <w:sz w:val="16"/>
                <w:szCs w:val="16"/>
              </w:rPr>
              <w:t>1</w:t>
            </w:r>
          </w:p>
        </w:tc>
        <w:tc>
          <w:tcPr>
            <w:tcW w:w="425" w:type="dxa"/>
            <w:shd w:val="solid" w:color="FFFFFF" w:fill="auto"/>
          </w:tcPr>
          <w:p w14:paraId="2F4E1C07" w14:textId="6E24BF48" w:rsidR="006C6E09" w:rsidRDefault="006C6E09" w:rsidP="006C6E09">
            <w:pPr>
              <w:pStyle w:val="TAC"/>
              <w:jc w:val="left"/>
              <w:rPr>
                <w:sz w:val="16"/>
                <w:szCs w:val="16"/>
              </w:rPr>
            </w:pPr>
            <w:r>
              <w:rPr>
                <w:sz w:val="16"/>
                <w:szCs w:val="16"/>
              </w:rPr>
              <w:t>A</w:t>
            </w:r>
          </w:p>
        </w:tc>
        <w:tc>
          <w:tcPr>
            <w:tcW w:w="4868" w:type="dxa"/>
            <w:shd w:val="solid" w:color="FFFFFF" w:fill="auto"/>
          </w:tcPr>
          <w:p w14:paraId="6295FA2E" w14:textId="12CB135D" w:rsidR="006C6E09" w:rsidRDefault="006C6E09" w:rsidP="006C6E09">
            <w:pPr>
              <w:pStyle w:val="TAL"/>
              <w:rPr>
                <w:sz w:val="16"/>
                <w:szCs w:val="16"/>
              </w:rPr>
            </w:pPr>
            <w:r>
              <w:rPr>
                <w:sz w:val="16"/>
                <w:szCs w:val="16"/>
              </w:rPr>
              <w:t>Rel-18 CR TS 28.538 Correct the description of attributes</w:t>
            </w:r>
          </w:p>
        </w:tc>
        <w:tc>
          <w:tcPr>
            <w:tcW w:w="708" w:type="dxa"/>
            <w:shd w:val="solid" w:color="FFFFFF" w:fill="auto"/>
          </w:tcPr>
          <w:p w14:paraId="2EAB950C" w14:textId="13B280F9" w:rsidR="006C6E09" w:rsidRDefault="006C6E09" w:rsidP="006C6E09">
            <w:pPr>
              <w:pStyle w:val="TAC"/>
              <w:jc w:val="left"/>
              <w:rPr>
                <w:sz w:val="16"/>
                <w:szCs w:val="16"/>
              </w:rPr>
            </w:pPr>
            <w:r>
              <w:rPr>
                <w:sz w:val="16"/>
                <w:szCs w:val="16"/>
              </w:rPr>
              <w:t>18.9.0</w:t>
            </w:r>
          </w:p>
        </w:tc>
      </w:tr>
      <w:tr w:rsidR="006C6E09" w:rsidRPr="00926D4D" w14:paraId="4E4E838A" w14:textId="77777777" w:rsidTr="00782F75">
        <w:tc>
          <w:tcPr>
            <w:tcW w:w="800" w:type="dxa"/>
            <w:shd w:val="solid" w:color="FFFFFF" w:fill="auto"/>
          </w:tcPr>
          <w:p w14:paraId="50C43297" w14:textId="35193753" w:rsidR="006C6E09" w:rsidRDefault="006C6E09" w:rsidP="006C6E09">
            <w:pPr>
              <w:pStyle w:val="TAC"/>
              <w:jc w:val="left"/>
              <w:rPr>
                <w:sz w:val="16"/>
                <w:szCs w:val="16"/>
              </w:rPr>
            </w:pPr>
            <w:r>
              <w:rPr>
                <w:sz w:val="16"/>
                <w:szCs w:val="16"/>
              </w:rPr>
              <w:t>2024-12</w:t>
            </w:r>
          </w:p>
        </w:tc>
        <w:tc>
          <w:tcPr>
            <w:tcW w:w="800" w:type="dxa"/>
            <w:shd w:val="solid" w:color="FFFFFF" w:fill="auto"/>
          </w:tcPr>
          <w:p w14:paraId="11D5987C" w14:textId="0C43E2C5" w:rsidR="006C6E09" w:rsidRDefault="006C6E09" w:rsidP="006C6E09">
            <w:pPr>
              <w:pStyle w:val="TAC"/>
              <w:jc w:val="left"/>
              <w:rPr>
                <w:sz w:val="16"/>
                <w:szCs w:val="16"/>
              </w:rPr>
            </w:pPr>
            <w:r>
              <w:rPr>
                <w:sz w:val="16"/>
                <w:szCs w:val="16"/>
              </w:rPr>
              <w:t>SA#106</w:t>
            </w:r>
          </w:p>
        </w:tc>
        <w:tc>
          <w:tcPr>
            <w:tcW w:w="1094" w:type="dxa"/>
            <w:shd w:val="solid" w:color="FFFFFF" w:fill="auto"/>
          </w:tcPr>
          <w:p w14:paraId="4A47876A" w14:textId="0A4D4563" w:rsidR="006C6E09" w:rsidRPr="003E54B2" w:rsidRDefault="006C6E09" w:rsidP="006C6E09">
            <w:pPr>
              <w:pStyle w:val="TAC"/>
              <w:jc w:val="left"/>
              <w:rPr>
                <w:sz w:val="16"/>
                <w:szCs w:val="16"/>
              </w:rPr>
            </w:pPr>
            <w:r w:rsidRPr="005E3F43">
              <w:rPr>
                <w:sz w:val="16"/>
                <w:szCs w:val="16"/>
              </w:rPr>
              <w:t>SP-241633</w:t>
            </w:r>
          </w:p>
        </w:tc>
        <w:tc>
          <w:tcPr>
            <w:tcW w:w="519" w:type="dxa"/>
            <w:shd w:val="solid" w:color="FFFFFF" w:fill="auto"/>
          </w:tcPr>
          <w:p w14:paraId="3522DA74" w14:textId="235F58F7" w:rsidR="006C6E09" w:rsidRDefault="006C6E09" w:rsidP="006C6E09">
            <w:pPr>
              <w:pStyle w:val="TAL"/>
              <w:rPr>
                <w:sz w:val="16"/>
                <w:szCs w:val="16"/>
              </w:rPr>
            </w:pPr>
            <w:r>
              <w:rPr>
                <w:sz w:val="16"/>
                <w:szCs w:val="16"/>
              </w:rPr>
              <w:t>0093</w:t>
            </w:r>
          </w:p>
        </w:tc>
        <w:tc>
          <w:tcPr>
            <w:tcW w:w="425" w:type="dxa"/>
            <w:shd w:val="solid" w:color="FFFFFF" w:fill="auto"/>
          </w:tcPr>
          <w:p w14:paraId="15237207" w14:textId="77777777" w:rsidR="006C6E09" w:rsidRDefault="006C6E09" w:rsidP="006C6E09">
            <w:pPr>
              <w:pStyle w:val="TAR"/>
              <w:jc w:val="left"/>
              <w:rPr>
                <w:sz w:val="16"/>
                <w:szCs w:val="16"/>
              </w:rPr>
            </w:pPr>
          </w:p>
        </w:tc>
        <w:tc>
          <w:tcPr>
            <w:tcW w:w="425" w:type="dxa"/>
            <w:shd w:val="solid" w:color="FFFFFF" w:fill="auto"/>
          </w:tcPr>
          <w:p w14:paraId="0BDA40E0" w14:textId="1BE4B474" w:rsidR="006C6E09" w:rsidRDefault="006C6E09" w:rsidP="006C6E09">
            <w:pPr>
              <w:pStyle w:val="TAC"/>
              <w:jc w:val="left"/>
              <w:rPr>
                <w:sz w:val="16"/>
                <w:szCs w:val="16"/>
              </w:rPr>
            </w:pPr>
            <w:r>
              <w:rPr>
                <w:sz w:val="16"/>
                <w:szCs w:val="16"/>
              </w:rPr>
              <w:t>F</w:t>
            </w:r>
          </w:p>
        </w:tc>
        <w:tc>
          <w:tcPr>
            <w:tcW w:w="4868" w:type="dxa"/>
            <w:shd w:val="solid" w:color="FFFFFF" w:fill="auto"/>
          </w:tcPr>
          <w:p w14:paraId="4EF78C0B" w14:textId="2FEB8CE0" w:rsidR="006C6E09" w:rsidRDefault="006C6E09" w:rsidP="006C6E09">
            <w:pPr>
              <w:pStyle w:val="TAL"/>
              <w:rPr>
                <w:sz w:val="16"/>
                <w:szCs w:val="16"/>
              </w:rPr>
            </w:pPr>
            <w:r>
              <w:rPr>
                <w:sz w:val="16"/>
                <w:szCs w:val="16"/>
              </w:rPr>
              <w:t>Rel-18 CR 28.538 CR implemention issue for reservationJobRef</w:t>
            </w:r>
          </w:p>
        </w:tc>
        <w:tc>
          <w:tcPr>
            <w:tcW w:w="708" w:type="dxa"/>
            <w:shd w:val="solid" w:color="FFFFFF" w:fill="auto"/>
          </w:tcPr>
          <w:p w14:paraId="09C46475" w14:textId="7A8832D5" w:rsidR="006C6E09" w:rsidRDefault="006C6E09" w:rsidP="006C6E09">
            <w:pPr>
              <w:pStyle w:val="TAC"/>
              <w:jc w:val="left"/>
              <w:rPr>
                <w:sz w:val="16"/>
                <w:szCs w:val="16"/>
              </w:rPr>
            </w:pPr>
            <w:r>
              <w:rPr>
                <w:sz w:val="16"/>
                <w:szCs w:val="16"/>
              </w:rPr>
              <w:t>18.9.0</w:t>
            </w:r>
          </w:p>
        </w:tc>
      </w:tr>
      <w:tr w:rsidR="006C6E09" w:rsidRPr="00926D4D" w14:paraId="594B9561" w14:textId="77777777" w:rsidTr="00782F75">
        <w:tc>
          <w:tcPr>
            <w:tcW w:w="800" w:type="dxa"/>
            <w:shd w:val="solid" w:color="FFFFFF" w:fill="auto"/>
          </w:tcPr>
          <w:p w14:paraId="1668FF3D" w14:textId="43AE9CA7" w:rsidR="006C6E09" w:rsidRDefault="006C6E09" w:rsidP="006C6E09">
            <w:pPr>
              <w:pStyle w:val="TAC"/>
              <w:jc w:val="left"/>
              <w:rPr>
                <w:sz w:val="16"/>
                <w:szCs w:val="16"/>
              </w:rPr>
            </w:pPr>
            <w:r>
              <w:rPr>
                <w:sz w:val="16"/>
                <w:szCs w:val="16"/>
              </w:rPr>
              <w:t>2024-12</w:t>
            </w:r>
          </w:p>
        </w:tc>
        <w:tc>
          <w:tcPr>
            <w:tcW w:w="800" w:type="dxa"/>
            <w:shd w:val="solid" w:color="FFFFFF" w:fill="auto"/>
          </w:tcPr>
          <w:p w14:paraId="55148DBE" w14:textId="1CBC9A85" w:rsidR="006C6E09" w:rsidRDefault="006C6E09" w:rsidP="006C6E09">
            <w:pPr>
              <w:pStyle w:val="TAC"/>
              <w:jc w:val="left"/>
              <w:rPr>
                <w:sz w:val="16"/>
                <w:szCs w:val="16"/>
              </w:rPr>
            </w:pPr>
            <w:r>
              <w:rPr>
                <w:sz w:val="16"/>
                <w:szCs w:val="16"/>
              </w:rPr>
              <w:t>SA#106</w:t>
            </w:r>
          </w:p>
        </w:tc>
        <w:tc>
          <w:tcPr>
            <w:tcW w:w="1094" w:type="dxa"/>
            <w:shd w:val="solid" w:color="FFFFFF" w:fill="auto"/>
          </w:tcPr>
          <w:p w14:paraId="108E8FE9" w14:textId="516BA049"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4833A7F9" w14:textId="0A80B0B8" w:rsidR="006C6E09" w:rsidRDefault="006C6E09" w:rsidP="006C6E09">
            <w:pPr>
              <w:pStyle w:val="TAL"/>
              <w:rPr>
                <w:sz w:val="16"/>
                <w:szCs w:val="16"/>
              </w:rPr>
            </w:pPr>
            <w:r>
              <w:rPr>
                <w:sz w:val="16"/>
                <w:szCs w:val="16"/>
              </w:rPr>
              <w:t>0099</w:t>
            </w:r>
          </w:p>
        </w:tc>
        <w:tc>
          <w:tcPr>
            <w:tcW w:w="425" w:type="dxa"/>
            <w:shd w:val="solid" w:color="FFFFFF" w:fill="auto"/>
          </w:tcPr>
          <w:p w14:paraId="00BFDC7E" w14:textId="77777777" w:rsidR="006C6E09" w:rsidRDefault="006C6E09" w:rsidP="006C6E09">
            <w:pPr>
              <w:pStyle w:val="TAR"/>
              <w:jc w:val="left"/>
              <w:rPr>
                <w:sz w:val="16"/>
                <w:szCs w:val="16"/>
              </w:rPr>
            </w:pPr>
          </w:p>
        </w:tc>
        <w:tc>
          <w:tcPr>
            <w:tcW w:w="425" w:type="dxa"/>
            <w:shd w:val="solid" w:color="FFFFFF" w:fill="auto"/>
          </w:tcPr>
          <w:p w14:paraId="5B7A89DD" w14:textId="06083281" w:rsidR="006C6E09" w:rsidRDefault="006C6E09" w:rsidP="006C6E09">
            <w:pPr>
              <w:pStyle w:val="TAC"/>
              <w:jc w:val="left"/>
              <w:rPr>
                <w:sz w:val="16"/>
                <w:szCs w:val="16"/>
              </w:rPr>
            </w:pPr>
            <w:r>
              <w:rPr>
                <w:sz w:val="16"/>
                <w:szCs w:val="16"/>
              </w:rPr>
              <w:t>F</w:t>
            </w:r>
          </w:p>
        </w:tc>
        <w:tc>
          <w:tcPr>
            <w:tcW w:w="4868" w:type="dxa"/>
            <w:shd w:val="solid" w:color="FFFFFF" w:fill="auto"/>
          </w:tcPr>
          <w:p w14:paraId="0707D70E" w14:textId="0386200F" w:rsidR="006C6E09" w:rsidRDefault="006C6E09" w:rsidP="006C6E09">
            <w:pPr>
              <w:pStyle w:val="TAL"/>
              <w:rPr>
                <w:sz w:val="16"/>
                <w:szCs w:val="16"/>
              </w:rPr>
            </w:pPr>
            <w:r>
              <w:rPr>
                <w:sz w:val="16"/>
                <w:szCs w:val="16"/>
              </w:rPr>
              <w:t>Rel-18 CR TS 28.538 correct type and multiplicity of availableEDNList</w:t>
            </w:r>
          </w:p>
        </w:tc>
        <w:tc>
          <w:tcPr>
            <w:tcW w:w="708" w:type="dxa"/>
            <w:shd w:val="solid" w:color="FFFFFF" w:fill="auto"/>
          </w:tcPr>
          <w:p w14:paraId="52D1E503" w14:textId="4B88A4D5" w:rsidR="006C6E09" w:rsidRDefault="006C6E09" w:rsidP="006C6E09">
            <w:pPr>
              <w:pStyle w:val="TAC"/>
              <w:jc w:val="left"/>
              <w:rPr>
                <w:sz w:val="16"/>
                <w:szCs w:val="16"/>
              </w:rPr>
            </w:pPr>
            <w:r>
              <w:rPr>
                <w:sz w:val="16"/>
                <w:szCs w:val="16"/>
              </w:rPr>
              <w:t>18.9.0</w:t>
            </w:r>
          </w:p>
        </w:tc>
      </w:tr>
      <w:tr w:rsidR="006C6E09" w:rsidRPr="00926D4D" w14:paraId="7E85C134" w14:textId="77777777" w:rsidTr="00782F75">
        <w:tc>
          <w:tcPr>
            <w:tcW w:w="800" w:type="dxa"/>
            <w:shd w:val="solid" w:color="FFFFFF" w:fill="auto"/>
          </w:tcPr>
          <w:p w14:paraId="7BE98AEF" w14:textId="6C51EDEF" w:rsidR="006C6E09" w:rsidRDefault="006C6E09" w:rsidP="006C6E09">
            <w:pPr>
              <w:pStyle w:val="TAC"/>
              <w:jc w:val="left"/>
              <w:rPr>
                <w:sz w:val="16"/>
                <w:szCs w:val="16"/>
              </w:rPr>
            </w:pPr>
            <w:r>
              <w:rPr>
                <w:sz w:val="16"/>
                <w:szCs w:val="16"/>
              </w:rPr>
              <w:t>2024-12</w:t>
            </w:r>
          </w:p>
        </w:tc>
        <w:tc>
          <w:tcPr>
            <w:tcW w:w="800" w:type="dxa"/>
            <w:shd w:val="solid" w:color="FFFFFF" w:fill="auto"/>
          </w:tcPr>
          <w:p w14:paraId="4983E83D" w14:textId="6757C832" w:rsidR="006C6E09" w:rsidRDefault="006C6E09" w:rsidP="006C6E09">
            <w:pPr>
              <w:pStyle w:val="TAC"/>
              <w:jc w:val="left"/>
              <w:rPr>
                <w:sz w:val="16"/>
                <w:szCs w:val="16"/>
              </w:rPr>
            </w:pPr>
            <w:r>
              <w:rPr>
                <w:sz w:val="16"/>
                <w:szCs w:val="16"/>
              </w:rPr>
              <w:t>SA#106</w:t>
            </w:r>
          </w:p>
        </w:tc>
        <w:tc>
          <w:tcPr>
            <w:tcW w:w="1094" w:type="dxa"/>
            <w:shd w:val="solid" w:color="FFFFFF" w:fill="auto"/>
          </w:tcPr>
          <w:p w14:paraId="647137E9" w14:textId="28F0E8A3"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667AD7FC" w14:textId="2DA81595" w:rsidR="006C6E09" w:rsidRDefault="006C6E09" w:rsidP="006C6E09">
            <w:pPr>
              <w:pStyle w:val="TAL"/>
              <w:rPr>
                <w:sz w:val="16"/>
                <w:szCs w:val="16"/>
              </w:rPr>
            </w:pPr>
            <w:r>
              <w:rPr>
                <w:sz w:val="16"/>
                <w:szCs w:val="16"/>
              </w:rPr>
              <w:t>0101</w:t>
            </w:r>
          </w:p>
        </w:tc>
        <w:tc>
          <w:tcPr>
            <w:tcW w:w="425" w:type="dxa"/>
            <w:shd w:val="solid" w:color="FFFFFF" w:fill="auto"/>
          </w:tcPr>
          <w:p w14:paraId="11BCBF6F" w14:textId="2450D2CB" w:rsidR="006C6E09" w:rsidRDefault="006C6E09" w:rsidP="006C6E09">
            <w:pPr>
              <w:pStyle w:val="TAR"/>
              <w:jc w:val="left"/>
              <w:rPr>
                <w:sz w:val="16"/>
                <w:szCs w:val="16"/>
              </w:rPr>
            </w:pPr>
            <w:r>
              <w:rPr>
                <w:sz w:val="16"/>
                <w:szCs w:val="16"/>
              </w:rPr>
              <w:t>1</w:t>
            </w:r>
          </w:p>
        </w:tc>
        <w:tc>
          <w:tcPr>
            <w:tcW w:w="425" w:type="dxa"/>
            <w:shd w:val="solid" w:color="FFFFFF" w:fill="auto"/>
          </w:tcPr>
          <w:p w14:paraId="1108B37C" w14:textId="4BB36B2B" w:rsidR="006C6E09" w:rsidRDefault="006C6E09" w:rsidP="006C6E09">
            <w:pPr>
              <w:pStyle w:val="TAC"/>
              <w:jc w:val="left"/>
              <w:rPr>
                <w:sz w:val="16"/>
                <w:szCs w:val="16"/>
              </w:rPr>
            </w:pPr>
            <w:r>
              <w:rPr>
                <w:sz w:val="16"/>
                <w:szCs w:val="16"/>
              </w:rPr>
              <w:t>F</w:t>
            </w:r>
          </w:p>
        </w:tc>
        <w:tc>
          <w:tcPr>
            <w:tcW w:w="4868" w:type="dxa"/>
            <w:shd w:val="solid" w:color="FFFFFF" w:fill="auto"/>
          </w:tcPr>
          <w:p w14:paraId="15DA4B54" w14:textId="3D233E04" w:rsidR="006C6E09" w:rsidRDefault="006C6E09" w:rsidP="006C6E09">
            <w:pPr>
              <w:pStyle w:val="TAL"/>
              <w:rPr>
                <w:sz w:val="16"/>
                <w:szCs w:val="16"/>
              </w:rPr>
            </w:pPr>
            <w:r>
              <w:rPr>
                <w:sz w:val="16"/>
                <w:szCs w:val="16"/>
              </w:rPr>
              <w:t>Rel-18 CR 28.538 update Fault management</w:t>
            </w:r>
          </w:p>
        </w:tc>
        <w:tc>
          <w:tcPr>
            <w:tcW w:w="708" w:type="dxa"/>
            <w:shd w:val="solid" w:color="FFFFFF" w:fill="auto"/>
          </w:tcPr>
          <w:p w14:paraId="7288A097" w14:textId="0C0F00CA" w:rsidR="006C6E09" w:rsidRDefault="006C6E09" w:rsidP="006C6E09">
            <w:pPr>
              <w:pStyle w:val="TAC"/>
              <w:jc w:val="left"/>
              <w:rPr>
                <w:sz w:val="16"/>
                <w:szCs w:val="16"/>
              </w:rPr>
            </w:pPr>
            <w:r>
              <w:rPr>
                <w:sz w:val="16"/>
                <w:szCs w:val="16"/>
              </w:rPr>
              <w:t>18.9.0</w:t>
            </w:r>
          </w:p>
        </w:tc>
      </w:tr>
    </w:tbl>
    <w:p w14:paraId="1912108F" w14:textId="77777777" w:rsidR="00CA64CF" w:rsidRPr="00926D4D" w:rsidRDefault="00CA64CF" w:rsidP="00CA64CF"/>
    <w:sectPr w:rsidR="00CA64CF" w:rsidRPr="00926D4D">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B18852" w14:textId="77777777" w:rsidR="00CA3708" w:rsidRDefault="00CA3708">
      <w:r>
        <w:separator/>
      </w:r>
    </w:p>
  </w:endnote>
  <w:endnote w:type="continuationSeparator" w:id="0">
    <w:p w14:paraId="708AB5A0" w14:textId="77777777" w:rsidR="00CA3708" w:rsidRDefault="00CA37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4B6D8" w14:textId="77777777" w:rsidR="00CA3708" w:rsidRDefault="00CA3708">
      <w:r>
        <w:separator/>
      </w:r>
    </w:p>
  </w:footnote>
  <w:footnote w:type="continuationSeparator" w:id="0">
    <w:p w14:paraId="492A97D1" w14:textId="77777777" w:rsidR="00CA3708" w:rsidRDefault="00CA37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2C77A6"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4E2">
      <w:rPr>
        <w:rFonts w:ascii="Arial" w:hAnsi="Arial" w:cs="Arial"/>
        <w:b/>
        <w:noProof/>
        <w:sz w:val="18"/>
        <w:szCs w:val="18"/>
      </w:rPr>
      <w:t>3GPP TS 28.538 V18.9.0 (2024-12)</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5A783183"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4E2">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tKwFAANwIzo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2AC4"/>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45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497F"/>
    <w:rsid w:val="00356555"/>
    <w:rsid w:val="00364B64"/>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5996"/>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7C"/>
    <w:rsid w:val="005C18D6"/>
    <w:rsid w:val="005C67D5"/>
    <w:rsid w:val="005D1F26"/>
    <w:rsid w:val="005D2E01"/>
    <w:rsid w:val="005D7526"/>
    <w:rsid w:val="005E11D6"/>
    <w:rsid w:val="005E136E"/>
    <w:rsid w:val="005E3AA4"/>
    <w:rsid w:val="005E3F43"/>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70F64"/>
    <w:rsid w:val="00681CD9"/>
    <w:rsid w:val="006831DF"/>
    <w:rsid w:val="00683ABC"/>
    <w:rsid w:val="0068466C"/>
    <w:rsid w:val="00686E36"/>
    <w:rsid w:val="006912E9"/>
    <w:rsid w:val="00691A4A"/>
    <w:rsid w:val="006A323F"/>
    <w:rsid w:val="006A7D35"/>
    <w:rsid w:val="006B30D0"/>
    <w:rsid w:val="006B7593"/>
    <w:rsid w:val="006C3D95"/>
    <w:rsid w:val="006C528B"/>
    <w:rsid w:val="006C5720"/>
    <w:rsid w:val="006C6E09"/>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3CEC"/>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2320"/>
    <w:rsid w:val="00865E4D"/>
    <w:rsid w:val="008727EC"/>
    <w:rsid w:val="008734E2"/>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5E9"/>
    <w:rsid w:val="00B04BDA"/>
    <w:rsid w:val="00B04D51"/>
    <w:rsid w:val="00B064E1"/>
    <w:rsid w:val="00B068C5"/>
    <w:rsid w:val="00B06E5D"/>
    <w:rsid w:val="00B1037E"/>
    <w:rsid w:val="00B11070"/>
    <w:rsid w:val="00B15449"/>
    <w:rsid w:val="00B20CBA"/>
    <w:rsid w:val="00B33E8C"/>
    <w:rsid w:val="00B40FC8"/>
    <w:rsid w:val="00B42DE7"/>
    <w:rsid w:val="00B47BC0"/>
    <w:rsid w:val="00B53FD6"/>
    <w:rsid w:val="00B63335"/>
    <w:rsid w:val="00B678FA"/>
    <w:rsid w:val="00B702D0"/>
    <w:rsid w:val="00B7428B"/>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0E2E"/>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708"/>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png"/><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6.emf"/><Relationship Id="rId79" Type="http://schemas.openxmlformats.org/officeDocument/2006/relationships/package" Target="embeddings/Microsoft_Visio_Drawing34.vsdx"/><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40.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png"/><Relationship Id="rId77"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Word_Document2.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32.vsdx"/><Relationship Id="rId83" Type="http://schemas.openxmlformats.org/officeDocument/2006/relationships/package" Target="embeddings/Microsoft_Word_Document1.doc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31.vsdx"/><Relationship Id="rId78" Type="http://schemas.openxmlformats.org/officeDocument/2006/relationships/image" Target="media/image38.emf"/><Relationship Id="rId81" Type="http://schemas.openxmlformats.org/officeDocument/2006/relationships/package" Target="embeddings/Microsoft_Visio_Drawing35.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90</Pages>
  <Words>25283</Words>
  <Characters>144117</Characters>
  <Application>Microsoft Office Word</Application>
  <DocSecurity>0</DocSecurity>
  <Lines>1200</Lines>
  <Paragraphs>338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169062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cp:revision>
  <cp:lastPrinted>2019-02-25T14:05:00Z</cp:lastPrinted>
  <dcterms:created xsi:type="dcterms:W3CDTF">2024-07-16T08:47:00Z</dcterms:created>
  <dcterms:modified xsi:type="dcterms:W3CDTF">2025-01-10T10:38:00Z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