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68709D92"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6F6E78">
              <w:t>9</w:t>
            </w:r>
            <w:r w:rsidRPr="00FC7E52">
              <w:t>.</w:t>
            </w:r>
            <w:bookmarkEnd w:id="3"/>
            <w:r w:rsidR="00FC7E52">
              <w:t>0</w:t>
            </w:r>
            <w:r w:rsidRPr="00FC7E52">
              <w:t xml:space="preserve"> </w:t>
            </w:r>
            <w:r w:rsidRPr="00FC7E52">
              <w:rPr>
                <w:sz w:val="32"/>
              </w:rPr>
              <w:t>(</w:t>
            </w:r>
            <w:bookmarkStart w:id="4" w:name="issueDate"/>
            <w:r w:rsidR="00FC7E52">
              <w:rPr>
                <w:sz w:val="32"/>
              </w:rPr>
              <w:t>20</w:t>
            </w:r>
            <w:r w:rsidR="006F6E78">
              <w:rPr>
                <w:sz w:val="32"/>
              </w:rPr>
              <w:t>25</w:t>
            </w:r>
            <w:r w:rsidRPr="00FC7E52">
              <w:rPr>
                <w:sz w:val="32"/>
              </w:rPr>
              <w:t>-</w:t>
            </w:r>
            <w:bookmarkEnd w:id="4"/>
            <w:r w:rsidR="00C87324">
              <w:rPr>
                <w:sz w:val="32"/>
              </w:rPr>
              <w:t>0</w:t>
            </w:r>
            <w:r w:rsidR="006F6E78">
              <w:rPr>
                <w:sz w:val="32"/>
              </w:rPr>
              <w:t>1</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5pt" o:ole="">
                  <v:imagedata r:id="rId9" o:title=""/>
                </v:shape>
                <o:OLEObject Type="Embed" ProgID="Word.Picture.8" ShapeID="_x0000_i1025" DrawAspect="Content" ObjectID="_1797276818"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5pt;height:75pt" o:ole="">
                  <v:imagedata r:id="rId11" o:title=""/>
                </v:shape>
                <o:OLEObject Type="Embed" ProgID="Word.Picture.8" ShapeID="_x0000_i1026" DrawAspect="Content" ObjectID="_1797276819"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3E548410"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6F6E78">
              <w:rPr>
                <w:noProof/>
                <w:sz w:val="18"/>
              </w:rPr>
              <w:t>5</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t>Contents</w:t>
      </w:r>
    </w:p>
    <w:p w14:paraId="148681B9" w14:textId="6FC42D39" w:rsidR="009B025D"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fldLock="1"/>
      </w:r>
      <w:r w:rsidRPr="00FC7E52">
        <w:instrText xml:space="preserve"> TOC \o "1-9" </w:instrText>
      </w:r>
      <w:r w:rsidRPr="00FC7E52">
        <w:fldChar w:fldCharType="separate"/>
      </w:r>
      <w:r w:rsidR="009B025D">
        <w:rPr>
          <w:noProof/>
        </w:rPr>
        <w:t>Foreword</w:t>
      </w:r>
      <w:r w:rsidR="009B025D">
        <w:rPr>
          <w:noProof/>
        </w:rPr>
        <w:tab/>
      </w:r>
      <w:r w:rsidR="009B025D">
        <w:rPr>
          <w:noProof/>
        </w:rPr>
        <w:fldChar w:fldCharType="begin" w:fldLock="1"/>
      </w:r>
      <w:r w:rsidR="009B025D">
        <w:rPr>
          <w:noProof/>
        </w:rPr>
        <w:instrText xml:space="preserve"> PAGEREF _Toc186663610 \h </w:instrText>
      </w:r>
      <w:r w:rsidR="009B025D">
        <w:rPr>
          <w:noProof/>
        </w:rPr>
      </w:r>
      <w:r w:rsidR="009B025D">
        <w:rPr>
          <w:noProof/>
        </w:rPr>
        <w:fldChar w:fldCharType="separate"/>
      </w:r>
      <w:r w:rsidR="009B025D">
        <w:rPr>
          <w:noProof/>
        </w:rPr>
        <w:t>18</w:t>
      </w:r>
      <w:r w:rsidR="009B025D">
        <w:rPr>
          <w:noProof/>
        </w:rPr>
        <w:fldChar w:fldCharType="end"/>
      </w:r>
    </w:p>
    <w:p w14:paraId="072B512E" w14:textId="35307D4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_Toc186663611 \h </w:instrText>
      </w:r>
      <w:r>
        <w:rPr>
          <w:noProof/>
        </w:rPr>
      </w:r>
      <w:r>
        <w:rPr>
          <w:noProof/>
        </w:rPr>
        <w:fldChar w:fldCharType="separate"/>
      </w:r>
      <w:r>
        <w:rPr>
          <w:noProof/>
        </w:rPr>
        <w:t>18</w:t>
      </w:r>
      <w:r>
        <w:rPr>
          <w:noProof/>
        </w:rPr>
        <w:fldChar w:fldCharType="end"/>
      </w:r>
    </w:p>
    <w:p w14:paraId="23D60351" w14:textId="44D1A706"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_Toc186663612 \h </w:instrText>
      </w:r>
      <w:r>
        <w:rPr>
          <w:noProof/>
        </w:rPr>
      </w:r>
      <w:r>
        <w:rPr>
          <w:noProof/>
        </w:rPr>
        <w:fldChar w:fldCharType="separate"/>
      </w:r>
      <w:r>
        <w:rPr>
          <w:noProof/>
        </w:rPr>
        <w:t>19</w:t>
      </w:r>
      <w:r>
        <w:rPr>
          <w:noProof/>
        </w:rPr>
        <w:fldChar w:fldCharType="end"/>
      </w:r>
    </w:p>
    <w:p w14:paraId="6449F757" w14:textId="455A1E6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_Toc186663613 \h </w:instrText>
      </w:r>
      <w:r>
        <w:rPr>
          <w:noProof/>
        </w:rPr>
      </w:r>
      <w:r>
        <w:rPr>
          <w:noProof/>
        </w:rPr>
        <w:fldChar w:fldCharType="separate"/>
      </w:r>
      <w:r>
        <w:rPr>
          <w:noProof/>
        </w:rPr>
        <w:t>19</w:t>
      </w:r>
      <w:r>
        <w:rPr>
          <w:noProof/>
        </w:rPr>
        <w:fldChar w:fldCharType="end"/>
      </w:r>
    </w:p>
    <w:p w14:paraId="04A2B84C" w14:textId="2C8A550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_Toc186663614 \h </w:instrText>
      </w:r>
      <w:r>
        <w:rPr>
          <w:noProof/>
        </w:rPr>
      </w:r>
      <w:r>
        <w:rPr>
          <w:noProof/>
        </w:rPr>
        <w:fldChar w:fldCharType="separate"/>
      </w:r>
      <w:r>
        <w:rPr>
          <w:noProof/>
        </w:rPr>
        <w:t>27</w:t>
      </w:r>
      <w:r>
        <w:rPr>
          <w:noProof/>
        </w:rPr>
        <w:fldChar w:fldCharType="end"/>
      </w:r>
    </w:p>
    <w:p w14:paraId="71850077" w14:textId="4F13ED7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_Toc186663615 \h </w:instrText>
      </w:r>
      <w:r>
        <w:rPr>
          <w:noProof/>
        </w:rPr>
      </w:r>
      <w:r>
        <w:rPr>
          <w:noProof/>
        </w:rPr>
        <w:fldChar w:fldCharType="separate"/>
      </w:r>
      <w:r>
        <w:rPr>
          <w:noProof/>
        </w:rPr>
        <w:t>27</w:t>
      </w:r>
      <w:r>
        <w:rPr>
          <w:noProof/>
        </w:rPr>
        <w:fldChar w:fldCharType="end"/>
      </w:r>
    </w:p>
    <w:p w14:paraId="166FD2AA" w14:textId="6DA62DB4"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_Toc186663616 \h </w:instrText>
      </w:r>
      <w:r>
        <w:rPr>
          <w:noProof/>
        </w:rPr>
      </w:r>
      <w:r>
        <w:rPr>
          <w:noProof/>
        </w:rPr>
        <w:fldChar w:fldCharType="separate"/>
      </w:r>
      <w:r>
        <w:rPr>
          <w:noProof/>
        </w:rPr>
        <w:t>29</w:t>
      </w:r>
      <w:r>
        <w:rPr>
          <w:noProof/>
        </w:rPr>
        <w:fldChar w:fldCharType="end"/>
      </w:r>
    </w:p>
    <w:p w14:paraId="5AF179EE" w14:textId="5172EC4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fldLock="1"/>
      </w:r>
      <w:r>
        <w:rPr>
          <w:noProof/>
        </w:rPr>
        <w:instrText xml:space="preserve"> PAGEREF _Toc186663617 \h </w:instrText>
      </w:r>
      <w:r>
        <w:rPr>
          <w:noProof/>
        </w:rPr>
      </w:r>
      <w:r>
        <w:rPr>
          <w:noProof/>
        </w:rPr>
        <w:fldChar w:fldCharType="separate"/>
      </w:r>
      <w:r>
        <w:rPr>
          <w:noProof/>
        </w:rPr>
        <w:t>31</w:t>
      </w:r>
      <w:r>
        <w:rPr>
          <w:noProof/>
        </w:rPr>
        <w:fldChar w:fldCharType="end"/>
      </w:r>
    </w:p>
    <w:p w14:paraId="7CDF85CF" w14:textId="3BC8B86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fldLock="1"/>
      </w:r>
      <w:r>
        <w:rPr>
          <w:noProof/>
        </w:rPr>
        <w:instrText xml:space="preserve"> PAGEREF _Toc186663618 \h </w:instrText>
      </w:r>
      <w:r>
        <w:rPr>
          <w:noProof/>
        </w:rPr>
      </w:r>
      <w:r>
        <w:rPr>
          <w:noProof/>
        </w:rPr>
        <w:fldChar w:fldCharType="separate"/>
      </w:r>
      <w:r>
        <w:rPr>
          <w:noProof/>
        </w:rPr>
        <w:t>31</w:t>
      </w:r>
      <w:r>
        <w:rPr>
          <w:noProof/>
        </w:rPr>
        <w:fldChar w:fldCharType="end"/>
      </w:r>
    </w:p>
    <w:p w14:paraId="261D5B0D" w14:textId="743D357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fldLock="1"/>
      </w:r>
      <w:r>
        <w:rPr>
          <w:noProof/>
        </w:rPr>
        <w:instrText xml:space="preserve"> PAGEREF _Toc186663619 \h </w:instrText>
      </w:r>
      <w:r>
        <w:rPr>
          <w:noProof/>
        </w:rPr>
      </w:r>
      <w:r>
        <w:rPr>
          <w:noProof/>
        </w:rPr>
        <w:fldChar w:fldCharType="separate"/>
      </w:r>
      <w:r>
        <w:rPr>
          <w:noProof/>
        </w:rPr>
        <w:t>32</w:t>
      </w:r>
      <w:r>
        <w:rPr>
          <w:noProof/>
        </w:rPr>
        <w:fldChar w:fldCharType="end"/>
      </w:r>
    </w:p>
    <w:p w14:paraId="4F3AB725" w14:textId="57E9A86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fldLock="1"/>
      </w:r>
      <w:r>
        <w:rPr>
          <w:noProof/>
        </w:rPr>
        <w:instrText xml:space="preserve"> PAGEREF _Toc186663620 \h </w:instrText>
      </w:r>
      <w:r>
        <w:rPr>
          <w:noProof/>
        </w:rPr>
      </w:r>
      <w:r>
        <w:rPr>
          <w:noProof/>
        </w:rPr>
        <w:fldChar w:fldCharType="separate"/>
      </w:r>
      <w:r>
        <w:rPr>
          <w:noProof/>
        </w:rPr>
        <w:t>34</w:t>
      </w:r>
      <w:r>
        <w:rPr>
          <w:noProof/>
        </w:rPr>
        <w:fldChar w:fldCharType="end"/>
      </w:r>
    </w:p>
    <w:p w14:paraId="1A90F3D7" w14:textId="1F87971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_Toc186663621 \h </w:instrText>
      </w:r>
      <w:r>
        <w:rPr>
          <w:noProof/>
        </w:rPr>
      </w:r>
      <w:r>
        <w:rPr>
          <w:noProof/>
        </w:rPr>
        <w:fldChar w:fldCharType="separate"/>
      </w:r>
      <w:r>
        <w:rPr>
          <w:noProof/>
        </w:rPr>
        <w:t>34</w:t>
      </w:r>
      <w:r>
        <w:rPr>
          <w:noProof/>
        </w:rPr>
        <w:fldChar w:fldCharType="end"/>
      </w:r>
    </w:p>
    <w:p w14:paraId="45E73A13" w14:textId="7078A8C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fldLock="1"/>
      </w:r>
      <w:r>
        <w:rPr>
          <w:noProof/>
        </w:rPr>
        <w:instrText xml:space="preserve"> PAGEREF _Toc186663622 \h </w:instrText>
      </w:r>
      <w:r>
        <w:rPr>
          <w:noProof/>
        </w:rPr>
      </w:r>
      <w:r>
        <w:rPr>
          <w:noProof/>
        </w:rPr>
        <w:fldChar w:fldCharType="separate"/>
      </w:r>
      <w:r>
        <w:rPr>
          <w:noProof/>
        </w:rPr>
        <w:t>34</w:t>
      </w:r>
      <w:r>
        <w:rPr>
          <w:noProof/>
        </w:rPr>
        <w:fldChar w:fldCharType="end"/>
      </w:r>
    </w:p>
    <w:p w14:paraId="52ABC2DE" w14:textId="3F712B54"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fldLock="1"/>
      </w:r>
      <w:r>
        <w:rPr>
          <w:noProof/>
        </w:rPr>
        <w:instrText xml:space="preserve"> PAGEREF _Toc186663623 \h </w:instrText>
      </w:r>
      <w:r>
        <w:rPr>
          <w:noProof/>
        </w:rPr>
      </w:r>
      <w:r>
        <w:rPr>
          <w:noProof/>
        </w:rPr>
        <w:fldChar w:fldCharType="separate"/>
      </w:r>
      <w:r>
        <w:rPr>
          <w:noProof/>
        </w:rPr>
        <w:t>35</w:t>
      </w:r>
      <w:r>
        <w:rPr>
          <w:noProof/>
        </w:rPr>
        <w:fldChar w:fldCharType="end"/>
      </w:r>
    </w:p>
    <w:p w14:paraId="225FA1EE" w14:textId="6A7E29C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_Toc186663624 \h </w:instrText>
      </w:r>
      <w:r>
        <w:rPr>
          <w:noProof/>
        </w:rPr>
      </w:r>
      <w:r>
        <w:rPr>
          <w:noProof/>
        </w:rPr>
        <w:fldChar w:fldCharType="separate"/>
      </w:r>
      <w:r>
        <w:rPr>
          <w:noProof/>
        </w:rPr>
        <w:t>35</w:t>
      </w:r>
      <w:r>
        <w:rPr>
          <w:noProof/>
        </w:rPr>
        <w:fldChar w:fldCharType="end"/>
      </w:r>
    </w:p>
    <w:p w14:paraId="49D3F4C9" w14:textId="40287AE8"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fldLock="1"/>
      </w:r>
      <w:r>
        <w:rPr>
          <w:noProof/>
        </w:rPr>
        <w:instrText xml:space="preserve"> PAGEREF _Toc186663625 \h </w:instrText>
      </w:r>
      <w:r>
        <w:rPr>
          <w:noProof/>
        </w:rPr>
      </w:r>
      <w:r>
        <w:rPr>
          <w:noProof/>
        </w:rPr>
        <w:fldChar w:fldCharType="separate"/>
      </w:r>
      <w:r>
        <w:rPr>
          <w:noProof/>
        </w:rPr>
        <w:t>35</w:t>
      </w:r>
      <w:r>
        <w:rPr>
          <w:noProof/>
        </w:rPr>
        <w:fldChar w:fldCharType="end"/>
      </w:r>
    </w:p>
    <w:p w14:paraId="6362AE3D" w14:textId="58AC6CCA"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fldLock="1"/>
      </w:r>
      <w:r>
        <w:rPr>
          <w:noProof/>
        </w:rPr>
        <w:instrText xml:space="preserve"> PAGEREF _Toc186663626 \h </w:instrText>
      </w:r>
      <w:r>
        <w:rPr>
          <w:noProof/>
        </w:rPr>
      </w:r>
      <w:r>
        <w:rPr>
          <w:noProof/>
        </w:rPr>
        <w:fldChar w:fldCharType="separate"/>
      </w:r>
      <w:r>
        <w:rPr>
          <w:noProof/>
        </w:rPr>
        <w:t>36</w:t>
      </w:r>
      <w:r>
        <w:rPr>
          <w:noProof/>
        </w:rPr>
        <w:fldChar w:fldCharType="end"/>
      </w:r>
    </w:p>
    <w:p w14:paraId="5BC35797" w14:textId="6072B26F"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fldLock="1"/>
      </w:r>
      <w:r>
        <w:rPr>
          <w:noProof/>
        </w:rPr>
        <w:instrText xml:space="preserve"> PAGEREF _Toc186663627 \h </w:instrText>
      </w:r>
      <w:r>
        <w:rPr>
          <w:noProof/>
        </w:rPr>
      </w:r>
      <w:r>
        <w:rPr>
          <w:noProof/>
        </w:rPr>
        <w:fldChar w:fldCharType="separate"/>
      </w:r>
      <w:r>
        <w:rPr>
          <w:noProof/>
        </w:rPr>
        <w:t>36</w:t>
      </w:r>
      <w:r>
        <w:rPr>
          <w:noProof/>
        </w:rPr>
        <w:fldChar w:fldCharType="end"/>
      </w:r>
    </w:p>
    <w:p w14:paraId="7004183D" w14:textId="40320CCB"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fldLock="1"/>
      </w:r>
      <w:r>
        <w:rPr>
          <w:noProof/>
        </w:rPr>
        <w:instrText xml:space="preserve"> PAGEREF _Toc186663628 \h </w:instrText>
      </w:r>
      <w:r>
        <w:rPr>
          <w:noProof/>
        </w:rPr>
      </w:r>
      <w:r>
        <w:rPr>
          <w:noProof/>
        </w:rPr>
        <w:fldChar w:fldCharType="separate"/>
      </w:r>
      <w:r>
        <w:rPr>
          <w:noProof/>
        </w:rPr>
        <w:t>36</w:t>
      </w:r>
      <w:r>
        <w:rPr>
          <w:noProof/>
        </w:rPr>
        <w:fldChar w:fldCharType="end"/>
      </w:r>
    </w:p>
    <w:p w14:paraId="6822DAF0" w14:textId="6186E74A"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fldLock="1"/>
      </w:r>
      <w:r>
        <w:rPr>
          <w:noProof/>
        </w:rPr>
        <w:instrText xml:space="preserve"> PAGEREF _Toc186663629 \h </w:instrText>
      </w:r>
      <w:r>
        <w:rPr>
          <w:noProof/>
        </w:rPr>
      </w:r>
      <w:r>
        <w:rPr>
          <w:noProof/>
        </w:rPr>
        <w:fldChar w:fldCharType="separate"/>
      </w:r>
      <w:r>
        <w:rPr>
          <w:noProof/>
        </w:rPr>
        <w:t>36</w:t>
      </w:r>
      <w:r>
        <w:rPr>
          <w:noProof/>
        </w:rPr>
        <w:fldChar w:fldCharType="end"/>
      </w:r>
    </w:p>
    <w:p w14:paraId="1C360FEB" w14:textId="4D403D4D"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fldLock="1"/>
      </w:r>
      <w:r>
        <w:rPr>
          <w:noProof/>
        </w:rPr>
        <w:instrText xml:space="preserve"> PAGEREF _Toc186663630 \h </w:instrText>
      </w:r>
      <w:r>
        <w:rPr>
          <w:noProof/>
        </w:rPr>
      </w:r>
      <w:r>
        <w:rPr>
          <w:noProof/>
        </w:rPr>
        <w:fldChar w:fldCharType="separate"/>
      </w:r>
      <w:r>
        <w:rPr>
          <w:noProof/>
        </w:rPr>
        <w:t>36</w:t>
      </w:r>
      <w:r>
        <w:rPr>
          <w:noProof/>
        </w:rPr>
        <w:fldChar w:fldCharType="end"/>
      </w:r>
    </w:p>
    <w:p w14:paraId="610D5EF8" w14:textId="36AF62E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_Toc186663631 \h </w:instrText>
      </w:r>
      <w:r>
        <w:rPr>
          <w:noProof/>
        </w:rPr>
      </w:r>
      <w:r>
        <w:rPr>
          <w:noProof/>
        </w:rPr>
        <w:fldChar w:fldCharType="separate"/>
      </w:r>
      <w:r>
        <w:rPr>
          <w:noProof/>
        </w:rPr>
        <w:t>37</w:t>
      </w:r>
      <w:r>
        <w:rPr>
          <w:noProof/>
        </w:rPr>
        <w:fldChar w:fldCharType="end"/>
      </w:r>
    </w:p>
    <w:p w14:paraId="59013D90" w14:textId="2C5514E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_Toc186663632 \h </w:instrText>
      </w:r>
      <w:r>
        <w:rPr>
          <w:noProof/>
        </w:rPr>
      </w:r>
      <w:r>
        <w:rPr>
          <w:noProof/>
        </w:rPr>
        <w:fldChar w:fldCharType="separate"/>
      </w:r>
      <w:r>
        <w:rPr>
          <w:noProof/>
        </w:rPr>
        <w:t>39</w:t>
      </w:r>
      <w:r>
        <w:rPr>
          <w:noProof/>
        </w:rPr>
        <w:fldChar w:fldCharType="end"/>
      </w:r>
    </w:p>
    <w:p w14:paraId="1FA3A59D" w14:textId="3B31FA6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_Toc186663633 \h </w:instrText>
      </w:r>
      <w:r>
        <w:rPr>
          <w:noProof/>
        </w:rPr>
      </w:r>
      <w:r>
        <w:rPr>
          <w:noProof/>
        </w:rPr>
        <w:fldChar w:fldCharType="separate"/>
      </w:r>
      <w:r>
        <w:rPr>
          <w:noProof/>
        </w:rPr>
        <w:t>39</w:t>
      </w:r>
      <w:r>
        <w:rPr>
          <w:noProof/>
        </w:rPr>
        <w:fldChar w:fldCharType="end"/>
      </w:r>
    </w:p>
    <w:p w14:paraId="64154BE1" w14:textId="7E4D0A1C"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_Toc186663634 \h </w:instrText>
      </w:r>
      <w:r>
        <w:rPr>
          <w:noProof/>
        </w:rPr>
      </w:r>
      <w:r>
        <w:rPr>
          <w:noProof/>
        </w:rPr>
        <w:fldChar w:fldCharType="separate"/>
      </w:r>
      <w:r>
        <w:rPr>
          <w:noProof/>
        </w:rPr>
        <w:t>39</w:t>
      </w:r>
      <w:r>
        <w:rPr>
          <w:noProof/>
        </w:rPr>
        <w:fldChar w:fldCharType="end"/>
      </w:r>
    </w:p>
    <w:p w14:paraId="200CDA65" w14:textId="74B9C4D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_Toc186663635 \h </w:instrText>
      </w:r>
      <w:r>
        <w:rPr>
          <w:noProof/>
        </w:rPr>
      </w:r>
      <w:r>
        <w:rPr>
          <w:noProof/>
        </w:rPr>
        <w:fldChar w:fldCharType="separate"/>
      </w:r>
      <w:r>
        <w:rPr>
          <w:noProof/>
        </w:rPr>
        <w:t>39</w:t>
      </w:r>
      <w:r>
        <w:rPr>
          <w:noProof/>
        </w:rPr>
        <w:fldChar w:fldCharType="end"/>
      </w:r>
    </w:p>
    <w:p w14:paraId="28231E7F" w14:textId="544EC0F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_Toc186663636 \h </w:instrText>
      </w:r>
      <w:r>
        <w:rPr>
          <w:noProof/>
        </w:rPr>
      </w:r>
      <w:r>
        <w:rPr>
          <w:noProof/>
        </w:rPr>
        <w:fldChar w:fldCharType="separate"/>
      </w:r>
      <w:r>
        <w:rPr>
          <w:noProof/>
        </w:rPr>
        <w:t>40</w:t>
      </w:r>
      <w:r>
        <w:rPr>
          <w:noProof/>
        </w:rPr>
        <w:fldChar w:fldCharType="end"/>
      </w:r>
    </w:p>
    <w:p w14:paraId="6655C4C0" w14:textId="2E27BDA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_Toc186663637 \h </w:instrText>
      </w:r>
      <w:r>
        <w:rPr>
          <w:noProof/>
        </w:rPr>
      </w:r>
      <w:r>
        <w:rPr>
          <w:noProof/>
        </w:rPr>
        <w:fldChar w:fldCharType="separate"/>
      </w:r>
      <w:r>
        <w:rPr>
          <w:noProof/>
        </w:rPr>
        <w:t>40</w:t>
      </w:r>
      <w:r>
        <w:rPr>
          <w:noProof/>
        </w:rPr>
        <w:fldChar w:fldCharType="end"/>
      </w:r>
    </w:p>
    <w:p w14:paraId="0369F90F" w14:textId="0972A4E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fldLock="1"/>
      </w:r>
      <w:r>
        <w:rPr>
          <w:noProof/>
        </w:rPr>
        <w:instrText xml:space="preserve"> PAGEREF _Toc186663638 \h </w:instrText>
      </w:r>
      <w:r>
        <w:rPr>
          <w:noProof/>
        </w:rPr>
      </w:r>
      <w:r>
        <w:rPr>
          <w:noProof/>
        </w:rPr>
        <w:fldChar w:fldCharType="separate"/>
      </w:r>
      <w:r>
        <w:rPr>
          <w:noProof/>
        </w:rPr>
        <w:t>40</w:t>
      </w:r>
      <w:r>
        <w:rPr>
          <w:noProof/>
        </w:rPr>
        <w:fldChar w:fldCharType="end"/>
      </w:r>
    </w:p>
    <w:p w14:paraId="138458DE" w14:textId="7188A063"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_Toc186663639 \h </w:instrText>
      </w:r>
      <w:r>
        <w:rPr>
          <w:noProof/>
        </w:rPr>
      </w:r>
      <w:r>
        <w:rPr>
          <w:noProof/>
        </w:rPr>
        <w:fldChar w:fldCharType="separate"/>
      </w:r>
      <w:r>
        <w:rPr>
          <w:noProof/>
        </w:rPr>
        <w:t>40</w:t>
      </w:r>
      <w:r>
        <w:rPr>
          <w:noProof/>
        </w:rPr>
        <w:fldChar w:fldCharType="end"/>
      </w:r>
    </w:p>
    <w:p w14:paraId="5751FAC3" w14:textId="7E1D4749"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fldLock="1"/>
      </w:r>
      <w:r>
        <w:rPr>
          <w:noProof/>
        </w:rPr>
        <w:instrText xml:space="preserve"> PAGEREF _Toc186663640 \h </w:instrText>
      </w:r>
      <w:r>
        <w:rPr>
          <w:noProof/>
        </w:rPr>
      </w:r>
      <w:r>
        <w:rPr>
          <w:noProof/>
        </w:rPr>
        <w:fldChar w:fldCharType="separate"/>
      </w:r>
      <w:r>
        <w:rPr>
          <w:noProof/>
        </w:rPr>
        <w:t>41</w:t>
      </w:r>
      <w:r>
        <w:rPr>
          <w:noProof/>
        </w:rPr>
        <w:fldChar w:fldCharType="end"/>
      </w:r>
    </w:p>
    <w:p w14:paraId="7F0DFAEE" w14:textId="336AABDE"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fldLock="1"/>
      </w:r>
      <w:r>
        <w:rPr>
          <w:noProof/>
        </w:rPr>
        <w:instrText xml:space="preserve"> PAGEREF _Toc186663641 \h </w:instrText>
      </w:r>
      <w:r>
        <w:rPr>
          <w:noProof/>
        </w:rPr>
      </w:r>
      <w:r>
        <w:rPr>
          <w:noProof/>
        </w:rPr>
        <w:fldChar w:fldCharType="separate"/>
      </w:r>
      <w:r>
        <w:rPr>
          <w:noProof/>
        </w:rPr>
        <w:t>41</w:t>
      </w:r>
      <w:r>
        <w:rPr>
          <w:noProof/>
        </w:rPr>
        <w:fldChar w:fldCharType="end"/>
      </w:r>
    </w:p>
    <w:p w14:paraId="56607279" w14:textId="12542D5C"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_Toc186663642 \h </w:instrText>
      </w:r>
      <w:r>
        <w:rPr>
          <w:noProof/>
        </w:rPr>
      </w:r>
      <w:r>
        <w:rPr>
          <w:noProof/>
        </w:rPr>
        <w:fldChar w:fldCharType="separate"/>
      </w:r>
      <w:r>
        <w:rPr>
          <w:noProof/>
        </w:rPr>
        <w:t>41</w:t>
      </w:r>
      <w:r>
        <w:rPr>
          <w:noProof/>
        </w:rPr>
        <w:fldChar w:fldCharType="end"/>
      </w:r>
    </w:p>
    <w:p w14:paraId="4D146918" w14:textId="48761121"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_Toc186663643 \h </w:instrText>
      </w:r>
      <w:r>
        <w:rPr>
          <w:noProof/>
        </w:rPr>
      </w:r>
      <w:r>
        <w:rPr>
          <w:noProof/>
        </w:rPr>
        <w:fldChar w:fldCharType="separate"/>
      </w:r>
      <w:r>
        <w:rPr>
          <w:noProof/>
        </w:rPr>
        <w:t>41</w:t>
      </w:r>
      <w:r>
        <w:rPr>
          <w:noProof/>
        </w:rPr>
        <w:fldChar w:fldCharType="end"/>
      </w:r>
    </w:p>
    <w:p w14:paraId="23108F18" w14:textId="0258F1CC"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fldLock="1"/>
      </w:r>
      <w:r>
        <w:rPr>
          <w:noProof/>
        </w:rPr>
        <w:instrText xml:space="preserve"> PAGEREF _Toc186663644 \h </w:instrText>
      </w:r>
      <w:r>
        <w:rPr>
          <w:noProof/>
        </w:rPr>
      </w:r>
      <w:r>
        <w:rPr>
          <w:noProof/>
        </w:rPr>
        <w:fldChar w:fldCharType="separate"/>
      </w:r>
      <w:r>
        <w:rPr>
          <w:noProof/>
        </w:rPr>
        <w:t>43</w:t>
      </w:r>
      <w:r>
        <w:rPr>
          <w:noProof/>
        </w:rPr>
        <w:fldChar w:fldCharType="end"/>
      </w:r>
    </w:p>
    <w:p w14:paraId="4D4E493C" w14:textId="6E534FD0"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_Toc186663645 \h </w:instrText>
      </w:r>
      <w:r>
        <w:rPr>
          <w:noProof/>
        </w:rPr>
      </w:r>
      <w:r>
        <w:rPr>
          <w:noProof/>
        </w:rPr>
        <w:fldChar w:fldCharType="separate"/>
      </w:r>
      <w:r>
        <w:rPr>
          <w:noProof/>
        </w:rPr>
        <w:t>47</w:t>
      </w:r>
      <w:r>
        <w:rPr>
          <w:noProof/>
        </w:rPr>
        <w:fldChar w:fldCharType="end"/>
      </w:r>
    </w:p>
    <w:p w14:paraId="4F5C6181" w14:textId="553B3D8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_Toc186663646 \h </w:instrText>
      </w:r>
      <w:r>
        <w:rPr>
          <w:noProof/>
        </w:rPr>
      </w:r>
      <w:r>
        <w:rPr>
          <w:noProof/>
        </w:rPr>
        <w:fldChar w:fldCharType="separate"/>
      </w:r>
      <w:r>
        <w:rPr>
          <w:noProof/>
        </w:rPr>
        <w:t>56</w:t>
      </w:r>
      <w:r>
        <w:rPr>
          <w:noProof/>
        </w:rPr>
        <w:fldChar w:fldCharType="end"/>
      </w:r>
    </w:p>
    <w:p w14:paraId="2615827B" w14:textId="1095819A"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_Toc186663647 \h </w:instrText>
      </w:r>
      <w:r>
        <w:rPr>
          <w:noProof/>
        </w:rPr>
      </w:r>
      <w:r>
        <w:rPr>
          <w:noProof/>
        </w:rPr>
        <w:fldChar w:fldCharType="separate"/>
      </w:r>
      <w:r>
        <w:rPr>
          <w:noProof/>
        </w:rPr>
        <w:t>56</w:t>
      </w:r>
      <w:r>
        <w:rPr>
          <w:noProof/>
        </w:rPr>
        <w:fldChar w:fldCharType="end"/>
      </w:r>
    </w:p>
    <w:p w14:paraId="223B82C0" w14:textId="540C21B6"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fldLock="1"/>
      </w:r>
      <w:r>
        <w:rPr>
          <w:noProof/>
        </w:rPr>
        <w:instrText xml:space="preserve"> PAGEREF _Toc186663648 \h </w:instrText>
      </w:r>
      <w:r>
        <w:rPr>
          <w:noProof/>
        </w:rPr>
      </w:r>
      <w:r>
        <w:rPr>
          <w:noProof/>
        </w:rPr>
        <w:fldChar w:fldCharType="separate"/>
      </w:r>
      <w:r>
        <w:rPr>
          <w:noProof/>
        </w:rPr>
        <w:t>56</w:t>
      </w:r>
      <w:r>
        <w:rPr>
          <w:noProof/>
        </w:rPr>
        <w:fldChar w:fldCharType="end"/>
      </w:r>
    </w:p>
    <w:p w14:paraId="6013BFF6" w14:textId="2DD75D94"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fldLock="1"/>
      </w:r>
      <w:r>
        <w:rPr>
          <w:noProof/>
        </w:rPr>
        <w:instrText xml:space="preserve"> PAGEREF _Toc186663649 \h </w:instrText>
      </w:r>
      <w:r>
        <w:rPr>
          <w:noProof/>
        </w:rPr>
      </w:r>
      <w:r>
        <w:rPr>
          <w:noProof/>
        </w:rPr>
        <w:fldChar w:fldCharType="separate"/>
      </w:r>
      <w:r>
        <w:rPr>
          <w:noProof/>
        </w:rPr>
        <w:t>57</w:t>
      </w:r>
      <w:r>
        <w:rPr>
          <w:noProof/>
        </w:rPr>
        <w:fldChar w:fldCharType="end"/>
      </w:r>
    </w:p>
    <w:p w14:paraId="70B833C1" w14:textId="01F13A01"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fldLock="1"/>
      </w:r>
      <w:r>
        <w:rPr>
          <w:noProof/>
        </w:rPr>
        <w:instrText xml:space="preserve"> PAGEREF _Toc186663650 \h </w:instrText>
      </w:r>
      <w:r>
        <w:rPr>
          <w:noProof/>
        </w:rPr>
      </w:r>
      <w:r>
        <w:rPr>
          <w:noProof/>
        </w:rPr>
        <w:fldChar w:fldCharType="separate"/>
      </w:r>
      <w:r>
        <w:rPr>
          <w:noProof/>
        </w:rPr>
        <w:t>58</w:t>
      </w:r>
      <w:r>
        <w:rPr>
          <w:noProof/>
        </w:rPr>
        <w:fldChar w:fldCharType="end"/>
      </w:r>
    </w:p>
    <w:p w14:paraId="65A668D3" w14:textId="7B760BD3"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_Toc186663651 \h </w:instrText>
      </w:r>
      <w:r>
        <w:rPr>
          <w:noProof/>
        </w:rPr>
      </w:r>
      <w:r>
        <w:rPr>
          <w:noProof/>
        </w:rPr>
        <w:fldChar w:fldCharType="separate"/>
      </w:r>
      <w:r>
        <w:rPr>
          <w:noProof/>
        </w:rPr>
        <w:t>60</w:t>
      </w:r>
      <w:r>
        <w:rPr>
          <w:noProof/>
        </w:rPr>
        <w:fldChar w:fldCharType="end"/>
      </w:r>
    </w:p>
    <w:p w14:paraId="3C104E47" w14:textId="2DEB88CC"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_Toc186663652 \h </w:instrText>
      </w:r>
      <w:r>
        <w:rPr>
          <w:noProof/>
        </w:rPr>
      </w:r>
      <w:r>
        <w:rPr>
          <w:noProof/>
        </w:rPr>
        <w:fldChar w:fldCharType="separate"/>
      </w:r>
      <w:r>
        <w:rPr>
          <w:noProof/>
        </w:rPr>
        <w:t>61</w:t>
      </w:r>
      <w:r>
        <w:rPr>
          <w:noProof/>
        </w:rPr>
        <w:fldChar w:fldCharType="end"/>
      </w:r>
    </w:p>
    <w:p w14:paraId="5897DBA6" w14:textId="0B78F3E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_Toc186663653 \h </w:instrText>
      </w:r>
      <w:r>
        <w:rPr>
          <w:noProof/>
        </w:rPr>
      </w:r>
      <w:r>
        <w:rPr>
          <w:noProof/>
        </w:rPr>
        <w:fldChar w:fldCharType="separate"/>
      </w:r>
      <w:r>
        <w:rPr>
          <w:noProof/>
        </w:rPr>
        <w:t>61</w:t>
      </w:r>
      <w:r>
        <w:rPr>
          <w:noProof/>
        </w:rPr>
        <w:fldChar w:fldCharType="end"/>
      </w:r>
    </w:p>
    <w:p w14:paraId="54D251AF" w14:textId="44565F3B"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_Toc186663654 \h </w:instrText>
      </w:r>
      <w:r>
        <w:rPr>
          <w:noProof/>
        </w:rPr>
      </w:r>
      <w:r>
        <w:rPr>
          <w:noProof/>
        </w:rPr>
        <w:fldChar w:fldCharType="separate"/>
      </w:r>
      <w:r>
        <w:rPr>
          <w:noProof/>
        </w:rPr>
        <w:t>61</w:t>
      </w:r>
      <w:r>
        <w:rPr>
          <w:noProof/>
        </w:rPr>
        <w:fldChar w:fldCharType="end"/>
      </w:r>
    </w:p>
    <w:p w14:paraId="2394935F" w14:textId="40A33B68"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_Toc186663655 \h </w:instrText>
      </w:r>
      <w:r>
        <w:rPr>
          <w:noProof/>
        </w:rPr>
      </w:r>
      <w:r>
        <w:rPr>
          <w:noProof/>
        </w:rPr>
        <w:fldChar w:fldCharType="separate"/>
      </w:r>
      <w:r>
        <w:rPr>
          <w:noProof/>
        </w:rPr>
        <w:t>61</w:t>
      </w:r>
      <w:r>
        <w:rPr>
          <w:noProof/>
        </w:rPr>
        <w:fldChar w:fldCharType="end"/>
      </w:r>
    </w:p>
    <w:p w14:paraId="15E67377" w14:textId="13DFCD57"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fldLock="1"/>
      </w:r>
      <w:r>
        <w:rPr>
          <w:noProof/>
        </w:rPr>
        <w:instrText xml:space="preserve"> PAGEREF _Toc186663656 \h </w:instrText>
      </w:r>
      <w:r>
        <w:rPr>
          <w:noProof/>
        </w:rPr>
      </w:r>
      <w:r>
        <w:rPr>
          <w:noProof/>
        </w:rPr>
        <w:fldChar w:fldCharType="separate"/>
      </w:r>
      <w:r>
        <w:rPr>
          <w:noProof/>
        </w:rPr>
        <w:t>63</w:t>
      </w:r>
      <w:r>
        <w:rPr>
          <w:noProof/>
        </w:rPr>
        <w:fldChar w:fldCharType="end"/>
      </w:r>
    </w:p>
    <w:p w14:paraId="44E84870" w14:textId="514AF657"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_Toc186663657 \h </w:instrText>
      </w:r>
      <w:r>
        <w:rPr>
          <w:noProof/>
        </w:rPr>
      </w:r>
      <w:r>
        <w:rPr>
          <w:noProof/>
        </w:rPr>
        <w:fldChar w:fldCharType="separate"/>
      </w:r>
      <w:r>
        <w:rPr>
          <w:noProof/>
        </w:rPr>
        <w:t>66</w:t>
      </w:r>
      <w:r>
        <w:rPr>
          <w:noProof/>
        </w:rPr>
        <w:fldChar w:fldCharType="end"/>
      </w:r>
    </w:p>
    <w:p w14:paraId="1E2FD0F9" w14:textId="4BCEA62E"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fldLock="1"/>
      </w:r>
      <w:r>
        <w:rPr>
          <w:noProof/>
        </w:rPr>
        <w:instrText xml:space="preserve"> PAGEREF _Toc186663658 \h </w:instrText>
      </w:r>
      <w:r>
        <w:rPr>
          <w:noProof/>
        </w:rPr>
      </w:r>
      <w:r>
        <w:rPr>
          <w:noProof/>
        </w:rPr>
        <w:fldChar w:fldCharType="separate"/>
      </w:r>
      <w:r>
        <w:rPr>
          <w:noProof/>
        </w:rPr>
        <w:t>66</w:t>
      </w:r>
      <w:r>
        <w:rPr>
          <w:noProof/>
        </w:rPr>
        <w:fldChar w:fldCharType="end"/>
      </w:r>
    </w:p>
    <w:p w14:paraId="2B70A398" w14:textId="4525EFB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fldLock="1"/>
      </w:r>
      <w:r>
        <w:rPr>
          <w:noProof/>
        </w:rPr>
        <w:instrText xml:space="preserve"> PAGEREF _Toc186663659 \h </w:instrText>
      </w:r>
      <w:r>
        <w:rPr>
          <w:noProof/>
        </w:rPr>
      </w:r>
      <w:r>
        <w:rPr>
          <w:noProof/>
        </w:rPr>
        <w:fldChar w:fldCharType="separate"/>
      </w:r>
      <w:r>
        <w:rPr>
          <w:noProof/>
        </w:rPr>
        <w:t>67</w:t>
      </w:r>
      <w:r>
        <w:rPr>
          <w:noProof/>
        </w:rPr>
        <w:fldChar w:fldCharType="end"/>
      </w:r>
    </w:p>
    <w:p w14:paraId="1B40CE78" w14:textId="79A5B459"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_Toc186663660 \h </w:instrText>
      </w:r>
      <w:r>
        <w:rPr>
          <w:noProof/>
        </w:rPr>
      </w:r>
      <w:r>
        <w:rPr>
          <w:noProof/>
        </w:rPr>
        <w:fldChar w:fldCharType="separate"/>
      </w:r>
      <w:r>
        <w:rPr>
          <w:noProof/>
        </w:rPr>
        <w:t>67</w:t>
      </w:r>
      <w:r>
        <w:rPr>
          <w:noProof/>
        </w:rPr>
        <w:fldChar w:fldCharType="end"/>
      </w:r>
    </w:p>
    <w:p w14:paraId="203D99AD" w14:textId="20D2F64C"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fldLock="1"/>
      </w:r>
      <w:r>
        <w:rPr>
          <w:noProof/>
        </w:rPr>
        <w:instrText xml:space="preserve"> PAGEREF _Toc186663661 \h </w:instrText>
      </w:r>
      <w:r>
        <w:rPr>
          <w:noProof/>
        </w:rPr>
      </w:r>
      <w:r>
        <w:rPr>
          <w:noProof/>
        </w:rPr>
        <w:fldChar w:fldCharType="separate"/>
      </w:r>
      <w:r>
        <w:rPr>
          <w:noProof/>
        </w:rPr>
        <w:t>68</w:t>
      </w:r>
      <w:r>
        <w:rPr>
          <w:noProof/>
        </w:rPr>
        <w:fldChar w:fldCharType="end"/>
      </w:r>
    </w:p>
    <w:p w14:paraId="763D51A5" w14:textId="4FB5DFFA"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fldLock="1"/>
      </w:r>
      <w:r>
        <w:rPr>
          <w:noProof/>
        </w:rPr>
        <w:instrText xml:space="preserve"> PAGEREF _Toc186663662 \h </w:instrText>
      </w:r>
      <w:r>
        <w:rPr>
          <w:noProof/>
        </w:rPr>
      </w:r>
      <w:r>
        <w:rPr>
          <w:noProof/>
        </w:rPr>
        <w:fldChar w:fldCharType="separate"/>
      </w:r>
      <w:r>
        <w:rPr>
          <w:noProof/>
        </w:rPr>
        <w:t>69</w:t>
      </w:r>
      <w:r>
        <w:rPr>
          <w:noProof/>
        </w:rPr>
        <w:fldChar w:fldCharType="end"/>
      </w:r>
    </w:p>
    <w:p w14:paraId="297211F1" w14:textId="6BE6D9F9"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fldLock="1"/>
      </w:r>
      <w:r>
        <w:rPr>
          <w:noProof/>
        </w:rPr>
        <w:instrText xml:space="preserve"> PAGEREF _Toc186663663 \h </w:instrText>
      </w:r>
      <w:r>
        <w:rPr>
          <w:noProof/>
        </w:rPr>
      </w:r>
      <w:r>
        <w:rPr>
          <w:noProof/>
        </w:rPr>
        <w:fldChar w:fldCharType="separate"/>
      </w:r>
      <w:r>
        <w:rPr>
          <w:noProof/>
        </w:rPr>
        <w:t>69</w:t>
      </w:r>
      <w:r>
        <w:rPr>
          <w:noProof/>
        </w:rPr>
        <w:fldChar w:fldCharType="end"/>
      </w:r>
    </w:p>
    <w:p w14:paraId="18270CB7" w14:textId="1D5AF84A"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_Toc186663664 \h </w:instrText>
      </w:r>
      <w:r>
        <w:rPr>
          <w:noProof/>
        </w:rPr>
      </w:r>
      <w:r>
        <w:rPr>
          <w:noProof/>
        </w:rPr>
        <w:fldChar w:fldCharType="separate"/>
      </w:r>
      <w:r>
        <w:rPr>
          <w:noProof/>
        </w:rPr>
        <w:t>69</w:t>
      </w:r>
      <w:r>
        <w:rPr>
          <w:noProof/>
        </w:rPr>
        <w:fldChar w:fldCharType="end"/>
      </w:r>
    </w:p>
    <w:p w14:paraId="2D1F8ADE" w14:textId="6195B62F"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fldLock="1"/>
      </w:r>
      <w:r>
        <w:rPr>
          <w:noProof/>
        </w:rPr>
        <w:instrText xml:space="preserve"> PAGEREF _Toc186663665 \h </w:instrText>
      </w:r>
      <w:r>
        <w:rPr>
          <w:noProof/>
        </w:rPr>
      </w:r>
      <w:r>
        <w:rPr>
          <w:noProof/>
        </w:rPr>
        <w:fldChar w:fldCharType="separate"/>
      </w:r>
      <w:r>
        <w:rPr>
          <w:noProof/>
        </w:rPr>
        <w:t>69</w:t>
      </w:r>
      <w:r>
        <w:rPr>
          <w:noProof/>
        </w:rPr>
        <w:fldChar w:fldCharType="end"/>
      </w:r>
    </w:p>
    <w:p w14:paraId="2E1F3DF1" w14:textId="5718F219"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fldLock="1"/>
      </w:r>
      <w:r>
        <w:rPr>
          <w:noProof/>
        </w:rPr>
        <w:instrText xml:space="preserve"> PAGEREF _Toc186663666 \h </w:instrText>
      </w:r>
      <w:r>
        <w:rPr>
          <w:noProof/>
        </w:rPr>
      </w:r>
      <w:r>
        <w:rPr>
          <w:noProof/>
        </w:rPr>
        <w:fldChar w:fldCharType="separate"/>
      </w:r>
      <w:r>
        <w:rPr>
          <w:noProof/>
        </w:rPr>
        <w:t>70</w:t>
      </w:r>
      <w:r>
        <w:rPr>
          <w:noProof/>
        </w:rPr>
        <w:fldChar w:fldCharType="end"/>
      </w:r>
    </w:p>
    <w:p w14:paraId="7F98117A" w14:textId="6001DEB5"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fldLock="1"/>
      </w:r>
      <w:r>
        <w:rPr>
          <w:noProof/>
        </w:rPr>
        <w:instrText xml:space="preserve"> PAGEREF _Toc186663667 \h </w:instrText>
      </w:r>
      <w:r>
        <w:rPr>
          <w:noProof/>
        </w:rPr>
      </w:r>
      <w:r>
        <w:rPr>
          <w:noProof/>
        </w:rPr>
        <w:fldChar w:fldCharType="separate"/>
      </w:r>
      <w:r>
        <w:rPr>
          <w:noProof/>
        </w:rPr>
        <w:t>70</w:t>
      </w:r>
      <w:r>
        <w:rPr>
          <w:noProof/>
        </w:rPr>
        <w:fldChar w:fldCharType="end"/>
      </w:r>
    </w:p>
    <w:p w14:paraId="07E367BD" w14:textId="488101B6"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fldLock="1"/>
      </w:r>
      <w:r>
        <w:rPr>
          <w:noProof/>
        </w:rPr>
        <w:instrText xml:space="preserve"> PAGEREF _Toc186663668 \h </w:instrText>
      </w:r>
      <w:r>
        <w:rPr>
          <w:noProof/>
        </w:rPr>
      </w:r>
      <w:r>
        <w:rPr>
          <w:noProof/>
        </w:rPr>
        <w:fldChar w:fldCharType="separate"/>
      </w:r>
      <w:r>
        <w:rPr>
          <w:noProof/>
        </w:rPr>
        <w:t>72</w:t>
      </w:r>
      <w:r>
        <w:rPr>
          <w:noProof/>
        </w:rPr>
        <w:fldChar w:fldCharType="end"/>
      </w:r>
    </w:p>
    <w:p w14:paraId="3A0F7F39" w14:textId="226A859C"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_Toc186663669 \h </w:instrText>
      </w:r>
      <w:r>
        <w:rPr>
          <w:noProof/>
        </w:rPr>
      </w:r>
      <w:r>
        <w:rPr>
          <w:noProof/>
        </w:rPr>
        <w:fldChar w:fldCharType="separate"/>
      </w:r>
      <w:r>
        <w:rPr>
          <w:noProof/>
        </w:rPr>
        <w:t>73</w:t>
      </w:r>
      <w:r>
        <w:rPr>
          <w:noProof/>
        </w:rPr>
        <w:fldChar w:fldCharType="end"/>
      </w:r>
    </w:p>
    <w:p w14:paraId="7F908512" w14:textId="675D61A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fldLock="1"/>
      </w:r>
      <w:r>
        <w:rPr>
          <w:noProof/>
        </w:rPr>
        <w:instrText xml:space="preserve"> PAGEREF _Toc186663670 \h </w:instrText>
      </w:r>
      <w:r>
        <w:rPr>
          <w:noProof/>
        </w:rPr>
      </w:r>
      <w:r>
        <w:rPr>
          <w:noProof/>
        </w:rPr>
        <w:fldChar w:fldCharType="separate"/>
      </w:r>
      <w:r>
        <w:rPr>
          <w:noProof/>
        </w:rPr>
        <w:t>73</w:t>
      </w:r>
      <w:r>
        <w:rPr>
          <w:noProof/>
        </w:rPr>
        <w:fldChar w:fldCharType="end"/>
      </w:r>
    </w:p>
    <w:p w14:paraId="664DFBCC" w14:textId="0C8F07B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fldLock="1"/>
      </w:r>
      <w:r>
        <w:rPr>
          <w:noProof/>
        </w:rPr>
        <w:instrText xml:space="preserve"> PAGEREF _Toc186663671 \h </w:instrText>
      </w:r>
      <w:r>
        <w:rPr>
          <w:noProof/>
        </w:rPr>
      </w:r>
      <w:r>
        <w:rPr>
          <w:noProof/>
        </w:rPr>
        <w:fldChar w:fldCharType="separate"/>
      </w:r>
      <w:r>
        <w:rPr>
          <w:noProof/>
        </w:rPr>
        <w:t>74</w:t>
      </w:r>
      <w:r>
        <w:rPr>
          <w:noProof/>
        </w:rPr>
        <w:fldChar w:fldCharType="end"/>
      </w:r>
    </w:p>
    <w:p w14:paraId="58C1AF7A" w14:textId="41A678EB"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_Toc186663672 \h </w:instrText>
      </w:r>
      <w:r>
        <w:rPr>
          <w:noProof/>
        </w:rPr>
      </w:r>
      <w:r>
        <w:rPr>
          <w:noProof/>
        </w:rPr>
        <w:fldChar w:fldCharType="separate"/>
      </w:r>
      <w:r>
        <w:rPr>
          <w:noProof/>
        </w:rPr>
        <w:t>74</w:t>
      </w:r>
      <w:r>
        <w:rPr>
          <w:noProof/>
        </w:rPr>
        <w:fldChar w:fldCharType="end"/>
      </w:r>
    </w:p>
    <w:p w14:paraId="1975CA84" w14:textId="7F73CC0B"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fldLock="1"/>
      </w:r>
      <w:r>
        <w:rPr>
          <w:noProof/>
        </w:rPr>
        <w:instrText xml:space="preserve"> PAGEREF _Toc186663673 \h </w:instrText>
      </w:r>
      <w:r>
        <w:rPr>
          <w:noProof/>
        </w:rPr>
      </w:r>
      <w:r>
        <w:rPr>
          <w:noProof/>
        </w:rPr>
        <w:fldChar w:fldCharType="separate"/>
      </w:r>
      <w:r>
        <w:rPr>
          <w:noProof/>
        </w:rPr>
        <w:t>77</w:t>
      </w:r>
      <w:r>
        <w:rPr>
          <w:noProof/>
        </w:rPr>
        <w:fldChar w:fldCharType="end"/>
      </w:r>
    </w:p>
    <w:p w14:paraId="56E6F2B5" w14:textId="12DE7D90"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_Toc186663674 \h </w:instrText>
      </w:r>
      <w:r>
        <w:rPr>
          <w:noProof/>
        </w:rPr>
      </w:r>
      <w:r>
        <w:rPr>
          <w:noProof/>
        </w:rPr>
        <w:fldChar w:fldCharType="separate"/>
      </w:r>
      <w:r>
        <w:rPr>
          <w:noProof/>
        </w:rPr>
        <w:t>78</w:t>
      </w:r>
      <w:r>
        <w:rPr>
          <w:noProof/>
        </w:rPr>
        <w:fldChar w:fldCharType="end"/>
      </w:r>
    </w:p>
    <w:p w14:paraId="74F9F1E7" w14:textId="4ADCA781"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fldLock="1"/>
      </w:r>
      <w:r>
        <w:rPr>
          <w:noProof/>
        </w:rPr>
        <w:instrText xml:space="preserve"> PAGEREF _Toc186663675 \h </w:instrText>
      </w:r>
      <w:r>
        <w:rPr>
          <w:noProof/>
        </w:rPr>
      </w:r>
      <w:r>
        <w:rPr>
          <w:noProof/>
        </w:rPr>
        <w:fldChar w:fldCharType="separate"/>
      </w:r>
      <w:r>
        <w:rPr>
          <w:noProof/>
        </w:rPr>
        <w:t>78</w:t>
      </w:r>
      <w:r>
        <w:rPr>
          <w:noProof/>
        </w:rPr>
        <w:fldChar w:fldCharType="end"/>
      </w:r>
    </w:p>
    <w:p w14:paraId="33C21731" w14:textId="295E3B2E"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_Toc186663676 \h </w:instrText>
      </w:r>
      <w:r>
        <w:rPr>
          <w:noProof/>
        </w:rPr>
      </w:r>
      <w:r>
        <w:rPr>
          <w:noProof/>
        </w:rPr>
        <w:fldChar w:fldCharType="separate"/>
      </w:r>
      <w:r>
        <w:rPr>
          <w:noProof/>
        </w:rPr>
        <w:t>79</w:t>
      </w:r>
      <w:r>
        <w:rPr>
          <w:noProof/>
        </w:rPr>
        <w:fldChar w:fldCharType="end"/>
      </w:r>
    </w:p>
    <w:p w14:paraId="38007869" w14:textId="142FA0C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fldLock="1"/>
      </w:r>
      <w:r>
        <w:rPr>
          <w:noProof/>
        </w:rPr>
        <w:instrText xml:space="preserve"> PAGEREF _Toc186663677 \h </w:instrText>
      </w:r>
      <w:r>
        <w:rPr>
          <w:noProof/>
        </w:rPr>
      </w:r>
      <w:r>
        <w:rPr>
          <w:noProof/>
        </w:rPr>
        <w:fldChar w:fldCharType="separate"/>
      </w:r>
      <w:r>
        <w:rPr>
          <w:noProof/>
        </w:rPr>
        <w:t>79</w:t>
      </w:r>
      <w:r>
        <w:rPr>
          <w:noProof/>
        </w:rPr>
        <w:fldChar w:fldCharType="end"/>
      </w:r>
    </w:p>
    <w:p w14:paraId="0518242C" w14:textId="7D1B678B"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sidRPr="00F543D0">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F543D0">
        <w:rPr>
          <w:rFonts w:cs="Arial"/>
          <w:noProof/>
          <w:lang w:val="en-US" w:eastAsia="en-GB"/>
        </w:rPr>
        <w:t>General</w:t>
      </w:r>
      <w:r>
        <w:rPr>
          <w:noProof/>
        </w:rPr>
        <w:tab/>
      </w:r>
      <w:r>
        <w:rPr>
          <w:noProof/>
        </w:rPr>
        <w:fldChar w:fldCharType="begin" w:fldLock="1"/>
      </w:r>
      <w:r>
        <w:rPr>
          <w:noProof/>
        </w:rPr>
        <w:instrText xml:space="preserve"> PAGEREF _Toc186663678 \h </w:instrText>
      </w:r>
      <w:r>
        <w:rPr>
          <w:noProof/>
        </w:rPr>
      </w:r>
      <w:r>
        <w:rPr>
          <w:noProof/>
        </w:rPr>
        <w:fldChar w:fldCharType="separate"/>
      </w:r>
      <w:r>
        <w:rPr>
          <w:noProof/>
        </w:rPr>
        <w:t>79</w:t>
      </w:r>
      <w:r>
        <w:rPr>
          <w:noProof/>
        </w:rPr>
        <w:fldChar w:fldCharType="end"/>
      </w:r>
    </w:p>
    <w:p w14:paraId="0A305F2A" w14:textId="2268A81B"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sidRPr="00F543D0">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F543D0">
        <w:rPr>
          <w:rFonts w:cs="Arial"/>
          <w:noProof/>
          <w:lang w:val="en-US" w:eastAsia="en-GB"/>
        </w:rPr>
        <w:t>3gpp-bdc-used-by ABNF syntax and semantics</w:t>
      </w:r>
      <w:r>
        <w:rPr>
          <w:noProof/>
        </w:rPr>
        <w:tab/>
      </w:r>
      <w:r>
        <w:rPr>
          <w:noProof/>
        </w:rPr>
        <w:fldChar w:fldCharType="begin" w:fldLock="1"/>
      </w:r>
      <w:r>
        <w:rPr>
          <w:noProof/>
        </w:rPr>
        <w:instrText xml:space="preserve"> PAGEREF _Toc186663679 \h </w:instrText>
      </w:r>
      <w:r>
        <w:rPr>
          <w:noProof/>
        </w:rPr>
      </w:r>
      <w:r>
        <w:rPr>
          <w:noProof/>
        </w:rPr>
        <w:fldChar w:fldCharType="separate"/>
      </w:r>
      <w:r>
        <w:rPr>
          <w:noProof/>
        </w:rPr>
        <w:t>79</w:t>
      </w:r>
      <w:r>
        <w:rPr>
          <w:noProof/>
        </w:rPr>
        <w:fldChar w:fldCharType="end"/>
      </w:r>
    </w:p>
    <w:p w14:paraId="7CBF840E" w14:textId="452193FC"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fldLock="1"/>
      </w:r>
      <w:r>
        <w:rPr>
          <w:noProof/>
        </w:rPr>
        <w:instrText xml:space="preserve"> PAGEREF _Toc186663680 \h </w:instrText>
      </w:r>
      <w:r>
        <w:rPr>
          <w:noProof/>
        </w:rPr>
      </w:r>
      <w:r>
        <w:rPr>
          <w:noProof/>
        </w:rPr>
        <w:fldChar w:fldCharType="separate"/>
      </w:r>
      <w:r>
        <w:rPr>
          <w:noProof/>
        </w:rPr>
        <w:t>80</w:t>
      </w:r>
      <w:r>
        <w:rPr>
          <w:noProof/>
        </w:rPr>
        <w:fldChar w:fldCharType="end"/>
      </w:r>
    </w:p>
    <w:p w14:paraId="5A39F6F5" w14:textId="1BDDF17A"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_Toc186663681 \h </w:instrText>
      </w:r>
      <w:r>
        <w:rPr>
          <w:noProof/>
        </w:rPr>
      </w:r>
      <w:r>
        <w:rPr>
          <w:noProof/>
        </w:rPr>
        <w:fldChar w:fldCharType="separate"/>
      </w:r>
      <w:r>
        <w:rPr>
          <w:noProof/>
        </w:rPr>
        <w:t>80</w:t>
      </w:r>
      <w:r>
        <w:rPr>
          <w:noProof/>
        </w:rPr>
        <w:fldChar w:fldCharType="end"/>
      </w:r>
    </w:p>
    <w:p w14:paraId="7CC4082A" w14:textId="51462F4C"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fldLock="1"/>
      </w:r>
      <w:r>
        <w:rPr>
          <w:noProof/>
        </w:rPr>
        <w:instrText xml:space="preserve"> PAGEREF _Toc186663682 \h </w:instrText>
      </w:r>
      <w:r>
        <w:rPr>
          <w:noProof/>
        </w:rPr>
      </w:r>
      <w:r>
        <w:rPr>
          <w:noProof/>
        </w:rPr>
        <w:fldChar w:fldCharType="separate"/>
      </w:r>
      <w:r>
        <w:rPr>
          <w:noProof/>
        </w:rPr>
        <w:t>80</w:t>
      </w:r>
      <w:r>
        <w:rPr>
          <w:noProof/>
        </w:rPr>
        <w:fldChar w:fldCharType="end"/>
      </w:r>
    </w:p>
    <w:p w14:paraId="077A3A6F" w14:textId="727D985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_Toc186663683 \h </w:instrText>
      </w:r>
      <w:r>
        <w:rPr>
          <w:noProof/>
        </w:rPr>
      </w:r>
      <w:r>
        <w:rPr>
          <w:noProof/>
        </w:rPr>
        <w:fldChar w:fldCharType="separate"/>
      </w:r>
      <w:r>
        <w:rPr>
          <w:noProof/>
        </w:rPr>
        <w:t>81</w:t>
      </w:r>
      <w:r>
        <w:rPr>
          <w:noProof/>
        </w:rPr>
        <w:fldChar w:fldCharType="end"/>
      </w:r>
    </w:p>
    <w:p w14:paraId="77205B82" w14:textId="622F295B"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_Toc186663684 \h </w:instrText>
      </w:r>
      <w:r>
        <w:rPr>
          <w:noProof/>
        </w:rPr>
      </w:r>
      <w:r>
        <w:rPr>
          <w:noProof/>
        </w:rPr>
        <w:fldChar w:fldCharType="separate"/>
      </w:r>
      <w:r>
        <w:rPr>
          <w:noProof/>
        </w:rPr>
        <w:t>81</w:t>
      </w:r>
      <w:r>
        <w:rPr>
          <w:noProof/>
        </w:rPr>
        <w:fldChar w:fldCharType="end"/>
      </w:r>
    </w:p>
    <w:p w14:paraId="2F638A5B" w14:textId="39B3E94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_Toc186663685 \h </w:instrText>
      </w:r>
      <w:r>
        <w:rPr>
          <w:noProof/>
        </w:rPr>
      </w:r>
      <w:r>
        <w:rPr>
          <w:noProof/>
        </w:rPr>
        <w:fldChar w:fldCharType="separate"/>
      </w:r>
      <w:r>
        <w:rPr>
          <w:noProof/>
        </w:rPr>
        <w:t>81</w:t>
      </w:r>
      <w:r>
        <w:rPr>
          <w:noProof/>
        </w:rPr>
        <w:fldChar w:fldCharType="end"/>
      </w:r>
    </w:p>
    <w:p w14:paraId="18BF8FEA" w14:textId="5C88E71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_Toc186663686 \h </w:instrText>
      </w:r>
      <w:r>
        <w:rPr>
          <w:noProof/>
        </w:rPr>
      </w:r>
      <w:r>
        <w:rPr>
          <w:noProof/>
        </w:rPr>
        <w:fldChar w:fldCharType="separate"/>
      </w:r>
      <w:r>
        <w:rPr>
          <w:noProof/>
        </w:rPr>
        <w:t>81</w:t>
      </w:r>
      <w:r>
        <w:rPr>
          <w:noProof/>
        </w:rPr>
        <w:fldChar w:fldCharType="end"/>
      </w:r>
    </w:p>
    <w:p w14:paraId="0800C918" w14:textId="16E586F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fldLock="1"/>
      </w:r>
      <w:r>
        <w:rPr>
          <w:noProof/>
        </w:rPr>
        <w:instrText xml:space="preserve"> PAGEREF _Toc186663687 \h </w:instrText>
      </w:r>
      <w:r>
        <w:rPr>
          <w:noProof/>
        </w:rPr>
      </w:r>
      <w:r>
        <w:rPr>
          <w:noProof/>
        </w:rPr>
        <w:fldChar w:fldCharType="separate"/>
      </w:r>
      <w:r>
        <w:rPr>
          <w:noProof/>
        </w:rPr>
        <w:t>81</w:t>
      </w:r>
      <w:r>
        <w:rPr>
          <w:noProof/>
        </w:rPr>
        <w:fldChar w:fldCharType="end"/>
      </w:r>
    </w:p>
    <w:p w14:paraId="212F6354" w14:textId="3D03F28F"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_Toc186663688 \h </w:instrText>
      </w:r>
      <w:r>
        <w:rPr>
          <w:noProof/>
        </w:rPr>
      </w:r>
      <w:r>
        <w:rPr>
          <w:noProof/>
        </w:rPr>
        <w:fldChar w:fldCharType="separate"/>
      </w:r>
      <w:r>
        <w:rPr>
          <w:noProof/>
        </w:rPr>
        <w:t>81</w:t>
      </w:r>
      <w:r>
        <w:rPr>
          <w:noProof/>
        </w:rPr>
        <w:fldChar w:fldCharType="end"/>
      </w:r>
    </w:p>
    <w:p w14:paraId="32025D8A" w14:textId="526348D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_Toc186663689 \h </w:instrText>
      </w:r>
      <w:r>
        <w:rPr>
          <w:noProof/>
        </w:rPr>
      </w:r>
      <w:r>
        <w:rPr>
          <w:noProof/>
        </w:rPr>
        <w:fldChar w:fldCharType="separate"/>
      </w:r>
      <w:r>
        <w:rPr>
          <w:noProof/>
        </w:rPr>
        <w:t>82</w:t>
      </w:r>
      <w:r>
        <w:rPr>
          <w:noProof/>
        </w:rPr>
        <w:fldChar w:fldCharType="end"/>
      </w:r>
    </w:p>
    <w:p w14:paraId="1FCB50AD" w14:textId="0D49E6A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_Toc186663690 \h </w:instrText>
      </w:r>
      <w:r>
        <w:rPr>
          <w:noProof/>
        </w:rPr>
      </w:r>
      <w:r>
        <w:rPr>
          <w:noProof/>
        </w:rPr>
        <w:fldChar w:fldCharType="separate"/>
      </w:r>
      <w:r>
        <w:rPr>
          <w:noProof/>
        </w:rPr>
        <w:t>83</w:t>
      </w:r>
      <w:r>
        <w:rPr>
          <w:noProof/>
        </w:rPr>
        <w:fldChar w:fldCharType="end"/>
      </w:r>
    </w:p>
    <w:p w14:paraId="55E2B2A5" w14:textId="2A72F956"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_Toc186663691 \h </w:instrText>
      </w:r>
      <w:r>
        <w:rPr>
          <w:noProof/>
        </w:rPr>
      </w:r>
      <w:r>
        <w:rPr>
          <w:noProof/>
        </w:rPr>
        <w:fldChar w:fldCharType="separate"/>
      </w:r>
      <w:r>
        <w:rPr>
          <w:noProof/>
        </w:rPr>
        <w:t>84</w:t>
      </w:r>
      <w:r>
        <w:rPr>
          <w:noProof/>
        </w:rPr>
        <w:fldChar w:fldCharType="end"/>
      </w:r>
    </w:p>
    <w:p w14:paraId="74EC4DD0" w14:textId="734B283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_Toc186663692 \h </w:instrText>
      </w:r>
      <w:r>
        <w:rPr>
          <w:noProof/>
        </w:rPr>
      </w:r>
      <w:r>
        <w:rPr>
          <w:noProof/>
        </w:rPr>
        <w:fldChar w:fldCharType="separate"/>
      </w:r>
      <w:r>
        <w:rPr>
          <w:noProof/>
        </w:rPr>
        <w:t>84</w:t>
      </w:r>
      <w:r>
        <w:rPr>
          <w:noProof/>
        </w:rPr>
        <w:fldChar w:fldCharType="end"/>
      </w:r>
    </w:p>
    <w:p w14:paraId="287217A7" w14:textId="698ECB1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fldLock="1"/>
      </w:r>
      <w:r>
        <w:rPr>
          <w:noProof/>
        </w:rPr>
        <w:instrText xml:space="preserve"> PAGEREF _Toc186663693 \h </w:instrText>
      </w:r>
      <w:r>
        <w:rPr>
          <w:noProof/>
        </w:rPr>
      </w:r>
      <w:r>
        <w:rPr>
          <w:noProof/>
        </w:rPr>
        <w:fldChar w:fldCharType="separate"/>
      </w:r>
      <w:r>
        <w:rPr>
          <w:noProof/>
        </w:rPr>
        <w:t>84</w:t>
      </w:r>
      <w:r>
        <w:rPr>
          <w:noProof/>
        </w:rPr>
        <w:fldChar w:fldCharType="end"/>
      </w:r>
    </w:p>
    <w:p w14:paraId="3C023B82" w14:textId="3B1667E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fldLock="1"/>
      </w:r>
      <w:r>
        <w:rPr>
          <w:noProof/>
        </w:rPr>
        <w:instrText xml:space="preserve"> PAGEREF _Toc186663694 \h </w:instrText>
      </w:r>
      <w:r>
        <w:rPr>
          <w:noProof/>
        </w:rPr>
      </w:r>
      <w:r>
        <w:rPr>
          <w:noProof/>
        </w:rPr>
        <w:fldChar w:fldCharType="separate"/>
      </w:r>
      <w:r>
        <w:rPr>
          <w:noProof/>
        </w:rPr>
        <w:t>85</w:t>
      </w:r>
      <w:r>
        <w:rPr>
          <w:noProof/>
        </w:rPr>
        <w:fldChar w:fldCharType="end"/>
      </w:r>
    </w:p>
    <w:p w14:paraId="3CB1BBE6" w14:textId="7623CD76"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_Toc186663695 \h </w:instrText>
      </w:r>
      <w:r>
        <w:rPr>
          <w:noProof/>
        </w:rPr>
      </w:r>
      <w:r>
        <w:rPr>
          <w:noProof/>
        </w:rPr>
        <w:fldChar w:fldCharType="separate"/>
      </w:r>
      <w:r>
        <w:rPr>
          <w:noProof/>
        </w:rPr>
        <w:t>88</w:t>
      </w:r>
      <w:r>
        <w:rPr>
          <w:noProof/>
        </w:rPr>
        <w:fldChar w:fldCharType="end"/>
      </w:r>
    </w:p>
    <w:p w14:paraId="09823FF3" w14:textId="0245F50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fldLock="1"/>
      </w:r>
      <w:r>
        <w:rPr>
          <w:noProof/>
        </w:rPr>
        <w:instrText xml:space="preserve"> PAGEREF _Toc186663696 \h </w:instrText>
      </w:r>
      <w:r>
        <w:rPr>
          <w:noProof/>
        </w:rPr>
      </w:r>
      <w:r>
        <w:rPr>
          <w:noProof/>
        </w:rPr>
        <w:fldChar w:fldCharType="separate"/>
      </w:r>
      <w:r>
        <w:rPr>
          <w:noProof/>
        </w:rPr>
        <w:t>90</w:t>
      </w:r>
      <w:r>
        <w:rPr>
          <w:noProof/>
        </w:rPr>
        <w:fldChar w:fldCharType="end"/>
      </w:r>
    </w:p>
    <w:p w14:paraId="64DBF523" w14:textId="1604054F"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_Toc186663697 \h </w:instrText>
      </w:r>
      <w:r>
        <w:rPr>
          <w:noProof/>
        </w:rPr>
      </w:r>
      <w:r>
        <w:rPr>
          <w:noProof/>
        </w:rPr>
        <w:fldChar w:fldCharType="separate"/>
      </w:r>
      <w:r>
        <w:rPr>
          <w:noProof/>
        </w:rPr>
        <w:t>90</w:t>
      </w:r>
      <w:r>
        <w:rPr>
          <w:noProof/>
        </w:rPr>
        <w:fldChar w:fldCharType="end"/>
      </w:r>
    </w:p>
    <w:p w14:paraId="655831D4" w14:textId="0537A45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_Toc186663698 \h </w:instrText>
      </w:r>
      <w:r>
        <w:rPr>
          <w:noProof/>
        </w:rPr>
      </w:r>
      <w:r>
        <w:rPr>
          <w:noProof/>
        </w:rPr>
        <w:fldChar w:fldCharType="separate"/>
      </w:r>
      <w:r>
        <w:rPr>
          <w:noProof/>
        </w:rPr>
        <w:t>90</w:t>
      </w:r>
      <w:r>
        <w:rPr>
          <w:noProof/>
        </w:rPr>
        <w:fldChar w:fldCharType="end"/>
      </w:r>
    </w:p>
    <w:p w14:paraId="037C845C" w14:textId="14697B3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_Toc186663699 \h </w:instrText>
      </w:r>
      <w:r>
        <w:rPr>
          <w:noProof/>
        </w:rPr>
      </w:r>
      <w:r>
        <w:rPr>
          <w:noProof/>
        </w:rPr>
        <w:fldChar w:fldCharType="separate"/>
      </w:r>
      <w:r>
        <w:rPr>
          <w:noProof/>
        </w:rPr>
        <w:t>91</w:t>
      </w:r>
      <w:r>
        <w:rPr>
          <w:noProof/>
        </w:rPr>
        <w:fldChar w:fldCharType="end"/>
      </w:r>
    </w:p>
    <w:p w14:paraId="5AEE77F1" w14:textId="25D8F76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_Toc186663700 \h </w:instrText>
      </w:r>
      <w:r>
        <w:rPr>
          <w:noProof/>
        </w:rPr>
      </w:r>
      <w:r>
        <w:rPr>
          <w:noProof/>
        </w:rPr>
        <w:fldChar w:fldCharType="separate"/>
      </w:r>
      <w:r>
        <w:rPr>
          <w:noProof/>
        </w:rPr>
        <w:t>92</w:t>
      </w:r>
      <w:r>
        <w:rPr>
          <w:noProof/>
        </w:rPr>
        <w:fldChar w:fldCharType="end"/>
      </w:r>
    </w:p>
    <w:p w14:paraId="097C2D13" w14:textId="58FBF5CC"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fldLock="1"/>
      </w:r>
      <w:r>
        <w:rPr>
          <w:noProof/>
        </w:rPr>
        <w:instrText xml:space="preserve"> PAGEREF _Toc186663701 \h </w:instrText>
      </w:r>
      <w:r>
        <w:rPr>
          <w:noProof/>
        </w:rPr>
      </w:r>
      <w:r>
        <w:rPr>
          <w:noProof/>
        </w:rPr>
        <w:fldChar w:fldCharType="separate"/>
      </w:r>
      <w:r>
        <w:rPr>
          <w:noProof/>
        </w:rPr>
        <w:t>92</w:t>
      </w:r>
      <w:r>
        <w:rPr>
          <w:noProof/>
        </w:rPr>
        <w:fldChar w:fldCharType="end"/>
      </w:r>
    </w:p>
    <w:p w14:paraId="7BD9E12E" w14:textId="50B56504"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_Toc186663702 \h </w:instrText>
      </w:r>
      <w:r>
        <w:rPr>
          <w:noProof/>
        </w:rPr>
      </w:r>
      <w:r>
        <w:rPr>
          <w:noProof/>
        </w:rPr>
        <w:fldChar w:fldCharType="separate"/>
      </w:r>
      <w:r>
        <w:rPr>
          <w:noProof/>
        </w:rPr>
        <w:t>94</w:t>
      </w:r>
      <w:r>
        <w:rPr>
          <w:noProof/>
        </w:rPr>
        <w:fldChar w:fldCharType="end"/>
      </w:r>
    </w:p>
    <w:p w14:paraId="70A09326" w14:textId="29C2057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_Toc186663703 \h </w:instrText>
      </w:r>
      <w:r>
        <w:rPr>
          <w:noProof/>
        </w:rPr>
      </w:r>
      <w:r>
        <w:rPr>
          <w:noProof/>
        </w:rPr>
        <w:fldChar w:fldCharType="separate"/>
      </w:r>
      <w:r>
        <w:rPr>
          <w:noProof/>
        </w:rPr>
        <w:t>94</w:t>
      </w:r>
      <w:r>
        <w:rPr>
          <w:noProof/>
        </w:rPr>
        <w:fldChar w:fldCharType="end"/>
      </w:r>
    </w:p>
    <w:p w14:paraId="5B3A194E" w14:textId="47420D3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_Toc186663704 \h </w:instrText>
      </w:r>
      <w:r>
        <w:rPr>
          <w:noProof/>
        </w:rPr>
      </w:r>
      <w:r>
        <w:rPr>
          <w:noProof/>
        </w:rPr>
        <w:fldChar w:fldCharType="separate"/>
      </w:r>
      <w:r>
        <w:rPr>
          <w:noProof/>
        </w:rPr>
        <w:t>94</w:t>
      </w:r>
      <w:r>
        <w:rPr>
          <w:noProof/>
        </w:rPr>
        <w:fldChar w:fldCharType="end"/>
      </w:r>
    </w:p>
    <w:p w14:paraId="5EE9B2F4" w14:textId="659AD04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fldLock="1"/>
      </w:r>
      <w:r>
        <w:rPr>
          <w:noProof/>
        </w:rPr>
        <w:instrText xml:space="preserve"> PAGEREF _Toc186663705 \h </w:instrText>
      </w:r>
      <w:r>
        <w:rPr>
          <w:noProof/>
        </w:rPr>
      </w:r>
      <w:r>
        <w:rPr>
          <w:noProof/>
        </w:rPr>
        <w:fldChar w:fldCharType="separate"/>
      </w:r>
      <w:r>
        <w:rPr>
          <w:noProof/>
        </w:rPr>
        <w:t>94</w:t>
      </w:r>
      <w:r>
        <w:rPr>
          <w:noProof/>
        </w:rPr>
        <w:fldChar w:fldCharType="end"/>
      </w:r>
    </w:p>
    <w:p w14:paraId="468330E1" w14:textId="1FE8C50B"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_Toc186663706 \h </w:instrText>
      </w:r>
      <w:r>
        <w:rPr>
          <w:noProof/>
        </w:rPr>
      </w:r>
      <w:r>
        <w:rPr>
          <w:noProof/>
        </w:rPr>
        <w:fldChar w:fldCharType="separate"/>
      </w:r>
      <w:r>
        <w:rPr>
          <w:noProof/>
        </w:rPr>
        <w:t>94</w:t>
      </w:r>
      <w:r>
        <w:rPr>
          <w:noProof/>
        </w:rPr>
        <w:fldChar w:fldCharType="end"/>
      </w:r>
    </w:p>
    <w:p w14:paraId="31F6F358" w14:textId="4A03D21E"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fldLock="1"/>
      </w:r>
      <w:r>
        <w:rPr>
          <w:noProof/>
        </w:rPr>
        <w:instrText xml:space="preserve"> PAGEREF _Toc186663707 \h </w:instrText>
      </w:r>
      <w:r>
        <w:rPr>
          <w:noProof/>
        </w:rPr>
      </w:r>
      <w:r>
        <w:rPr>
          <w:noProof/>
        </w:rPr>
        <w:fldChar w:fldCharType="separate"/>
      </w:r>
      <w:r>
        <w:rPr>
          <w:noProof/>
        </w:rPr>
        <w:t>95</w:t>
      </w:r>
      <w:r>
        <w:rPr>
          <w:noProof/>
        </w:rPr>
        <w:fldChar w:fldCharType="end"/>
      </w:r>
    </w:p>
    <w:p w14:paraId="69E23502" w14:textId="41502B65"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_Toc186663708 \h </w:instrText>
      </w:r>
      <w:r>
        <w:rPr>
          <w:noProof/>
        </w:rPr>
      </w:r>
      <w:r>
        <w:rPr>
          <w:noProof/>
        </w:rPr>
        <w:fldChar w:fldCharType="separate"/>
      </w:r>
      <w:r>
        <w:rPr>
          <w:noProof/>
        </w:rPr>
        <w:t>95</w:t>
      </w:r>
      <w:r>
        <w:rPr>
          <w:noProof/>
        </w:rPr>
        <w:fldChar w:fldCharType="end"/>
      </w:r>
    </w:p>
    <w:p w14:paraId="261876DA" w14:textId="293D813B"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_Toc186663709 \h </w:instrText>
      </w:r>
      <w:r>
        <w:rPr>
          <w:noProof/>
        </w:rPr>
      </w:r>
      <w:r>
        <w:rPr>
          <w:noProof/>
        </w:rPr>
        <w:fldChar w:fldCharType="separate"/>
      </w:r>
      <w:r>
        <w:rPr>
          <w:noProof/>
        </w:rPr>
        <w:t>95</w:t>
      </w:r>
      <w:r>
        <w:rPr>
          <w:noProof/>
        </w:rPr>
        <w:fldChar w:fldCharType="end"/>
      </w:r>
    </w:p>
    <w:p w14:paraId="13945CF8" w14:textId="04FCC3AD"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fldLock="1"/>
      </w:r>
      <w:r>
        <w:rPr>
          <w:noProof/>
        </w:rPr>
        <w:instrText xml:space="preserve"> PAGEREF _Toc186663710 \h </w:instrText>
      </w:r>
      <w:r>
        <w:rPr>
          <w:noProof/>
        </w:rPr>
      </w:r>
      <w:r>
        <w:rPr>
          <w:noProof/>
        </w:rPr>
        <w:fldChar w:fldCharType="separate"/>
      </w:r>
      <w:r>
        <w:rPr>
          <w:noProof/>
        </w:rPr>
        <w:t>95</w:t>
      </w:r>
      <w:r>
        <w:rPr>
          <w:noProof/>
        </w:rPr>
        <w:fldChar w:fldCharType="end"/>
      </w:r>
    </w:p>
    <w:p w14:paraId="3DBF4C6B" w14:textId="7FF11A47"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fldLock="1"/>
      </w:r>
      <w:r>
        <w:rPr>
          <w:noProof/>
        </w:rPr>
        <w:instrText xml:space="preserve"> PAGEREF _Toc186663711 \h </w:instrText>
      </w:r>
      <w:r>
        <w:rPr>
          <w:noProof/>
        </w:rPr>
      </w:r>
      <w:r>
        <w:rPr>
          <w:noProof/>
        </w:rPr>
        <w:fldChar w:fldCharType="separate"/>
      </w:r>
      <w:r>
        <w:rPr>
          <w:noProof/>
        </w:rPr>
        <w:t>96</w:t>
      </w:r>
      <w:r>
        <w:rPr>
          <w:noProof/>
        </w:rPr>
        <w:fldChar w:fldCharType="end"/>
      </w:r>
    </w:p>
    <w:p w14:paraId="6EE372CB" w14:textId="1668EEBA"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_Toc186663712 \h </w:instrText>
      </w:r>
      <w:r>
        <w:rPr>
          <w:noProof/>
        </w:rPr>
      </w:r>
      <w:r>
        <w:rPr>
          <w:noProof/>
        </w:rPr>
        <w:fldChar w:fldCharType="separate"/>
      </w:r>
      <w:r>
        <w:rPr>
          <w:noProof/>
        </w:rPr>
        <w:t>96</w:t>
      </w:r>
      <w:r>
        <w:rPr>
          <w:noProof/>
        </w:rPr>
        <w:fldChar w:fldCharType="end"/>
      </w:r>
    </w:p>
    <w:p w14:paraId="26B7D25B" w14:textId="798C3674"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fldLock="1"/>
      </w:r>
      <w:r>
        <w:rPr>
          <w:noProof/>
        </w:rPr>
        <w:instrText xml:space="preserve"> PAGEREF _Toc186663713 \h </w:instrText>
      </w:r>
      <w:r>
        <w:rPr>
          <w:noProof/>
        </w:rPr>
      </w:r>
      <w:r>
        <w:rPr>
          <w:noProof/>
        </w:rPr>
        <w:fldChar w:fldCharType="separate"/>
      </w:r>
      <w:r>
        <w:rPr>
          <w:noProof/>
        </w:rPr>
        <w:t>96</w:t>
      </w:r>
      <w:r>
        <w:rPr>
          <w:noProof/>
        </w:rPr>
        <w:fldChar w:fldCharType="end"/>
      </w:r>
    </w:p>
    <w:p w14:paraId="750DA33B" w14:textId="713A2472"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fldLock="1"/>
      </w:r>
      <w:r>
        <w:rPr>
          <w:noProof/>
        </w:rPr>
        <w:instrText xml:space="preserve"> PAGEREF _Toc186663714 \h </w:instrText>
      </w:r>
      <w:r>
        <w:rPr>
          <w:noProof/>
        </w:rPr>
      </w:r>
      <w:r>
        <w:rPr>
          <w:noProof/>
        </w:rPr>
        <w:fldChar w:fldCharType="separate"/>
      </w:r>
      <w:r>
        <w:rPr>
          <w:noProof/>
        </w:rPr>
        <w:t>96</w:t>
      </w:r>
      <w:r>
        <w:rPr>
          <w:noProof/>
        </w:rPr>
        <w:fldChar w:fldCharType="end"/>
      </w:r>
    </w:p>
    <w:p w14:paraId="273BF4CA" w14:textId="7F806071"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fldLock="1"/>
      </w:r>
      <w:r>
        <w:rPr>
          <w:noProof/>
        </w:rPr>
        <w:instrText xml:space="preserve"> PAGEREF _Toc186663715 \h </w:instrText>
      </w:r>
      <w:r>
        <w:rPr>
          <w:noProof/>
        </w:rPr>
      </w:r>
      <w:r>
        <w:rPr>
          <w:noProof/>
        </w:rPr>
        <w:fldChar w:fldCharType="separate"/>
      </w:r>
      <w:r>
        <w:rPr>
          <w:noProof/>
        </w:rPr>
        <w:t>97</w:t>
      </w:r>
      <w:r>
        <w:rPr>
          <w:noProof/>
        </w:rPr>
        <w:fldChar w:fldCharType="end"/>
      </w:r>
    </w:p>
    <w:p w14:paraId="422AA1A7" w14:textId="4D62C21B"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fldLock="1"/>
      </w:r>
      <w:r>
        <w:rPr>
          <w:noProof/>
        </w:rPr>
        <w:instrText xml:space="preserve"> PAGEREF _Toc186663716 \h </w:instrText>
      </w:r>
      <w:r>
        <w:rPr>
          <w:noProof/>
        </w:rPr>
      </w:r>
      <w:r>
        <w:rPr>
          <w:noProof/>
        </w:rPr>
        <w:fldChar w:fldCharType="separate"/>
      </w:r>
      <w:r>
        <w:rPr>
          <w:noProof/>
        </w:rPr>
        <w:t>97</w:t>
      </w:r>
      <w:r>
        <w:rPr>
          <w:noProof/>
        </w:rPr>
        <w:fldChar w:fldCharType="end"/>
      </w:r>
    </w:p>
    <w:p w14:paraId="78886D50" w14:textId="44CEE641"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_Toc186663717 \h </w:instrText>
      </w:r>
      <w:r>
        <w:rPr>
          <w:noProof/>
        </w:rPr>
      </w:r>
      <w:r>
        <w:rPr>
          <w:noProof/>
        </w:rPr>
        <w:fldChar w:fldCharType="separate"/>
      </w:r>
      <w:r>
        <w:rPr>
          <w:noProof/>
        </w:rPr>
        <w:t>97</w:t>
      </w:r>
      <w:r>
        <w:rPr>
          <w:noProof/>
        </w:rPr>
        <w:fldChar w:fldCharType="end"/>
      </w:r>
    </w:p>
    <w:p w14:paraId="24D69A9D" w14:textId="30F7BE26"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fldLock="1"/>
      </w:r>
      <w:r>
        <w:rPr>
          <w:noProof/>
        </w:rPr>
        <w:instrText xml:space="preserve"> PAGEREF _Toc186663718 \h </w:instrText>
      </w:r>
      <w:r>
        <w:rPr>
          <w:noProof/>
        </w:rPr>
      </w:r>
      <w:r>
        <w:rPr>
          <w:noProof/>
        </w:rPr>
        <w:fldChar w:fldCharType="separate"/>
      </w:r>
      <w:r>
        <w:rPr>
          <w:noProof/>
        </w:rPr>
        <w:t>97</w:t>
      </w:r>
      <w:r>
        <w:rPr>
          <w:noProof/>
        </w:rPr>
        <w:fldChar w:fldCharType="end"/>
      </w:r>
    </w:p>
    <w:p w14:paraId="57F638F3" w14:textId="6320C54D"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_Toc186663719 \h </w:instrText>
      </w:r>
      <w:r>
        <w:rPr>
          <w:noProof/>
        </w:rPr>
      </w:r>
      <w:r>
        <w:rPr>
          <w:noProof/>
        </w:rPr>
        <w:fldChar w:fldCharType="separate"/>
      </w:r>
      <w:r>
        <w:rPr>
          <w:noProof/>
        </w:rPr>
        <w:t>98</w:t>
      </w:r>
      <w:r>
        <w:rPr>
          <w:noProof/>
        </w:rPr>
        <w:fldChar w:fldCharType="end"/>
      </w:r>
    </w:p>
    <w:p w14:paraId="1BF399CC" w14:textId="6C5E979A"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_Toc186663720 \h </w:instrText>
      </w:r>
      <w:r>
        <w:rPr>
          <w:noProof/>
        </w:rPr>
      </w:r>
      <w:r>
        <w:rPr>
          <w:noProof/>
        </w:rPr>
        <w:fldChar w:fldCharType="separate"/>
      </w:r>
      <w:r>
        <w:rPr>
          <w:noProof/>
        </w:rPr>
        <w:t>98</w:t>
      </w:r>
      <w:r>
        <w:rPr>
          <w:noProof/>
        </w:rPr>
        <w:fldChar w:fldCharType="end"/>
      </w:r>
    </w:p>
    <w:p w14:paraId="6B5FE094" w14:textId="71EFFB6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_Toc186663721 \h </w:instrText>
      </w:r>
      <w:r>
        <w:rPr>
          <w:noProof/>
        </w:rPr>
      </w:r>
      <w:r>
        <w:rPr>
          <w:noProof/>
        </w:rPr>
        <w:fldChar w:fldCharType="separate"/>
      </w:r>
      <w:r>
        <w:rPr>
          <w:noProof/>
        </w:rPr>
        <w:t>98</w:t>
      </w:r>
      <w:r>
        <w:rPr>
          <w:noProof/>
        </w:rPr>
        <w:fldChar w:fldCharType="end"/>
      </w:r>
    </w:p>
    <w:p w14:paraId="583773D1" w14:textId="6C494999"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_Toc186663722 \h </w:instrText>
      </w:r>
      <w:r>
        <w:rPr>
          <w:noProof/>
        </w:rPr>
      </w:r>
      <w:r>
        <w:rPr>
          <w:noProof/>
        </w:rPr>
        <w:fldChar w:fldCharType="separate"/>
      </w:r>
      <w:r>
        <w:rPr>
          <w:noProof/>
        </w:rPr>
        <w:t>98</w:t>
      </w:r>
      <w:r>
        <w:rPr>
          <w:noProof/>
        </w:rPr>
        <w:fldChar w:fldCharType="end"/>
      </w:r>
    </w:p>
    <w:p w14:paraId="6263020C" w14:textId="589BDF0B"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_Toc186663723 \h </w:instrText>
      </w:r>
      <w:r>
        <w:rPr>
          <w:noProof/>
        </w:rPr>
      </w:r>
      <w:r>
        <w:rPr>
          <w:noProof/>
        </w:rPr>
        <w:fldChar w:fldCharType="separate"/>
      </w:r>
      <w:r>
        <w:rPr>
          <w:noProof/>
        </w:rPr>
        <w:t>98</w:t>
      </w:r>
      <w:r>
        <w:rPr>
          <w:noProof/>
        </w:rPr>
        <w:fldChar w:fldCharType="end"/>
      </w:r>
    </w:p>
    <w:p w14:paraId="0B52807F" w14:textId="73C8F36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fldLock="1"/>
      </w:r>
      <w:r>
        <w:rPr>
          <w:noProof/>
        </w:rPr>
        <w:instrText xml:space="preserve"> PAGEREF _Toc186663724 \h </w:instrText>
      </w:r>
      <w:r>
        <w:rPr>
          <w:noProof/>
        </w:rPr>
      </w:r>
      <w:r>
        <w:rPr>
          <w:noProof/>
        </w:rPr>
        <w:fldChar w:fldCharType="separate"/>
      </w:r>
      <w:r>
        <w:rPr>
          <w:noProof/>
        </w:rPr>
        <w:t>98</w:t>
      </w:r>
      <w:r>
        <w:rPr>
          <w:noProof/>
        </w:rPr>
        <w:fldChar w:fldCharType="end"/>
      </w:r>
    </w:p>
    <w:p w14:paraId="77183E75" w14:textId="4C668DA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fldLock="1"/>
      </w:r>
      <w:r>
        <w:rPr>
          <w:noProof/>
        </w:rPr>
        <w:instrText xml:space="preserve"> PAGEREF _Toc186663725 \h </w:instrText>
      </w:r>
      <w:r>
        <w:rPr>
          <w:noProof/>
        </w:rPr>
      </w:r>
      <w:r>
        <w:rPr>
          <w:noProof/>
        </w:rPr>
        <w:fldChar w:fldCharType="separate"/>
      </w:r>
      <w:r>
        <w:rPr>
          <w:noProof/>
        </w:rPr>
        <w:t>99</w:t>
      </w:r>
      <w:r>
        <w:rPr>
          <w:noProof/>
        </w:rPr>
        <w:fldChar w:fldCharType="end"/>
      </w:r>
    </w:p>
    <w:p w14:paraId="782102CA" w14:textId="7177F95D"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_Toc186663726 \h </w:instrText>
      </w:r>
      <w:r>
        <w:rPr>
          <w:noProof/>
        </w:rPr>
      </w:r>
      <w:r>
        <w:rPr>
          <w:noProof/>
        </w:rPr>
        <w:fldChar w:fldCharType="separate"/>
      </w:r>
      <w:r>
        <w:rPr>
          <w:noProof/>
        </w:rPr>
        <w:t>99</w:t>
      </w:r>
      <w:r>
        <w:rPr>
          <w:noProof/>
        </w:rPr>
        <w:fldChar w:fldCharType="end"/>
      </w:r>
    </w:p>
    <w:p w14:paraId="2574FBFE" w14:textId="1BB07BD1"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_Toc186663727 \h </w:instrText>
      </w:r>
      <w:r>
        <w:rPr>
          <w:noProof/>
        </w:rPr>
      </w:r>
      <w:r>
        <w:rPr>
          <w:noProof/>
        </w:rPr>
        <w:fldChar w:fldCharType="separate"/>
      </w:r>
      <w:r>
        <w:rPr>
          <w:noProof/>
        </w:rPr>
        <w:t>99</w:t>
      </w:r>
      <w:r>
        <w:rPr>
          <w:noProof/>
        </w:rPr>
        <w:fldChar w:fldCharType="end"/>
      </w:r>
    </w:p>
    <w:p w14:paraId="13F3F573" w14:textId="69BB68E8"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_Toc186663728 \h </w:instrText>
      </w:r>
      <w:r>
        <w:rPr>
          <w:noProof/>
        </w:rPr>
      </w:r>
      <w:r>
        <w:rPr>
          <w:noProof/>
        </w:rPr>
        <w:fldChar w:fldCharType="separate"/>
      </w:r>
      <w:r>
        <w:rPr>
          <w:noProof/>
        </w:rPr>
        <w:t>100</w:t>
      </w:r>
      <w:r>
        <w:rPr>
          <w:noProof/>
        </w:rPr>
        <w:fldChar w:fldCharType="end"/>
      </w:r>
    </w:p>
    <w:p w14:paraId="111BFCC5" w14:textId="525795F7"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fldLock="1"/>
      </w:r>
      <w:r>
        <w:rPr>
          <w:noProof/>
        </w:rPr>
        <w:instrText xml:space="preserve"> PAGEREF _Toc186663729 \h </w:instrText>
      </w:r>
      <w:r>
        <w:rPr>
          <w:noProof/>
        </w:rPr>
      </w:r>
      <w:r>
        <w:rPr>
          <w:noProof/>
        </w:rPr>
        <w:fldChar w:fldCharType="separate"/>
      </w:r>
      <w:r>
        <w:rPr>
          <w:noProof/>
        </w:rPr>
        <w:t>100</w:t>
      </w:r>
      <w:r>
        <w:rPr>
          <w:noProof/>
        </w:rPr>
        <w:fldChar w:fldCharType="end"/>
      </w:r>
    </w:p>
    <w:p w14:paraId="79BCC9AF" w14:textId="1967D12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_Toc186663730 \h </w:instrText>
      </w:r>
      <w:r>
        <w:rPr>
          <w:noProof/>
        </w:rPr>
      </w:r>
      <w:r>
        <w:rPr>
          <w:noProof/>
        </w:rPr>
        <w:fldChar w:fldCharType="separate"/>
      </w:r>
      <w:r>
        <w:rPr>
          <w:noProof/>
        </w:rPr>
        <w:t>100</w:t>
      </w:r>
      <w:r>
        <w:rPr>
          <w:noProof/>
        </w:rPr>
        <w:fldChar w:fldCharType="end"/>
      </w:r>
    </w:p>
    <w:p w14:paraId="5A9240A6" w14:textId="0DEFDA6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_Toc186663731 \h </w:instrText>
      </w:r>
      <w:r>
        <w:rPr>
          <w:noProof/>
        </w:rPr>
      </w:r>
      <w:r>
        <w:rPr>
          <w:noProof/>
        </w:rPr>
        <w:fldChar w:fldCharType="separate"/>
      </w:r>
      <w:r>
        <w:rPr>
          <w:noProof/>
        </w:rPr>
        <w:t>100</w:t>
      </w:r>
      <w:r>
        <w:rPr>
          <w:noProof/>
        </w:rPr>
        <w:fldChar w:fldCharType="end"/>
      </w:r>
    </w:p>
    <w:p w14:paraId="37C706BC" w14:textId="4D69100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fldLock="1"/>
      </w:r>
      <w:r>
        <w:rPr>
          <w:noProof/>
        </w:rPr>
        <w:instrText xml:space="preserve"> PAGEREF _Toc186663732 \h </w:instrText>
      </w:r>
      <w:r>
        <w:rPr>
          <w:noProof/>
        </w:rPr>
      </w:r>
      <w:r>
        <w:rPr>
          <w:noProof/>
        </w:rPr>
        <w:fldChar w:fldCharType="separate"/>
      </w:r>
      <w:r>
        <w:rPr>
          <w:noProof/>
        </w:rPr>
        <w:t>100</w:t>
      </w:r>
      <w:r>
        <w:rPr>
          <w:noProof/>
        </w:rPr>
        <w:fldChar w:fldCharType="end"/>
      </w:r>
    </w:p>
    <w:p w14:paraId="695A1962" w14:textId="6195608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fldLock="1"/>
      </w:r>
      <w:r>
        <w:rPr>
          <w:noProof/>
        </w:rPr>
        <w:instrText xml:space="preserve"> PAGEREF _Toc186663733 \h </w:instrText>
      </w:r>
      <w:r>
        <w:rPr>
          <w:noProof/>
        </w:rPr>
      </w:r>
      <w:r>
        <w:rPr>
          <w:noProof/>
        </w:rPr>
        <w:fldChar w:fldCharType="separate"/>
      </w:r>
      <w:r>
        <w:rPr>
          <w:noProof/>
        </w:rPr>
        <w:t>101</w:t>
      </w:r>
      <w:r>
        <w:rPr>
          <w:noProof/>
        </w:rPr>
        <w:fldChar w:fldCharType="end"/>
      </w:r>
    </w:p>
    <w:p w14:paraId="408CC28E" w14:textId="5F17E8A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fldLock="1"/>
      </w:r>
      <w:r>
        <w:rPr>
          <w:noProof/>
        </w:rPr>
        <w:instrText xml:space="preserve"> PAGEREF _Toc186663734 \h </w:instrText>
      </w:r>
      <w:r>
        <w:rPr>
          <w:noProof/>
        </w:rPr>
      </w:r>
      <w:r>
        <w:rPr>
          <w:noProof/>
        </w:rPr>
        <w:fldChar w:fldCharType="separate"/>
      </w:r>
      <w:r>
        <w:rPr>
          <w:noProof/>
        </w:rPr>
        <w:t>101</w:t>
      </w:r>
      <w:r>
        <w:rPr>
          <w:noProof/>
        </w:rPr>
        <w:fldChar w:fldCharType="end"/>
      </w:r>
    </w:p>
    <w:p w14:paraId="7310A862" w14:textId="4237E761"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_Toc186663735 \h </w:instrText>
      </w:r>
      <w:r>
        <w:rPr>
          <w:noProof/>
        </w:rPr>
      </w:r>
      <w:r>
        <w:rPr>
          <w:noProof/>
        </w:rPr>
        <w:fldChar w:fldCharType="separate"/>
      </w:r>
      <w:r>
        <w:rPr>
          <w:noProof/>
        </w:rPr>
        <w:t>101</w:t>
      </w:r>
      <w:r>
        <w:rPr>
          <w:noProof/>
        </w:rPr>
        <w:fldChar w:fldCharType="end"/>
      </w:r>
    </w:p>
    <w:p w14:paraId="6118BFE5" w14:textId="227CE5A3"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fldLock="1"/>
      </w:r>
      <w:r>
        <w:rPr>
          <w:noProof/>
        </w:rPr>
        <w:instrText xml:space="preserve"> PAGEREF _Toc186663736 \h </w:instrText>
      </w:r>
      <w:r>
        <w:rPr>
          <w:noProof/>
        </w:rPr>
      </w:r>
      <w:r>
        <w:rPr>
          <w:noProof/>
        </w:rPr>
        <w:fldChar w:fldCharType="separate"/>
      </w:r>
      <w:r>
        <w:rPr>
          <w:noProof/>
        </w:rPr>
        <w:t>102</w:t>
      </w:r>
      <w:r>
        <w:rPr>
          <w:noProof/>
        </w:rPr>
        <w:fldChar w:fldCharType="end"/>
      </w:r>
    </w:p>
    <w:p w14:paraId="0D869D9E" w14:textId="5BEAE390"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_Toc186663737 \h </w:instrText>
      </w:r>
      <w:r>
        <w:rPr>
          <w:noProof/>
        </w:rPr>
      </w:r>
      <w:r>
        <w:rPr>
          <w:noProof/>
        </w:rPr>
        <w:fldChar w:fldCharType="separate"/>
      </w:r>
      <w:r>
        <w:rPr>
          <w:noProof/>
        </w:rPr>
        <w:t>102</w:t>
      </w:r>
      <w:r>
        <w:rPr>
          <w:noProof/>
        </w:rPr>
        <w:fldChar w:fldCharType="end"/>
      </w:r>
    </w:p>
    <w:p w14:paraId="00597FAF" w14:textId="47156AFA"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fldLock="1"/>
      </w:r>
      <w:r>
        <w:rPr>
          <w:noProof/>
        </w:rPr>
        <w:instrText xml:space="preserve"> PAGEREF _Toc186663738 \h </w:instrText>
      </w:r>
      <w:r>
        <w:rPr>
          <w:noProof/>
        </w:rPr>
      </w:r>
      <w:r>
        <w:rPr>
          <w:noProof/>
        </w:rPr>
        <w:fldChar w:fldCharType="separate"/>
      </w:r>
      <w:r>
        <w:rPr>
          <w:noProof/>
        </w:rPr>
        <w:t>102</w:t>
      </w:r>
      <w:r>
        <w:rPr>
          <w:noProof/>
        </w:rPr>
        <w:fldChar w:fldCharType="end"/>
      </w:r>
    </w:p>
    <w:p w14:paraId="0484026B" w14:textId="416E08DD"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fldLock="1"/>
      </w:r>
      <w:r>
        <w:rPr>
          <w:noProof/>
        </w:rPr>
        <w:instrText xml:space="preserve"> PAGEREF _Toc186663739 \h </w:instrText>
      </w:r>
      <w:r>
        <w:rPr>
          <w:noProof/>
        </w:rPr>
      </w:r>
      <w:r>
        <w:rPr>
          <w:noProof/>
        </w:rPr>
        <w:fldChar w:fldCharType="separate"/>
      </w:r>
      <w:r>
        <w:rPr>
          <w:noProof/>
        </w:rPr>
        <w:t>103</w:t>
      </w:r>
      <w:r>
        <w:rPr>
          <w:noProof/>
        </w:rPr>
        <w:fldChar w:fldCharType="end"/>
      </w:r>
    </w:p>
    <w:p w14:paraId="575D6BEF" w14:textId="32DE9A6D"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fldLock="1"/>
      </w:r>
      <w:r>
        <w:rPr>
          <w:noProof/>
        </w:rPr>
        <w:instrText xml:space="preserve"> PAGEREF _Toc186663740 \h </w:instrText>
      </w:r>
      <w:r>
        <w:rPr>
          <w:noProof/>
        </w:rPr>
      </w:r>
      <w:r>
        <w:rPr>
          <w:noProof/>
        </w:rPr>
        <w:fldChar w:fldCharType="separate"/>
      </w:r>
      <w:r>
        <w:rPr>
          <w:noProof/>
        </w:rPr>
        <w:t>104</w:t>
      </w:r>
      <w:r>
        <w:rPr>
          <w:noProof/>
        </w:rPr>
        <w:fldChar w:fldCharType="end"/>
      </w:r>
    </w:p>
    <w:p w14:paraId="3602865A" w14:textId="7944FEF4"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fldLock="1"/>
      </w:r>
      <w:r>
        <w:rPr>
          <w:noProof/>
        </w:rPr>
        <w:instrText xml:space="preserve"> PAGEREF _Toc186663741 \h </w:instrText>
      </w:r>
      <w:r>
        <w:rPr>
          <w:noProof/>
        </w:rPr>
      </w:r>
      <w:r>
        <w:rPr>
          <w:noProof/>
        </w:rPr>
        <w:fldChar w:fldCharType="separate"/>
      </w:r>
      <w:r>
        <w:rPr>
          <w:noProof/>
        </w:rPr>
        <w:t>104</w:t>
      </w:r>
      <w:r>
        <w:rPr>
          <w:noProof/>
        </w:rPr>
        <w:fldChar w:fldCharType="end"/>
      </w:r>
    </w:p>
    <w:p w14:paraId="19E90C2E" w14:textId="301F08C4"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_Toc186663742 \h </w:instrText>
      </w:r>
      <w:r>
        <w:rPr>
          <w:noProof/>
        </w:rPr>
      </w:r>
      <w:r>
        <w:rPr>
          <w:noProof/>
        </w:rPr>
        <w:fldChar w:fldCharType="separate"/>
      </w:r>
      <w:r>
        <w:rPr>
          <w:noProof/>
        </w:rPr>
        <w:t>104</w:t>
      </w:r>
      <w:r>
        <w:rPr>
          <w:noProof/>
        </w:rPr>
        <w:fldChar w:fldCharType="end"/>
      </w:r>
    </w:p>
    <w:p w14:paraId="1C850041" w14:textId="72DC327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_Toc186663743 \h </w:instrText>
      </w:r>
      <w:r>
        <w:rPr>
          <w:noProof/>
        </w:rPr>
      </w:r>
      <w:r>
        <w:rPr>
          <w:noProof/>
        </w:rPr>
        <w:fldChar w:fldCharType="separate"/>
      </w:r>
      <w:r>
        <w:rPr>
          <w:noProof/>
        </w:rPr>
        <w:t>104</w:t>
      </w:r>
      <w:r>
        <w:rPr>
          <w:noProof/>
        </w:rPr>
        <w:fldChar w:fldCharType="end"/>
      </w:r>
    </w:p>
    <w:p w14:paraId="3567724A" w14:textId="1287F192"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_Toc186663744 \h </w:instrText>
      </w:r>
      <w:r>
        <w:rPr>
          <w:noProof/>
        </w:rPr>
      </w:r>
      <w:r>
        <w:rPr>
          <w:noProof/>
        </w:rPr>
        <w:fldChar w:fldCharType="separate"/>
      </w:r>
      <w:r>
        <w:rPr>
          <w:noProof/>
        </w:rPr>
        <w:t>105</w:t>
      </w:r>
      <w:r>
        <w:rPr>
          <w:noProof/>
        </w:rPr>
        <w:fldChar w:fldCharType="end"/>
      </w:r>
    </w:p>
    <w:p w14:paraId="5C984EF5" w14:textId="1829CA77"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_Toc186663745 \h </w:instrText>
      </w:r>
      <w:r>
        <w:rPr>
          <w:noProof/>
        </w:rPr>
      </w:r>
      <w:r>
        <w:rPr>
          <w:noProof/>
        </w:rPr>
        <w:fldChar w:fldCharType="separate"/>
      </w:r>
      <w:r>
        <w:rPr>
          <w:noProof/>
        </w:rPr>
        <w:t>105</w:t>
      </w:r>
      <w:r>
        <w:rPr>
          <w:noProof/>
        </w:rPr>
        <w:fldChar w:fldCharType="end"/>
      </w:r>
    </w:p>
    <w:p w14:paraId="5A19F12F" w14:textId="20B125A4"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_Toc186663746 \h </w:instrText>
      </w:r>
      <w:r>
        <w:rPr>
          <w:noProof/>
        </w:rPr>
      </w:r>
      <w:r>
        <w:rPr>
          <w:noProof/>
        </w:rPr>
        <w:fldChar w:fldCharType="separate"/>
      </w:r>
      <w:r>
        <w:rPr>
          <w:noProof/>
        </w:rPr>
        <w:t>105</w:t>
      </w:r>
      <w:r>
        <w:rPr>
          <w:noProof/>
        </w:rPr>
        <w:fldChar w:fldCharType="end"/>
      </w:r>
    </w:p>
    <w:p w14:paraId="30466C4B" w14:textId="2F852706"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_Toc186663747 \h </w:instrText>
      </w:r>
      <w:r>
        <w:rPr>
          <w:noProof/>
        </w:rPr>
      </w:r>
      <w:r>
        <w:rPr>
          <w:noProof/>
        </w:rPr>
        <w:fldChar w:fldCharType="separate"/>
      </w:r>
      <w:r>
        <w:rPr>
          <w:noProof/>
        </w:rPr>
        <w:t>105</w:t>
      </w:r>
      <w:r>
        <w:rPr>
          <w:noProof/>
        </w:rPr>
        <w:fldChar w:fldCharType="end"/>
      </w:r>
    </w:p>
    <w:p w14:paraId="18B55962" w14:textId="6B506D8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fldLock="1"/>
      </w:r>
      <w:r>
        <w:rPr>
          <w:noProof/>
        </w:rPr>
        <w:instrText xml:space="preserve"> PAGEREF _Toc186663748 \h </w:instrText>
      </w:r>
      <w:r>
        <w:rPr>
          <w:noProof/>
        </w:rPr>
      </w:r>
      <w:r>
        <w:rPr>
          <w:noProof/>
        </w:rPr>
        <w:fldChar w:fldCharType="separate"/>
      </w:r>
      <w:r>
        <w:rPr>
          <w:noProof/>
        </w:rPr>
        <w:t>106</w:t>
      </w:r>
      <w:r>
        <w:rPr>
          <w:noProof/>
        </w:rPr>
        <w:fldChar w:fldCharType="end"/>
      </w:r>
    </w:p>
    <w:p w14:paraId="0032B9CE" w14:textId="4F378BD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fldLock="1"/>
      </w:r>
      <w:r>
        <w:rPr>
          <w:noProof/>
        </w:rPr>
        <w:instrText xml:space="preserve"> PAGEREF _Toc186663749 \h </w:instrText>
      </w:r>
      <w:r>
        <w:rPr>
          <w:noProof/>
        </w:rPr>
      </w:r>
      <w:r>
        <w:rPr>
          <w:noProof/>
        </w:rPr>
        <w:fldChar w:fldCharType="separate"/>
      </w:r>
      <w:r>
        <w:rPr>
          <w:noProof/>
        </w:rPr>
        <w:t>108</w:t>
      </w:r>
      <w:r>
        <w:rPr>
          <w:noProof/>
        </w:rPr>
        <w:fldChar w:fldCharType="end"/>
      </w:r>
    </w:p>
    <w:p w14:paraId="350EC5F7" w14:textId="3E2C30F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_Toc186663750 \h </w:instrText>
      </w:r>
      <w:r>
        <w:rPr>
          <w:noProof/>
        </w:rPr>
      </w:r>
      <w:r>
        <w:rPr>
          <w:noProof/>
        </w:rPr>
        <w:fldChar w:fldCharType="separate"/>
      </w:r>
      <w:r>
        <w:rPr>
          <w:noProof/>
        </w:rPr>
        <w:t>109</w:t>
      </w:r>
      <w:r>
        <w:rPr>
          <w:noProof/>
        </w:rPr>
        <w:fldChar w:fldCharType="end"/>
      </w:r>
    </w:p>
    <w:p w14:paraId="12CD5C11" w14:textId="37125611"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_Toc186663751 \h </w:instrText>
      </w:r>
      <w:r>
        <w:rPr>
          <w:noProof/>
        </w:rPr>
      </w:r>
      <w:r>
        <w:rPr>
          <w:noProof/>
        </w:rPr>
        <w:fldChar w:fldCharType="separate"/>
      </w:r>
      <w:r>
        <w:rPr>
          <w:noProof/>
        </w:rPr>
        <w:t>109</w:t>
      </w:r>
      <w:r>
        <w:rPr>
          <w:noProof/>
        </w:rPr>
        <w:fldChar w:fldCharType="end"/>
      </w:r>
    </w:p>
    <w:p w14:paraId="6B51B70A" w14:textId="2841481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fldLock="1"/>
      </w:r>
      <w:r>
        <w:rPr>
          <w:noProof/>
        </w:rPr>
        <w:instrText xml:space="preserve"> PAGEREF _Toc186663752 \h </w:instrText>
      </w:r>
      <w:r>
        <w:rPr>
          <w:noProof/>
        </w:rPr>
      </w:r>
      <w:r>
        <w:rPr>
          <w:noProof/>
        </w:rPr>
        <w:fldChar w:fldCharType="separate"/>
      </w:r>
      <w:r>
        <w:rPr>
          <w:noProof/>
        </w:rPr>
        <w:t>109</w:t>
      </w:r>
      <w:r>
        <w:rPr>
          <w:noProof/>
        </w:rPr>
        <w:fldChar w:fldCharType="end"/>
      </w:r>
    </w:p>
    <w:p w14:paraId="38E7E3AF" w14:textId="51093D5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fldLock="1"/>
      </w:r>
      <w:r>
        <w:rPr>
          <w:noProof/>
        </w:rPr>
        <w:instrText xml:space="preserve"> PAGEREF _Toc186663753 \h </w:instrText>
      </w:r>
      <w:r>
        <w:rPr>
          <w:noProof/>
        </w:rPr>
      </w:r>
      <w:r>
        <w:rPr>
          <w:noProof/>
        </w:rPr>
        <w:fldChar w:fldCharType="separate"/>
      </w:r>
      <w:r>
        <w:rPr>
          <w:noProof/>
        </w:rPr>
        <w:t>109</w:t>
      </w:r>
      <w:r>
        <w:rPr>
          <w:noProof/>
        </w:rPr>
        <w:fldChar w:fldCharType="end"/>
      </w:r>
    </w:p>
    <w:p w14:paraId="33167D87" w14:textId="70AC1F9E"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fldLock="1"/>
      </w:r>
      <w:r>
        <w:rPr>
          <w:noProof/>
        </w:rPr>
        <w:instrText xml:space="preserve"> PAGEREF _Toc186663754 \h </w:instrText>
      </w:r>
      <w:r>
        <w:rPr>
          <w:noProof/>
        </w:rPr>
      </w:r>
      <w:r>
        <w:rPr>
          <w:noProof/>
        </w:rPr>
        <w:fldChar w:fldCharType="separate"/>
      </w:r>
      <w:r>
        <w:rPr>
          <w:noProof/>
        </w:rPr>
        <w:t>110</w:t>
      </w:r>
      <w:r>
        <w:rPr>
          <w:noProof/>
        </w:rPr>
        <w:fldChar w:fldCharType="end"/>
      </w:r>
    </w:p>
    <w:p w14:paraId="00DA6C6E" w14:textId="1FE1522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_Toc186663755 \h </w:instrText>
      </w:r>
      <w:r>
        <w:rPr>
          <w:noProof/>
        </w:rPr>
      </w:r>
      <w:r>
        <w:rPr>
          <w:noProof/>
        </w:rPr>
        <w:fldChar w:fldCharType="separate"/>
      </w:r>
      <w:r>
        <w:rPr>
          <w:noProof/>
        </w:rPr>
        <w:t>111</w:t>
      </w:r>
      <w:r>
        <w:rPr>
          <w:noProof/>
        </w:rPr>
        <w:fldChar w:fldCharType="end"/>
      </w:r>
    </w:p>
    <w:p w14:paraId="567E56E8" w14:textId="5BC08BED"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_Toc186663756 \h </w:instrText>
      </w:r>
      <w:r>
        <w:rPr>
          <w:noProof/>
        </w:rPr>
      </w:r>
      <w:r>
        <w:rPr>
          <w:noProof/>
        </w:rPr>
        <w:fldChar w:fldCharType="separate"/>
      </w:r>
      <w:r>
        <w:rPr>
          <w:noProof/>
        </w:rPr>
        <w:t>111</w:t>
      </w:r>
      <w:r>
        <w:rPr>
          <w:noProof/>
        </w:rPr>
        <w:fldChar w:fldCharType="end"/>
      </w:r>
    </w:p>
    <w:p w14:paraId="47D8DCCC" w14:textId="66CC859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_Toc186663757 \h </w:instrText>
      </w:r>
      <w:r>
        <w:rPr>
          <w:noProof/>
        </w:rPr>
      </w:r>
      <w:r>
        <w:rPr>
          <w:noProof/>
        </w:rPr>
        <w:fldChar w:fldCharType="separate"/>
      </w:r>
      <w:r>
        <w:rPr>
          <w:noProof/>
        </w:rPr>
        <w:t>111</w:t>
      </w:r>
      <w:r>
        <w:rPr>
          <w:noProof/>
        </w:rPr>
        <w:fldChar w:fldCharType="end"/>
      </w:r>
    </w:p>
    <w:p w14:paraId="659B4D3B" w14:textId="0499422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_Toc186663758 \h </w:instrText>
      </w:r>
      <w:r>
        <w:rPr>
          <w:noProof/>
        </w:rPr>
      </w:r>
      <w:r>
        <w:rPr>
          <w:noProof/>
        </w:rPr>
        <w:fldChar w:fldCharType="separate"/>
      </w:r>
      <w:r>
        <w:rPr>
          <w:noProof/>
        </w:rPr>
        <w:t>111</w:t>
      </w:r>
      <w:r>
        <w:rPr>
          <w:noProof/>
        </w:rPr>
        <w:fldChar w:fldCharType="end"/>
      </w:r>
    </w:p>
    <w:p w14:paraId="11EEC972" w14:textId="68155D9B"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_Toc186663759 \h </w:instrText>
      </w:r>
      <w:r>
        <w:rPr>
          <w:noProof/>
        </w:rPr>
      </w:r>
      <w:r>
        <w:rPr>
          <w:noProof/>
        </w:rPr>
        <w:fldChar w:fldCharType="separate"/>
      </w:r>
      <w:r>
        <w:rPr>
          <w:noProof/>
        </w:rPr>
        <w:t>111</w:t>
      </w:r>
      <w:r>
        <w:rPr>
          <w:noProof/>
        </w:rPr>
        <w:fldChar w:fldCharType="end"/>
      </w:r>
    </w:p>
    <w:p w14:paraId="10B2DB4E" w14:textId="1F38A661"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fldLock="1"/>
      </w:r>
      <w:r>
        <w:rPr>
          <w:noProof/>
        </w:rPr>
        <w:instrText xml:space="preserve"> PAGEREF _Toc186663760 \h </w:instrText>
      </w:r>
      <w:r>
        <w:rPr>
          <w:noProof/>
        </w:rPr>
      </w:r>
      <w:r>
        <w:rPr>
          <w:noProof/>
        </w:rPr>
        <w:fldChar w:fldCharType="separate"/>
      </w:r>
      <w:r>
        <w:rPr>
          <w:noProof/>
        </w:rPr>
        <w:t>113</w:t>
      </w:r>
      <w:r>
        <w:rPr>
          <w:noProof/>
        </w:rPr>
        <w:fldChar w:fldCharType="end"/>
      </w:r>
    </w:p>
    <w:p w14:paraId="3893FE5A" w14:textId="5EE5EFCB"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_Toc186663761 \h </w:instrText>
      </w:r>
      <w:r>
        <w:rPr>
          <w:noProof/>
        </w:rPr>
      </w:r>
      <w:r>
        <w:rPr>
          <w:noProof/>
        </w:rPr>
        <w:fldChar w:fldCharType="separate"/>
      </w:r>
      <w:r>
        <w:rPr>
          <w:noProof/>
        </w:rPr>
        <w:t>113</w:t>
      </w:r>
      <w:r>
        <w:rPr>
          <w:noProof/>
        </w:rPr>
        <w:fldChar w:fldCharType="end"/>
      </w:r>
    </w:p>
    <w:p w14:paraId="20919352" w14:textId="175052C8"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fldLock="1"/>
      </w:r>
      <w:r>
        <w:rPr>
          <w:noProof/>
        </w:rPr>
        <w:instrText xml:space="preserve"> PAGEREF _Toc186663762 \h </w:instrText>
      </w:r>
      <w:r>
        <w:rPr>
          <w:noProof/>
        </w:rPr>
      </w:r>
      <w:r>
        <w:rPr>
          <w:noProof/>
        </w:rPr>
        <w:fldChar w:fldCharType="separate"/>
      </w:r>
      <w:r>
        <w:rPr>
          <w:noProof/>
        </w:rPr>
        <w:t>113</w:t>
      </w:r>
      <w:r>
        <w:rPr>
          <w:noProof/>
        </w:rPr>
        <w:fldChar w:fldCharType="end"/>
      </w:r>
    </w:p>
    <w:p w14:paraId="0BCD755A" w14:textId="6D488F0C"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fldLock="1"/>
      </w:r>
      <w:r>
        <w:rPr>
          <w:noProof/>
        </w:rPr>
        <w:instrText xml:space="preserve"> PAGEREF _Toc186663763 \h </w:instrText>
      </w:r>
      <w:r>
        <w:rPr>
          <w:noProof/>
        </w:rPr>
      </w:r>
      <w:r>
        <w:rPr>
          <w:noProof/>
        </w:rPr>
        <w:fldChar w:fldCharType="separate"/>
      </w:r>
      <w:r>
        <w:rPr>
          <w:noProof/>
        </w:rPr>
        <w:t>114</w:t>
      </w:r>
      <w:r>
        <w:rPr>
          <w:noProof/>
        </w:rPr>
        <w:fldChar w:fldCharType="end"/>
      </w:r>
    </w:p>
    <w:p w14:paraId="641BB8E3" w14:textId="144B54FA"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fldLock="1"/>
      </w:r>
      <w:r>
        <w:rPr>
          <w:noProof/>
        </w:rPr>
        <w:instrText xml:space="preserve"> PAGEREF _Toc186663764 \h </w:instrText>
      </w:r>
      <w:r>
        <w:rPr>
          <w:noProof/>
        </w:rPr>
      </w:r>
      <w:r>
        <w:rPr>
          <w:noProof/>
        </w:rPr>
        <w:fldChar w:fldCharType="separate"/>
      </w:r>
      <w:r>
        <w:rPr>
          <w:noProof/>
        </w:rPr>
        <w:t>115</w:t>
      </w:r>
      <w:r>
        <w:rPr>
          <w:noProof/>
        </w:rPr>
        <w:fldChar w:fldCharType="end"/>
      </w:r>
    </w:p>
    <w:p w14:paraId="1690C957" w14:textId="6A4D3F05"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fldLock="1"/>
      </w:r>
      <w:r>
        <w:rPr>
          <w:noProof/>
        </w:rPr>
        <w:instrText xml:space="preserve"> PAGEREF _Toc186663765 \h </w:instrText>
      </w:r>
      <w:r>
        <w:rPr>
          <w:noProof/>
        </w:rPr>
      </w:r>
      <w:r>
        <w:rPr>
          <w:noProof/>
        </w:rPr>
        <w:fldChar w:fldCharType="separate"/>
      </w:r>
      <w:r>
        <w:rPr>
          <w:noProof/>
        </w:rPr>
        <w:t>115</w:t>
      </w:r>
      <w:r>
        <w:rPr>
          <w:noProof/>
        </w:rPr>
        <w:fldChar w:fldCharType="end"/>
      </w:r>
    </w:p>
    <w:p w14:paraId="4B88BF29" w14:textId="69D93E14"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fldLock="1"/>
      </w:r>
      <w:r>
        <w:rPr>
          <w:noProof/>
        </w:rPr>
        <w:instrText xml:space="preserve"> PAGEREF _Toc186663766 \h </w:instrText>
      </w:r>
      <w:r>
        <w:rPr>
          <w:noProof/>
        </w:rPr>
      </w:r>
      <w:r>
        <w:rPr>
          <w:noProof/>
        </w:rPr>
        <w:fldChar w:fldCharType="separate"/>
      </w:r>
      <w:r>
        <w:rPr>
          <w:noProof/>
        </w:rPr>
        <w:t>116</w:t>
      </w:r>
      <w:r>
        <w:rPr>
          <w:noProof/>
        </w:rPr>
        <w:fldChar w:fldCharType="end"/>
      </w:r>
    </w:p>
    <w:p w14:paraId="581A5658" w14:textId="06E2F984"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fldLock="1"/>
      </w:r>
      <w:r>
        <w:rPr>
          <w:noProof/>
        </w:rPr>
        <w:instrText xml:space="preserve"> PAGEREF _Toc186663767 \h </w:instrText>
      </w:r>
      <w:r>
        <w:rPr>
          <w:noProof/>
        </w:rPr>
      </w:r>
      <w:r>
        <w:rPr>
          <w:noProof/>
        </w:rPr>
        <w:fldChar w:fldCharType="separate"/>
      </w:r>
      <w:r>
        <w:rPr>
          <w:noProof/>
        </w:rPr>
        <w:t>116</w:t>
      </w:r>
      <w:r>
        <w:rPr>
          <w:noProof/>
        </w:rPr>
        <w:fldChar w:fldCharType="end"/>
      </w:r>
    </w:p>
    <w:p w14:paraId="056F4EA1" w14:textId="00608364"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fldLock="1"/>
      </w:r>
      <w:r>
        <w:rPr>
          <w:noProof/>
        </w:rPr>
        <w:instrText xml:space="preserve"> PAGEREF _Toc186663768 \h </w:instrText>
      </w:r>
      <w:r>
        <w:rPr>
          <w:noProof/>
        </w:rPr>
      </w:r>
      <w:r>
        <w:rPr>
          <w:noProof/>
        </w:rPr>
        <w:fldChar w:fldCharType="separate"/>
      </w:r>
      <w:r>
        <w:rPr>
          <w:noProof/>
        </w:rPr>
        <w:t>117</w:t>
      </w:r>
      <w:r>
        <w:rPr>
          <w:noProof/>
        </w:rPr>
        <w:fldChar w:fldCharType="end"/>
      </w:r>
    </w:p>
    <w:p w14:paraId="1A28361B" w14:textId="1D3D46A5"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fldLock="1"/>
      </w:r>
      <w:r>
        <w:rPr>
          <w:noProof/>
        </w:rPr>
        <w:instrText xml:space="preserve"> PAGEREF _Toc186663769 \h </w:instrText>
      </w:r>
      <w:r>
        <w:rPr>
          <w:noProof/>
        </w:rPr>
      </w:r>
      <w:r>
        <w:rPr>
          <w:noProof/>
        </w:rPr>
        <w:fldChar w:fldCharType="separate"/>
      </w:r>
      <w:r>
        <w:rPr>
          <w:noProof/>
        </w:rPr>
        <w:t>118</w:t>
      </w:r>
      <w:r>
        <w:rPr>
          <w:noProof/>
        </w:rPr>
        <w:fldChar w:fldCharType="end"/>
      </w:r>
    </w:p>
    <w:p w14:paraId="13B06574" w14:textId="751F9FA4"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fldLock="1"/>
      </w:r>
      <w:r>
        <w:rPr>
          <w:noProof/>
        </w:rPr>
        <w:instrText xml:space="preserve"> PAGEREF _Toc186663770 \h </w:instrText>
      </w:r>
      <w:r>
        <w:rPr>
          <w:noProof/>
        </w:rPr>
      </w:r>
      <w:r>
        <w:rPr>
          <w:noProof/>
        </w:rPr>
        <w:fldChar w:fldCharType="separate"/>
      </w:r>
      <w:r>
        <w:rPr>
          <w:noProof/>
        </w:rPr>
        <w:t>119</w:t>
      </w:r>
      <w:r>
        <w:rPr>
          <w:noProof/>
        </w:rPr>
        <w:fldChar w:fldCharType="end"/>
      </w:r>
    </w:p>
    <w:p w14:paraId="7130DD18" w14:textId="3B89F45C"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fldLock="1"/>
      </w:r>
      <w:r>
        <w:rPr>
          <w:noProof/>
        </w:rPr>
        <w:instrText xml:space="preserve"> PAGEREF _Toc186663771 \h </w:instrText>
      </w:r>
      <w:r>
        <w:rPr>
          <w:noProof/>
        </w:rPr>
      </w:r>
      <w:r>
        <w:rPr>
          <w:noProof/>
        </w:rPr>
        <w:fldChar w:fldCharType="separate"/>
      </w:r>
      <w:r>
        <w:rPr>
          <w:noProof/>
        </w:rPr>
        <w:t>119</w:t>
      </w:r>
      <w:r>
        <w:rPr>
          <w:noProof/>
        </w:rPr>
        <w:fldChar w:fldCharType="end"/>
      </w:r>
    </w:p>
    <w:p w14:paraId="7A9EC645" w14:textId="4D7A2169"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fldLock="1"/>
      </w:r>
      <w:r>
        <w:rPr>
          <w:noProof/>
        </w:rPr>
        <w:instrText xml:space="preserve"> PAGEREF _Toc186663772 \h </w:instrText>
      </w:r>
      <w:r>
        <w:rPr>
          <w:noProof/>
        </w:rPr>
      </w:r>
      <w:r>
        <w:rPr>
          <w:noProof/>
        </w:rPr>
        <w:fldChar w:fldCharType="separate"/>
      </w:r>
      <w:r>
        <w:rPr>
          <w:noProof/>
        </w:rPr>
        <w:t>121</w:t>
      </w:r>
      <w:r>
        <w:rPr>
          <w:noProof/>
        </w:rPr>
        <w:fldChar w:fldCharType="end"/>
      </w:r>
    </w:p>
    <w:p w14:paraId="38293C47" w14:textId="48AA4560"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fldLock="1"/>
      </w:r>
      <w:r>
        <w:rPr>
          <w:noProof/>
        </w:rPr>
        <w:instrText xml:space="preserve"> PAGEREF _Toc186663773 \h </w:instrText>
      </w:r>
      <w:r>
        <w:rPr>
          <w:noProof/>
        </w:rPr>
      </w:r>
      <w:r>
        <w:rPr>
          <w:noProof/>
        </w:rPr>
        <w:fldChar w:fldCharType="separate"/>
      </w:r>
      <w:r>
        <w:rPr>
          <w:noProof/>
        </w:rPr>
        <w:t>121</w:t>
      </w:r>
      <w:r>
        <w:rPr>
          <w:noProof/>
        </w:rPr>
        <w:fldChar w:fldCharType="end"/>
      </w:r>
    </w:p>
    <w:p w14:paraId="20FA4956" w14:textId="2E8FE6B8"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fldLock="1"/>
      </w:r>
      <w:r>
        <w:rPr>
          <w:noProof/>
        </w:rPr>
        <w:instrText xml:space="preserve"> PAGEREF _Toc186663774 \h </w:instrText>
      </w:r>
      <w:r>
        <w:rPr>
          <w:noProof/>
        </w:rPr>
      </w:r>
      <w:r>
        <w:rPr>
          <w:noProof/>
        </w:rPr>
        <w:fldChar w:fldCharType="separate"/>
      </w:r>
      <w:r>
        <w:rPr>
          <w:noProof/>
        </w:rPr>
        <w:t>122</w:t>
      </w:r>
      <w:r>
        <w:rPr>
          <w:noProof/>
        </w:rPr>
        <w:fldChar w:fldCharType="end"/>
      </w:r>
    </w:p>
    <w:p w14:paraId="3CDC1E0B" w14:textId="6F2FD10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fldLock="1"/>
      </w:r>
      <w:r>
        <w:rPr>
          <w:noProof/>
        </w:rPr>
        <w:instrText xml:space="preserve"> PAGEREF _Toc186663775 \h </w:instrText>
      </w:r>
      <w:r>
        <w:rPr>
          <w:noProof/>
        </w:rPr>
      </w:r>
      <w:r>
        <w:rPr>
          <w:noProof/>
        </w:rPr>
        <w:fldChar w:fldCharType="separate"/>
      </w:r>
      <w:r>
        <w:rPr>
          <w:noProof/>
        </w:rPr>
        <w:t>123</w:t>
      </w:r>
      <w:r>
        <w:rPr>
          <w:noProof/>
        </w:rPr>
        <w:fldChar w:fldCharType="end"/>
      </w:r>
    </w:p>
    <w:p w14:paraId="63794F81" w14:textId="15CCB631"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fldLock="1"/>
      </w:r>
      <w:r>
        <w:rPr>
          <w:noProof/>
        </w:rPr>
        <w:instrText xml:space="preserve"> PAGEREF _Toc186663776 \h </w:instrText>
      </w:r>
      <w:r>
        <w:rPr>
          <w:noProof/>
        </w:rPr>
      </w:r>
      <w:r>
        <w:rPr>
          <w:noProof/>
        </w:rPr>
        <w:fldChar w:fldCharType="separate"/>
      </w:r>
      <w:r>
        <w:rPr>
          <w:noProof/>
        </w:rPr>
        <w:t>125</w:t>
      </w:r>
      <w:r>
        <w:rPr>
          <w:noProof/>
        </w:rPr>
        <w:fldChar w:fldCharType="end"/>
      </w:r>
    </w:p>
    <w:p w14:paraId="3FEBFAF4" w14:textId="06B721B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_Toc186663777 \h </w:instrText>
      </w:r>
      <w:r>
        <w:rPr>
          <w:noProof/>
        </w:rPr>
      </w:r>
      <w:r>
        <w:rPr>
          <w:noProof/>
        </w:rPr>
        <w:fldChar w:fldCharType="separate"/>
      </w:r>
      <w:r>
        <w:rPr>
          <w:noProof/>
        </w:rPr>
        <w:t>126</w:t>
      </w:r>
      <w:r>
        <w:rPr>
          <w:noProof/>
        </w:rPr>
        <w:fldChar w:fldCharType="end"/>
      </w:r>
    </w:p>
    <w:p w14:paraId="5B073C7A" w14:textId="5BDD049C"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_Toc186663778 \h </w:instrText>
      </w:r>
      <w:r>
        <w:rPr>
          <w:noProof/>
        </w:rPr>
      </w:r>
      <w:r>
        <w:rPr>
          <w:noProof/>
        </w:rPr>
        <w:fldChar w:fldCharType="separate"/>
      </w:r>
      <w:r>
        <w:rPr>
          <w:noProof/>
        </w:rPr>
        <w:t>126</w:t>
      </w:r>
      <w:r>
        <w:rPr>
          <w:noProof/>
        </w:rPr>
        <w:fldChar w:fldCharType="end"/>
      </w:r>
    </w:p>
    <w:p w14:paraId="3FA80C5B" w14:textId="1888B74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fldLock="1"/>
      </w:r>
      <w:r>
        <w:rPr>
          <w:noProof/>
        </w:rPr>
        <w:instrText xml:space="preserve"> PAGEREF _Toc186663779 \h </w:instrText>
      </w:r>
      <w:r>
        <w:rPr>
          <w:noProof/>
        </w:rPr>
      </w:r>
      <w:r>
        <w:rPr>
          <w:noProof/>
        </w:rPr>
        <w:fldChar w:fldCharType="separate"/>
      </w:r>
      <w:r>
        <w:rPr>
          <w:noProof/>
        </w:rPr>
        <w:t>126</w:t>
      </w:r>
      <w:r>
        <w:rPr>
          <w:noProof/>
        </w:rPr>
        <w:fldChar w:fldCharType="end"/>
      </w:r>
    </w:p>
    <w:p w14:paraId="2CEED873" w14:textId="72AF297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fldLock="1"/>
      </w:r>
      <w:r>
        <w:rPr>
          <w:noProof/>
        </w:rPr>
        <w:instrText xml:space="preserve"> PAGEREF _Toc186663780 \h </w:instrText>
      </w:r>
      <w:r>
        <w:rPr>
          <w:noProof/>
        </w:rPr>
      </w:r>
      <w:r>
        <w:rPr>
          <w:noProof/>
        </w:rPr>
        <w:fldChar w:fldCharType="separate"/>
      </w:r>
      <w:r>
        <w:rPr>
          <w:noProof/>
        </w:rPr>
        <w:t>128</w:t>
      </w:r>
      <w:r>
        <w:rPr>
          <w:noProof/>
        </w:rPr>
        <w:fldChar w:fldCharType="end"/>
      </w:r>
    </w:p>
    <w:p w14:paraId="61F28200" w14:textId="06DCF9AC"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fldLock="1"/>
      </w:r>
      <w:r>
        <w:rPr>
          <w:noProof/>
        </w:rPr>
        <w:instrText xml:space="preserve"> PAGEREF _Toc186663781 \h </w:instrText>
      </w:r>
      <w:r>
        <w:rPr>
          <w:noProof/>
        </w:rPr>
      </w:r>
      <w:r>
        <w:rPr>
          <w:noProof/>
        </w:rPr>
        <w:fldChar w:fldCharType="separate"/>
      </w:r>
      <w:r>
        <w:rPr>
          <w:noProof/>
        </w:rPr>
        <w:t>128</w:t>
      </w:r>
      <w:r>
        <w:rPr>
          <w:noProof/>
        </w:rPr>
        <w:fldChar w:fldCharType="end"/>
      </w:r>
    </w:p>
    <w:p w14:paraId="2F722C1E" w14:textId="1AC29235"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fldLock="1"/>
      </w:r>
      <w:r>
        <w:rPr>
          <w:noProof/>
        </w:rPr>
        <w:instrText xml:space="preserve"> PAGEREF _Toc186663782 \h </w:instrText>
      </w:r>
      <w:r>
        <w:rPr>
          <w:noProof/>
        </w:rPr>
      </w:r>
      <w:r>
        <w:rPr>
          <w:noProof/>
        </w:rPr>
        <w:fldChar w:fldCharType="separate"/>
      </w:r>
      <w:r>
        <w:rPr>
          <w:noProof/>
        </w:rPr>
        <w:t>128</w:t>
      </w:r>
      <w:r>
        <w:rPr>
          <w:noProof/>
        </w:rPr>
        <w:fldChar w:fldCharType="end"/>
      </w:r>
    </w:p>
    <w:p w14:paraId="4A1346E0" w14:textId="42CB927C"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fldLock="1"/>
      </w:r>
      <w:r>
        <w:rPr>
          <w:noProof/>
        </w:rPr>
        <w:instrText xml:space="preserve"> PAGEREF _Toc186663783 \h </w:instrText>
      </w:r>
      <w:r>
        <w:rPr>
          <w:noProof/>
        </w:rPr>
      </w:r>
      <w:r>
        <w:rPr>
          <w:noProof/>
        </w:rPr>
        <w:fldChar w:fldCharType="separate"/>
      </w:r>
      <w:r>
        <w:rPr>
          <w:noProof/>
        </w:rPr>
        <w:t>129</w:t>
      </w:r>
      <w:r>
        <w:rPr>
          <w:noProof/>
        </w:rPr>
        <w:fldChar w:fldCharType="end"/>
      </w:r>
    </w:p>
    <w:p w14:paraId="6092E041" w14:textId="5C1A05F6"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fldLock="1"/>
      </w:r>
      <w:r>
        <w:rPr>
          <w:noProof/>
        </w:rPr>
        <w:instrText xml:space="preserve"> PAGEREF _Toc186663784 \h </w:instrText>
      </w:r>
      <w:r>
        <w:rPr>
          <w:noProof/>
        </w:rPr>
      </w:r>
      <w:r>
        <w:rPr>
          <w:noProof/>
        </w:rPr>
        <w:fldChar w:fldCharType="separate"/>
      </w:r>
      <w:r>
        <w:rPr>
          <w:noProof/>
        </w:rPr>
        <w:t>129</w:t>
      </w:r>
      <w:r>
        <w:rPr>
          <w:noProof/>
        </w:rPr>
        <w:fldChar w:fldCharType="end"/>
      </w:r>
    </w:p>
    <w:p w14:paraId="7DB2187E" w14:textId="07E521E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behavior, up-switching</w:t>
      </w:r>
      <w:r>
        <w:rPr>
          <w:noProof/>
        </w:rPr>
        <w:tab/>
      </w:r>
      <w:r>
        <w:rPr>
          <w:noProof/>
        </w:rPr>
        <w:fldChar w:fldCharType="begin" w:fldLock="1"/>
      </w:r>
      <w:r>
        <w:rPr>
          <w:noProof/>
        </w:rPr>
        <w:instrText xml:space="preserve"> PAGEREF _Toc186663785 \h </w:instrText>
      </w:r>
      <w:r>
        <w:rPr>
          <w:noProof/>
        </w:rPr>
      </w:r>
      <w:r>
        <w:rPr>
          <w:noProof/>
        </w:rPr>
        <w:fldChar w:fldCharType="separate"/>
      </w:r>
      <w:r>
        <w:rPr>
          <w:noProof/>
        </w:rPr>
        <w:t>129</w:t>
      </w:r>
      <w:r>
        <w:rPr>
          <w:noProof/>
        </w:rPr>
        <w:fldChar w:fldCharType="end"/>
      </w:r>
    </w:p>
    <w:p w14:paraId="346295C8" w14:textId="36CDB11B"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behavior, down-switching</w:t>
      </w:r>
      <w:r>
        <w:rPr>
          <w:noProof/>
        </w:rPr>
        <w:tab/>
      </w:r>
      <w:r>
        <w:rPr>
          <w:noProof/>
        </w:rPr>
        <w:fldChar w:fldCharType="begin" w:fldLock="1"/>
      </w:r>
      <w:r>
        <w:rPr>
          <w:noProof/>
        </w:rPr>
        <w:instrText xml:space="preserve"> PAGEREF _Toc186663786 \h </w:instrText>
      </w:r>
      <w:r>
        <w:rPr>
          <w:noProof/>
        </w:rPr>
      </w:r>
      <w:r>
        <w:rPr>
          <w:noProof/>
        </w:rPr>
        <w:fldChar w:fldCharType="separate"/>
      </w:r>
      <w:r>
        <w:rPr>
          <w:noProof/>
        </w:rPr>
        <w:t>130</w:t>
      </w:r>
      <w:r>
        <w:rPr>
          <w:noProof/>
        </w:rPr>
        <w:fldChar w:fldCharType="end"/>
      </w:r>
    </w:p>
    <w:p w14:paraId="4518E4CF" w14:textId="446D892B"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behavior, up-switch</w:t>
      </w:r>
      <w:r>
        <w:rPr>
          <w:noProof/>
        </w:rPr>
        <w:tab/>
      </w:r>
      <w:r>
        <w:rPr>
          <w:noProof/>
        </w:rPr>
        <w:fldChar w:fldCharType="begin" w:fldLock="1"/>
      </w:r>
      <w:r>
        <w:rPr>
          <w:noProof/>
        </w:rPr>
        <w:instrText xml:space="preserve"> PAGEREF _Toc186663787 \h </w:instrText>
      </w:r>
      <w:r>
        <w:rPr>
          <w:noProof/>
        </w:rPr>
      </w:r>
      <w:r>
        <w:rPr>
          <w:noProof/>
        </w:rPr>
        <w:fldChar w:fldCharType="separate"/>
      </w:r>
      <w:r>
        <w:rPr>
          <w:noProof/>
        </w:rPr>
        <w:t>130</w:t>
      </w:r>
      <w:r>
        <w:rPr>
          <w:noProof/>
        </w:rPr>
        <w:fldChar w:fldCharType="end"/>
      </w:r>
    </w:p>
    <w:p w14:paraId="670EBA28" w14:textId="02ED245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fldLock="1"/>
      </w:r>
      <w:r>
        <w:rPr>
          <w:noProof/>
        </w:rPr>
        <w:instrText xml:space="preserve"> PAGEREF _Toc186663788 \h </w:instrText>
      </w:r>
      <w:r>
        <w:rPr>
          <w:noProof/>
        </w:rPr>
      </w:r>
      <w:r>
        <w:rPr>
          <w:noProof/>
        </w:rPr>
        <w:fldChar w:fldCharType="separate"/>
      </w:r>
      <w:r>
        <w:rPr>
          <w:noProof/>
        </w:rPr>
        <w:t>130</w:t>
      </w:r>
      <w:r>
        <w:rPr>
          <w:noProof/>
        </w:rPr>
        <w:fldChar w:fldCharType="end"/>
      </w:r>
    </w:p>
    <w:p w14:paraId="3B086C05" w14:textId="513ED13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_Toc186663789 \h </w:instrText>
      </w:r>
      <w:r>
        <w:rPr>
          <w:noProof/>
        </w:rPr>
      </w:r>
      <w:r>
        <w:rPr>
          <w:noProof/>
        </w:rPr>
        <w:fldChar w:fldCharType="separate"/>
      </w:r>
      <w:r>
        <w:rPr>
          <w:noProof/>
        </w:rPr>
        <w:t>131</w:t>
      </w:r>
      <w:r>
        <w:rPr>
          <w:noProof/>
        </w:rPr>
        <w:fldChar w:fldCharType="end"/>
      </w:r>
    </w:p>
    <w:p w14:paraId="4D24CD57" w14:textId="5934BCC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_Toc186663790 \h </w:instrText>
      </w:r>
      <w:r>
        <w:rPr>
          <w:noProof/>
        </w:rPr>
      </w:r>
      <w:r>
        <w:rPr>
          <w:noProof/>
        </w:rPr>
        <w:fldChar w:fldCharType="separate"/>
      </w:r>
      <w:r>
        <w:rPr>
          <w:noProof/>
        </w:rPr>
        <w:t>132</w:t>
      </w:r>
      <w:r>
        <w:rPr>
          <w:noProof/>
        </w:rPr>
        <w:fldChar w:fldCharType="end"/>
      </w:r>
    </w:p>
    <w:p w14:paraId="17E64E10" w14:textId="743EE4B7"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fldLock="1"/>
      </w:r>
      <w:r>
        <w:rPr>
          <w:noProof/>
        </w:rPr>
        <w:instrText xml:space="preserve"> PAGEREF _Toc186663791 \h </w:instrText>
      </w:r>
      <w:r>
        <w:rPr>
          <w:noProof/>
        </w:rPr>
      </w:r>
      <w:r>
        <w:rPr>
          <w:noProof/>
        </w:rPr>
        <w:fldChar w:fldCharType="separate"/>
      </w:r>
      <w:r>
        <w:rPr>
          <w:noProof/>
        </w:rPr>
        <w:t>132</w:t>
      </w:r>
      <w:r>
        <w:rPr>
          <w:noProof/>
        </w:rPr>
        <w:fldChar w:fldCharType="end"/>
      </w:r>
    </w:p>
    <w:p w14:paraId="794D6BEA" w14:textId="7524930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fldLock="1"/>
      </w:r>
      <w:r>
        <w:rPr>
          <w:noProof/>
        </w:rPr>
        <w:instrText xml:space="preserve"> PAGEREF _Toc186663792 \h </w:instrText>
      </w:r>
      <w:r>
        <w:rPr>
          <w:noProof/>
        </w:rPr>
      </w:r>
      <w:r>
        <w:rPr>
          <w:noProof/>
        </w:rPr>
        <w:fldChar w:fldCharType="separate"/>
      </w:r>
      <w:r>
        <w:rPr>
          <w:noProof/>
        </w:rPr>
        <w:t>132</w:t>
      </w:r>
      <w:r>
        <w:rPr>
          <w:noProof/>
        </w:rPr>
        <w:fldChar w:fldCharType="end"/>
      </w:r>
    </w:p>
    <w:p w14:paraId="2A31E160" w14:textId="43F1B504"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_Toc186663793 \h </w:instrText>
      </w:r>
      <w:r>
        <w:rPr>
          <w:noProof/>
        </w:rPr>
      </w:r>
      <w:r>
        <w:rPr>
          <w:noProof/>
        </w:rPr>
        <w:fldChar w:fldCharType="separate"/>
      </w:r>
      <w:r>
        <w:rPr>
          <w:noProof/>
        </w:rPr>
        <w:t>132</w:t>
      </w:r>
      <w:r>
        <w:rPr>
          <w:noProof/>
        </w:rPr>
        <w:fldChar w:fldCharType="end"/>
      </w:r>
    </w:p>
    <w:p w14:paraId="569FF2F8" w14:textId="2419E37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fldLock="1"/>
      </w:r>
      <w:r>
        <w:rPr>
          <w:noProof/>
        </w:rPr>
        <w:instrText xml:space="preserve"> PAGEREF _Toc186663794 \h </w:instrText>
      </w:r>
      <w:r>
        <w:rPr>
          <w:noProof/>
        </w:rPr>
      </w:r>
      <w:r>
        <w:rPr>
          <w:noProof/>
        </w:rPr>
        <w:fldChar w:fldCharType="separate"/>
      </w:r>
      <w:r>
        <w:rPr>
          <w:noProof/>
        </w:rPr>
        <w:t>133</w:t>
      </w:r>
      <w:r>
        <w:rPr>
          <w:noProof/>
        </w:rPr>
        <w:fldChar w:fldCharType="end"/>
      </w:r>
    </w:p>
    <w:p w14:paraId="5138FECA" w14:textId="580C095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fldLock="1"/>
      </w:r>
      <w:r>
        <w:rPr>
          <w:noProof/>
        </w:rPr>
        <w:instrText xml:space="preserve"> PAGEREF _Toc186663795 \h </w:instrText>
      </w:r>
      <w:r>
        <w:rPr>
          <w:noProof/>
        </w:rPr>
      </w:r>
      <w:r>
        <w:rPr>
          <w:noProof/>
        </w:rPr>
        <w:fldChar w:fldCharType="separate"/>
      </w:r>
      <w:r>
        <w:rPr>
          <w:noProof/>
        </w:rPr>
        <w:t>134</w:t>
      </w:r>
      <w:r>
        <w:rPr>
          <w:noProof/>
        </w:rPr>
        <w:fldChar w:fldCharType="end"/>
      </w:r>
    </w:p>
    <w:p w14:paraId="12937E67" w14:textId="7F259B49"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_Toc186663796 \h </w:instrText>
      </w:r>
      <w:r>
        <w:rPr>
          <w:noProof/>
        </w:rPr>
      </w:r>
      <w:r>
        <w:rPr>
          <w:noProof/>
        </w:rPr>
        <w:fldChar w:fldCharType="separate"/>
      </w:r>
      <w:r>
        <w:rPr>
          <w:noProof/>
        </w:rPr>
        <w:t>134</w:t>
      </w:r>
      <w:r>
        <w:rPr>
          <w:noProof/>
        </w:rPr>
        <w:fldChar w:fldCharType="end"/>
      </w:r>
    </w:p>
    <w:p w14:paraId="3F64E1ED" w14:textId="62587B59"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fldLock="1"/>
      </w:r>
      <w:r>
        <w:rPr>
          <w:noProof/>
        </w:rPr>
        <w:instrText xml:space="preserve"> PAGEREF _Toc186663797 \h </w:instrText>
      </w:r>
      <w:r>
        <w:rPr>
          <w:noProof/>
        </w:rPr>
      </w:r>
      <w:r>
        <w:rPr>
          <w:noProof/>
        </w:rPr>
        <w:fldChar w:fldCharType="separate"/>
      </w:r>
      <w:r>
        <w:rPr>
          <w:noProof/>
        </w:rPr>
        <w:t>134</w:t>
      </w:r>
      <w:r>
        <w:rPr>
          <w:noProof/>
        </w:rPr>
        <w:fldChar w:fldCharType="end"/>
      </w:r>
    </w:p>
    <w:p w14:paraId="1C3C16E5" w14:textId="78F80CD5"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fldLock="1"/>
      </w:r>
      <w:r>
        <w:rPr>
          <w:noProof/>
        </w:rPr>
        <w:instrText xml:space="preserve"> PAGEREF _Toc186663798 \h </w:instrText>
      </w:r>
      <w:r>
        <w:rPr>
          <w:noProof/>
        </w:rPr>
      </w:r>
      <w:r>
        <w:rPr>
          <w:noProof/>
        </w:rPr>
        <w:fldChar w:fldCharType="separate"/>
      </w:r>
      <w:r>
        <w:rPr>
          <w:noProof/>
        </w:rPr>
        <w:t>137</w:t>
      </w:r>
      <w:r>
        <w:rPr>
          <w:noProof/>
        </w:rPr>
        <w:fldChar w:fldCharType="end"/>
      </w:r>
    </w:p>
    <w:p w14:paraId="484701D8" w14:textId="2CF5C89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fldLock="1"/>
      </w:r>
      <w:r>
        <w:rPr>
          <w:noProof/>
        </w:rPr>
        <w:instrText xml:space="preserve"> PAGEREF _Toc186663799 \h </w:instrText>
      </w:r>
      <w:r>
        <w:rPr>
          <w:noProof/>
        </w:rPr>
      </w:r>
      <w:r>
        <w:rPr>
          <w:noProof/>
        </w:rPr>
        <w:fldChar w:fldCharType="separate"/>
      </w:r>
      <w:r>
        <w:rPr>
          <w:noProof/>
        </w:rPr>
        <w:t>137</w:t>
      </w:r>
      <w:r>
        <w:rPr>
          <w:noProof/>
        </w:rPr>
        <w:fldChar w:fldCharType="end"/>
      </w:r>
    </w:p>
    <w:p w14:paraId="671E8D37" w14:textId="0EDBFA8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fldLock="1"/>
      </w:r>
      <w:r>
        <w:rPr>
          <w:noProof/>
        </w:rPr>
        <w:instrText xml:space="preserve"> PAGEREF _Toc186663800 \h </w:instrText>
      </w:r>
      <w:r>
        <w:rPr>
          <w:noProof/>
        </w:rPr>
      </w:r>
      <w:r>
        <w:rPr>
          <w:noProof/>
        </w:rPr>
        <w:fldChar w:fldCharType="separate"/>
      </w:r>
      <w:r>
        <w:rPr>
          <w:noProof/>
        </w:rPr>
        <w:t>137</w:t>
      </w:r>
      <w:r>
        <w:rPr>
          <w:noProof/>
        </w:rPr>
        <w:fldChar w:fldCharType="end"/>
      </w:r>
    </w:p>
    <w:p w14:paraId="1A1C5757" w14:textId="74F6C6CB"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_Toc186663801 \h </w:instrText>
      </w:r>
      <w:r>
        <w:rPr>
          <w:noProof/>
        </w:rPr>
      </w:r>
      <w:r>
        <w:rPr>
          <w:noProof/>
        </w:rPr>
        <w:fldChar w:fldCharType="separate"/>
      </w:r>
      <w:r>
        <w:rPr>
          <w:noProof/>
        </w:rPr>
        <w:t>138</w:t>
      </w:r>
      <w:r>
        <w:rPr>
          <w:noProof/>
        </w:rPr>
        <w:fldChar w:fldCharType="end"/>
      </w:r>
    </w:p>
    <w:p w14:paraId="4C4F6EB6" w14:textId="1F0A60E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_Toc186663802 \h </w:instrText>
      </w:r>
      <w:r>
        <w:rPr>
          <w:noProof/>
        </w:rPr>
      </w:r>
      <w:r>
        <w:rPr>
          <w:noProof/>
        </w:rPr>
        <w:fldChar w:fldCharType="separate"/>
      </w:r>
      <w:r>
        <w:rPr>
          <w:noProof/>
        </w:rPr>
        <w:t>138</w:t>
      </w:r>
      <w:r>
        <w:rPr>
          <w:noProof/>
        </w:rPr>
        <w:fldChar w:fldCharType="end"/>
      </w:r>
    </w:p>
    <w:p w14:paraId="1E57083F" w14:textId="152FCC1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fldLock="1"/>
      </w:r>
      <w:r>
        <w:rPr>
          <w:noProof/>
        </w:rPr>
        <w:instrText xml:space="preserve"> PAGEREF _Toc186663803 \h </w:instrText>
      </w:r>
      <w:r>
        <w:rPr>
          <w:noProof/>
        </w:rPr>
      </w:r>
      <w:r>
        <w:rPr>
          <w:noProof/>
        </w:rPr>
        <w:fldChar w:fldCharType="separate"/>
      </w:r>
      <w:r>
        <w:rPr>
          <w:noProof/>
        </w:rPr>
        <w:t>139</w:t>
      </w:r>
      <w:r>
        <w:rPr>
          <w:noProof/>
        </w:rPr>
        <w:fldChar w:fldCharType="end"/>
      </w:r>
    </w:p>
    <w:p w14:paraId="0BE42159" w14:textId="53BD965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_Toc186663804 \h </w:instrText>
      </w:r>
      <w:r>
        <w:rPr>
          <w:noProof/>
        </w:rPr>
      </w:r>
      <w:r>
        <w:rPr>
          <w:noProof/>
        </w:rPr>
        <w:fldChar w:fldCharType="separate"/>
      </w:r>
      <w:r>
        <w:rPr>
          <w:noProof/>
        </w:rPr>
        <w:t>139</w:t>
      </w:r>
      <w:r>
        <w:rPr>
          <w:noProof/>
        </w:rPr>
        <w:fldChar w:fldCharType="end"/>
      </w:r>
    </w:p>
    <w:p w14:paraId="49DFF93F" w14:textId="44558C4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_Toc186663805 \h </w:instrText>
      </w:r>
      <w:r>
        <w:rPr>
          <w:noProof/>
        </w:rPr>
      </w:r>
      <w:r>
        <w:rPr>
          <w:noProof/>
        </w:rPr>
        <w:fldChar w:fldCharType="separate"/>
      </w:r>
      <w:r>
        <w:rPr>
          <w:noProof/>
        </w:rPr>
        <w:t>139</w:t>
      </w:r>
      <w:r>
        <w:rPr>
          <w:noProof/>
        </w:rPr>
        <w:fldChar w:fldCharType="end"/>
      </w:r>
    </w:p>
    <w:p w14:paraId="3069BC48" w14:textId="151B200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_Toc186663806 \h </w:instrText>
      </w:r>
      <w:r>
        <w:rPr>
          <w:noProof/>
        </w:rPr>
      </w:r>
      <w:r>
        <w:rPr>
          <w:noProof/>
        </w:rPr>
        <w:fldChar w:fldCharType="separate"/>
      </w:r>
      <w:r>
        <w:rPr>
          <w:noProof/>
        </w:rPr>
        <w:t>139</w:t>
      </w:r>
      <w:r>
        <w:rPr>
          <w:noProof/>
        </w:rPr>
        <w:fldChar w:fldCharType="end"/>
      </w:r>
    </w:p>
    <w:p w14:paraId="6368DA30" w14:textId="7C1601BF"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fldLock="1"/>
      </w:r>
      <w:r>
        <w:rPr>
          <w:noProof/>
        </w:rPr>
        <w:instrText xml:space="preserve"> PAGEREF _Toc186663807 \h </w:instrText>
      </w:r>
      <w:r>
        <w:rPr>
          <w:noProof/>
        </w:rPr>
      </w:r>
      <w:r>
        <w:rPr>
          <w:noProof/>
        </w:rPr>
        <w:fldChar w:fldCharType="separate"/>
      </w:r>
      <w:r>
        <w:rPr>
          <w:noProof/>
        </w:rPr>
        <w:t>139</w:t>
      </w:r>
      <w:r>
        <w:rPr>
          <w:noProof/>
        </w:rPr>
        <w:fldChar w:fldCharType="end"/>
      </w:r>
    </w:p>
    <w:p w14:paraId="488760F1" w14:textId="3624455A"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_Toc186663808 \h </w:instrText>
      </w:r>
      <w:r>
        <w:rPr>
          <w:noProof/>
        </w:rPr>
      </w:r>
      <w:r>
        <w:rPr>
          <w:noProof/>
        </w:rPr>
        <w:fldChar w:fldCharType="separate"/>
      </w:r>
      <w:r>
        <w:rPr>
          <w:noProof/>
        </w:rPr>
        <w:t>139</w:t>
      </w:r>
      <w:r>
        <w:rPr>
          <w:noProof/>
        </w:rPr>
        <w:fldChar w:fldCharType="end"/>
      </w:r>
    </w:p>
    <w:p w14:paraId="0C9EE0E9" w14:textId="63253ECB"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_Toc186663809 \h </w:instrText>
      </w:r>
      <w:r>
        <w:rPr>
          <w:noProof/>
        </w:rPr>
      </w:r>
      <w:r>
        <w:rPr>
          <w:noProof/>
        </w:rPr>
        <w:fldChar w:fldCharType="separate"/>
      </w:r>
      <w:r>
        <w:rPr>
          <w:noProof/>
        </w:rPr>
        <w:t>139</w:t>
      </w:r>
      <w:r>
        <w:rPr>
          <w:noProof/>
        </w:rPr>
        <w:fldChar w:fldCharType="end"/>
      </w:r>
    </w:p>
    <w:p w14:paraId="4626F893" w14:textId="0BDFE26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fldLock="1"/>
      </w:r>
      <w:r>
        <w:rPr>
          <w:noProof/>
        </w:rPr>
        <w:instrText xml:space="preserve"> PAGEREF _Toc186663810 \h </w:instrText>
      </w:r>
      <w:r>
        <w:rPr>
          <w:noProof/>
        </w:rPr>
      </w:r>
      <w:r>
        <w:rPr>
          <w:noProof/>
        </w:rPr>
        <w:fldChar w:fldCharType="separate"/>
      </w:r>
      <w:r>
        <w:rPr>
          <w:noProof/>
        </w:rPr>
        <w:t>139</w:t>
      </w:r>
      <w:r>
        <w:rPr>
          <w:noProof/>
        </w:rPr>
        <w:fldChar w:fldCharType="end"/>
      </w:r>
    </w:p>
    <w:p w14:paraId="601B0681" w14:textId="515E26C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fldLock="1"/>
      </w:r>
      <w:r>
        <w:rPr>
          <w:noProof/>
        </w:rPr>
        <w:instrText xml:space="preserve"> PAGEREF _Toc186663811 \h </w:instrText>
      </w:r>
      <w:r>
        <w:rPr>
          <w:noProof/>
        </w:rPr>
      </w:r>
      <w:r>
        <w:rPr>
          <w:noProof/>
        </w:rPr>
        <w:fldChar w:fldCharType="separate"/>
      </w:r>
      <w:r>
        <w:rPr>
          <w:noProof/>
        </w:rPr>
        <w:t>139</w:t>
      </w:r>
      <w:r>
        <w:rPr>
          <w:noProof/>
        </w:rPr>
        <w:fldChar w:fldCharType="end"/>
      </w:r>
    </w:p>
    <w:p w14:paraId="07D55A4F" w14:textId="1A092AA2"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_Toc186663812 \h </w:instrText>
      </w:r>
      <w:r>
        <w:rPr>
          <w:noProof/>
        </w:rPr>
      </w:r>
      <w:r>
        <w:rPr>
          <w:noProof/>
        </w:rPr>
        <w:fldChar w:fldCharType="separate"/>
      </w:r>
      <w:r>
        <w:rPr>
          <w:noProof/>
        </w:rPr>
        <w:t>139</w:t>
      </w:r>
      <w:r>
        <w:rPr>
          <w:noProof/>
        </w:rPr>
        <w:fldChar w:fldCharType="end"/>
      </w:r>
    </w:p>
    <w:p w14:paraId="1EF63B34" w14:textId="6AA1B5CD"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fldLock="1"/>
      </w:r>
      <w:r>
        <w:rPr>
          <w:noProof/>
        </w:rPr>
        <w:instrText xml:space="preserve"> PAGEREF _Toc186663813 \h </w:instrText>
      </w:r>
      <w:r>
        <w:rPr>
          <w:noProof/>
        </w:rPr>
      </w:r>
      <w:r>
        <w:rPr>
          <w:noProof/>
        </w:rPr>
        <w:fldChar w:fldCharType="separate"/>
      </w:r>
      <w:r>
        <w:rPr>
          <w:noProof/>
        </w:rPr>
        <w:t>140</w:t>
      </w:r>
      <w:r>
        <w:rPr>
          <w:noProof/>
        </w:rPr>
        <w:fldChar w:fldCharType="end"/>
      </w:r>
    </w:p>
    <w:p w14:paraId="6749FDB3" w14:textId="3A10B3F1"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fldLock="1"/>
      </w:r>
      <w:r>
        <w:rPr>
          <w:noProof/>
        </w:rPr>
        <w:instrText xml:space="preserve"> PAGEREF _Toc186663814 \h </w:instrText>
      </w:r>
      <w:r>
        <w:rPr>
          <w:noProof/>
        </w:rPr>
      </w:r>
      <w:r>
        <w:rPr>
          <w:noProof/>
        </w:rPr>
        <w:fldChar w:fldCharType="separate"/>
      </w:r>
      <w:r>
        <w:rPr>
          <w:noProof/>
        </w:rPr>
        <w:t>140</w:t>
      </w:r>
      <w:r>
        <w:rPr>
          <w:noProof/>
        </w:rPr>
        <w:fldChar w:fldCharType="end"/>
      </w:r>
    </w:p>
    <w:p w14:paraId="1C96A4A1" w14:textId="63B17A82"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fldLock="1"/>
      </w:r>
      <w:r>
        <w:rPr>
          <w:noProof/>
        </w:rPr>
        <w:instrText xml:space="preserve"> PAGEREF _Toc186663815 \h </w:instrText>
      </w:r>
      <w:r>
        <w:rPr>
          <w:noProof/>
        </w:rPr>
      </w:r>
      <w:r>
        <w:rPr>
          <w:noProof/>
        </w:rPr>
        <w:fldChar w:fldCharType="separate"/>
      </w:r>
      <w:r>
        <w:rPr>
          <w:noProof/>
        </w:rPr>
        <w:t>140</w:t>
      </w:r>
      <w:r>
        <w:rPr>
          <w:noProof/>
        </w:rPr>
        <w:fldChar w:fldCharType="end"/>
      </w:r>
    </w:p>
    <w:p w14:paraId="5A367DD8" w14:textId="55788ACF"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fldLock="1"/>
      </w:r>
      <w:r>
        <w:rPr>
          <w:noProof/>
        </w:rPr>
        <w:instrText xml:space="preserve"> PAGEREF _Toc186663816 \h </w:instrText>
      </w:r>
      <w:r>
        <w:rPr>
          <w:noProof/>
        </w:rPr>
      </w:r>
      <w:r>
        <w:rPr>
          <w:noProof/>
        </w:rPr>
        <w:fldChar w:fldCharType="separate"/>
      </w:r>
      <w:r>
        <w:rPr>
          <w:noProof/>
        </w:rPr>
        <w:t>140</w:t>
      </w:r>
      <w:r>
        <w:rPr>
          <w:noProof/>
        </w:rPr>
        <w:fldChar w:fldCharType="end"/>
      </w:r>
    </w:p>
    <w:p w14:paraId="77869AA3" w14:textId="403A6993"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fldLock="1"/>
      </w:r>
      <w:r>
        <w:rPr>
          <w:noProof/>
        </w:rPr>
        <w:instrText xml:space="preserve"> PAGEREF _Toc186663817 \h </w:instrText>
      </w:r>
      <w:r>
        <w:rPr>
          <w:noProof/>
        </w:rPr>
      </w:r>
      <w:r>
        <w:rPr>
          <w:noProof/>
        </w:rPr>
        <w:fldChar w:fldCharType="separate"/>
      </w:r>
      <w:r>
        <w:rPr>
          <w:noProof/>
        </w:rPr>
        <w:t>141</w:t>
      </w:r>
      <w:r>
        <w:rPr>
          <w:noProof/>
        </w:rPr>
        <w:fldChar w:fldCharType="end"/>
      </w:r>
    </w:p>
    <w:p w14:paraId="01E750E3" w14:textId="4CC5A5BB"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_Toc186663818 \h </w:instrText>
      </w:r>
      <w:r>
        <w:rPr>
          <w:noProof/>
        </w:rPr>
      </w:r>
      <w:r>
        <w:rPr>
          <w:noProof/>
        </w:rPr>
        <w:fldChar w:fldCharType="separate"/>
      </w:r>
      <w:r>
        <w:rPr>
          <w:noProof/>
        </w:rPr>
        <w:t>141</w:t>
      </w:r>
      <w:r>
        <w:rPr>
          <w:noProof/>
        </w:rPr>
        <w:fldChar w:fldCharType="end"/>
      </w:r>
    </w:p>
    <w:p w14:paraId="2216B6B6" w14:textId="5154DE27"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fldLock="1"/>
      </w:r>
      <w:r>
        <w:rPr>
          <w:noProof/>
        </w:rPr>
        <w:instrText xml:space="preserve"> PAGEREF _Toc186663819 \h </w:instrText>
      </w:r>
      <w:r>
        <w:rPr>
          <w:noProof/>
        </w:rPr>
      </w:r>
      <w:r>
        <w:rPr>
          <w:noProof/>
        </w:rPr>
        <w:fldChar w:fldCharType="separate"/>
      </w:r>
      <w:r>
        <w:rPr>
          <w:noProof/>
        </w:rPr>
        <w:t>141</w:t>
      </w:r>
      <w:r>
        <w:rPr>
          <w:noProof/>
        </w:rPr>
        <w:fldChar w:fldCharType="end"/>
      </w:r>
    </w:p>
    <w:p w14:paraId="5C6C17F8" w14:textId="0E985277"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fldLock="1"/>
      </w:r>
      <w:r>
        <w:rPr>
          <w:noProof/>
        </w:rPr>
        <w:instrText xml:space="preserve"> PAGEREF _Toc186663820 \h </w:instrText>
      </w:r>
      <w:r>
        <w:rPr>
          <w:noProof/>
        </w:rPr>
      </w:r>
      <w:r>
        <w:rPr>
          <w:noProof/>
        </w:rPr>
        <w:fldChar w:fldCharType="separate"/>
      </w:r>
      <w:r>
        <w:rPr>
          <w:noProof/>
        </w:rPr>
        <w:t>141</w:t>
      </w:r>
      <w:r>
        <w:rPr>
          <w:noProof/>
        </w:rPr>
        <w:fldChar w:fldCharType="end"/>
      </w:r>
    </w:p>
    <w:p w14:paraId="39E06A3F" w14:textId="0892FB08"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fldLock="1"/>
      </w:r>
      <w:r>
        <w:rPr>
          <w:noProof/>
        </w:rPr>
        <w:instrText xml:space="preserve"> PAGEREF _Toc186663821 \h </w:instrText>
      </w:r>
      <w:r>
        <w:rPr>
          <w:noProof/>
        </w:rPr>
      </w:r>
      <w:r>
        <w:rPr>
          <w:noProof/>
        </w:rPr>
        <w:fldChar w:fldCharType="separate"/>
      </w:r>
      <w:r>
        <w:rPr>
          <w:noProof/>
        </w:rPr>
        <w:t>141</w:t>
      </w:r>
      <w:r>
        <w:rPr>
          <w:noProof/>
        </w:rPr>
        <w:fldChar w:fldCharType="end"/>
      </w:r>
    </w:p>
    <w:p w14:paraId="7158D4F7" w14:textId="726E54EC"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_Toc186663822 \h </w:instrText>
      </w:r>
      <w:r>
        <w:rPr>
          <w:noProof/>
        </w:rPr>
      </w:r>
      <w:r>
        <w:rPr>
          <w:noProof/>
        </w:rPr>
        <w:fldChar w:fldCharType="separate"/>
      </w:r>
      <w:r>
        <w:rPr>
          <w:noProof/>
        </w:rPr>
        <w:t>142</w:t>
      </w:r>
      <w:r>
        <w:rPr>
          <w:noProof/>
        </w:rPr>
        <w:fldChar w:fldCharType="end"/>
      </w:r>
    </w:p>
    <w:p w14:paraId="77EEFF03" w14:textId="46868DC1"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fldLock="1"/>
      </w:r>
      <w:r>
        <w:rPr>
          <w:noProof/>
        </w:rPr>
        <w:instrText xml:space="preserve"> PAGEREF _Toc186663823 \h </w:instrText>
      </w:r>
      <w:r>
        <w:rPr>
          <w:noProof/>
        </w:rPr>
      </w:r>
      <w:r>
        <w:rPr>
          <w:noProof/>
        </w:rPr>
        <w:fldChar w:fldCharType="separate"/>
      </w:r>
      <w:r>
        <w:rPr>
          <w:noProof/>
        </w:rPr>
        <w:t>142</w:t>
      </w:r>
      <w:r>
        <w:rPr>
          <w:noProof/>
        </w:rPr>
        <w:fldChar w:fldCharType="end"/>
      </w:r>
    </w:p>
    <w:p w14:paraId="26BA1CE3" w14:textId="5C9C815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fldLock="1"/>
      </w:r>
      <w:r>
        <w:rPr>
          <w:noProof/>
        </w:rPr>
        <w:instrText xml:space="preserve"> PAGEREF _Toc186663824 \h </w:instrText>
      </w:r>
      <w:r>
        <w:rPr>
          <w:noProof/>
        </w:rPr>
      </w:r>
      <w:r>
        <w:rPr>
          <w:noProof/>
        </w:rPr>
        <w:fldChar w:fldCharType="separate"/>
      </w:r>
      <w:r>
        <w:rPr>
          <w:noProof/>
        </w:rPr>
        <w:t>142</w:t>
      </w:r>
      <w:r>
        <w:rPr>
          <w:noProof/>
        </w:rPr>
        <w:fldChar w:fldCharType="end"/>
      </w:r>
    </w:p>
    <w:p w14:paraId="4CF3019D" w14:textId="16E289BF"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_Toc186663825 \h </w:instrText>
      </w:r>
      <w:r>
        <w:rPr>
          <w:noProof/>
        </w:rPr>
      </w:r>
      <w:r>
        <w:rPr>
          <w:noProof/>
        </w:rPr>
        <w:fldChar w:fldCharType="separate"/>
      </w:r>
      <w:r>
        <w:rPr>
          <w:noProof/>
        </w:rPr>
        <w:t>142</w:t>
      </w:r>
      <w:r>
        <w:rPr>
          <w:noProof/>
        </w:rPr>
        <w:fldChar w:fldCharType="end"/>
      </w:r>
    </w:p>
    <w:p w14:paraId="2191B303" w14:textId="316D03D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fldLock="1"/>
      </w:r>
      <w:r>
        <w:rPr>
          <w:noProof/>
        </w:rPr>
        <w:instrText xml:space="preserve"> PAGEREF _Toc186663826 \h </w:instrText>
      </w:r>
      <w:r>
        <w:rPr>
          <w:noProof/>
        </w:rPr>
      </w:r>
      <w:r>
        <w:rPr>
          <w:noProof/>
        </w:rPr>
        <w:fldChar w:fldCharType="separate"/>
      </w:r>
      <w:r>
        <w:rPr>
          <w:noProof/>
        </w:rPr>
        <w:t>142</w:t>
      </w:r>
      <w:r>
        <w:rPr>
          <w:noProof/>
        </w:rPr>
        <w:fldChar w:fldCharType="end"/>
      </w:r>
    </w:p>
    <w:p w14:paraId="6D8D3ECC" w14:textId="490D66D8"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fldLock="1"/>
      </w:r>
      <w:r>
        <w:rPr>
          <w:noProof/>
        </w:rPr>
        <w:instrText xml:space="preserve"> PAGEREF _Toc186663827 \h </w:instrText>
      </w:r>
      <w:r>
        <w:rPr>
          <w:noProof/>
        </w:rPr>
      </w:r>
      <w:r>
        <w:rPr>
          <w:noProof/>
        </w:rPr>
        <w:fldChar w:fldCharType="separate"/>
      </w:r>
      <w:r>
        <w:rPr>
          <w:noProof/>
        </w:rPr>
        <w:t>142</w:t>
      </w:r>
      <w:r>
        <w:rPr>
          <w:noProof/>
        </w:rPr>
        <w:fldChar w:fldCharType="end"/>
      </w:r>
    </w:p>
    <w:p w14:paraId="5EAF079A" w14:textId="3577792A"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fldLock="1"/>
      </w:r>
      <w:r>
        <w:rPr>
          <w:noProof/>
        </w:rPr>
        <w:instrText xml:space="preserve"> PAGEREF _Toc186663828 \h </w:instrText>
      </w:r>
      <w:r>
        <w:rPr>
          <w:noProof/>
        </w:rPr>
      </w:r>
      <w:r>
        <w:rPr>
          <w:noProof/>
        </w:rPr>
        <w:fldChar w:fldCharType="separate"/>
      </w:r>
      <w:r>
        <w:rPr>
          <w:noProof/>
        </w:rPr>
        <w:t>143</w:t>
      </w:r>
      <w:r>
        <w:rPr>
          <w:noProof/>
        </w:rPr>
        <w:fldChar w:fldCharType="end"/>
      </w:r>
    </w:p>
    <w:p w14:paraId="7BC38392" w14:textId="724F24C6"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_Toc186663829 \h </w:instrText>
      </w:r>
      <w:r>
        <w:rPr>
          <w:noProof/>
        </w:rPr>
      </w:r>
      <w:r>
        <w:rPr>
          <w:noProof/>
        </w:rPr>
        <w:fldChar w:fldCharType="separate"/>
      </w:r>
      <w:r>
        <w:rPr>
          <w:noProof/>
        </w:rPr>
        <w:t>144</w:t>
      </w:r>
      <w:r>
        <w:rPr>
          <w:noProof/>
        </w:rPr>
        <w:fldChar w:fldCharType="end"/>
      </w:r>
    </w:p>
    <w:p w14:paraId="169B7612" w14:textId="0634EEA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fldLock="1"/>
      </w:r>
      <w:r>
        <w:rPr>
          <w:noProof/>
        </w:rPr>
        <w:instrText xml:space="preserve"> PAGEREF _Toc186663830 \h </w:instrText>
      </w:r>
      <w:r>
        <w:rPr>
          <w:noProof/>
        </w:rPr>
      </w:r>
      <w:r>
        <w:rPr>
          <w:noProof/>
        </w:rPr>
        <w:fldChar w:fldCharType="separate"/>
      </w:r>
      <w:r>
        <w:rPr>
          <w:noProof/>
        </w:rPr>
        <w:t>144</w:t>
      </w:r>
      <w:r>
        <w:rPr>
          <w:noProof/>
        </w:rPr>
        <w:fldChar w:fldCharType="end"/>
      </w:r>
    </w:p>
    <w:p w14:paraId="650D5818" w14:textId="0B2D20D5"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_Toc186663831 \h </w:instrText>
      </w:r>
      <w:r>
        <w:rPr>
          <w:noProof/>
        </w:rPr>
      </w:r>
      <w:r>
        <w:rPr>
          <w:noProof/>
        </w:rPr>
        <w:fldChar w:fldCharType="separate"/>
      </w:r>
      <w:r>
        <w:rPr>
          <w:noProof/>
        </w:rPr>
        <w:t>144</w:t>
      </w:r>
      <w:r>
        <w:rPr>
          <w:noProof/>
        </w:rPr>
        <w:fldChar w:fldCharType="end"/>
      </w:r>
    </w:p>
    <w:p w14:paraId="4BF97C77" w14:textId="6FBE8DAE"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_Toc186663832 \h </w:instrText>
      </w:r>
      <w:r>
        <w:rPr>
          <w:noProof/>
        </w:rPr>
      </w:r>
      <w:r>
        <w:rPr>
          <w:noProof/>
        </w:rPr>
        <w:fldChar w:fldCharType="separate"/>
      </w:r>
      <w:r>
        <w:rPr>
          <w:noProof/>
        </w:rPr>
        <w:t>145</w:t>
      </w:r>
      <w:r>
        <w:rPr>
          <w:noProof/>
        </w:rPr>
        <w:fldChar w:fldCharType="end"/>
      </w:r>
    </w:p>
    <w:p w14:paraId="3D28C2B6" w14:textId="70CE684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_Toc186663833 \h </w:instrText>
      </w:r>
      <w:r>
        <w:rPr>
          <w:noProof/>
        </w:rPr>
      </w:r>
      <w:r>
        <w:rPr>
          <w:noProof/>
        </w:rPr>
        <w:fldChar w:fldCharType="separate"/>
      </w:r>
      <w:r>
        <w:rPr>
          <w:noProof/>
        </w:rPr>
        <w:t>146</w:t>
      </w:r>
      <w:r>
        <w:rPr>
          <w:noProof/>
        </w:rPr>
        <w:fldChar w:fldCharType="end"/>
      </w:r>
    </w:p>
    <w:p w14:paraId="5FC2A605" w14:textId="7616B8E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fldLock="1"/>
      </w:r>
      <w:r>
        <w:rPr>
          <w:noProof/>
        </w:rPr>
        <w:instrText xml:space="preserve"> PAGEREF _Toc186663834 \h </w:instrText>
      </w:r>
      <w:r>
        <w:rPr>
          <w:noProof/>
        </w:rPr>
      </w:r>
      <w:r>
        <w:rPr>
          <w:noProof/>
        </w:rPr>
        <w:fldChar w:fldCharType="separate"/>
      </w:r>
      <w:r>
        <w:rPr>
          <w:noProof/>
        </w:rPr>
        <w:t>146</w:t>
      </w:r>
      <w:r>
        <w:rPr>
          <w:noProof/>
        </w:rPr>
        <w:fldChar w:fldCharType="end"/>
      </w:r>
    </w:p>
    <w:p w14:paraId="4967E8DB" w14:textId="0EEDCF4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fldLock="1"/>
      </w:r>
      <w:r>
        <w:rPr>
          <w:noProof/>
        </w:rPr>
        <w:instrText xml:space="preserve"> PAGEREF _Toc186663835 \h </w:instrText>
      </w:r>
      <w:r>
        <w:rPr>
          <w:noProof/>
        </w:rPr>
      </w:r>
      <w:r>
        <w:rPr>
          <w:noProof/>
        </w:rPr>
        <w:fldChar w:fldCharType="separate"/>
      </w:r>
      <w:r>
        <w:rPr>
          <w:noProof/>
        </w:rPr>
        <w:t>147</w:t>
      </w:r>
      <w:r>
        <w:rPr>
          <w:noProof/>
        </w:rPr>
        <w:fldChar w:fldCharType="end"/>
      </w:r>
    </w:p>
    <w:p w14:paraId="325CE7A3" w14:textId="177C373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_Toc186663836 \h </w:instrText>
      </w:r>
      <w:r>
        <w:rPr>
          <w:noProof/>
        </w:rPr>
      </w:r>
      <w:r>
        <w:rPr>
          <w:noProof/>
        </w:rPr>
        <w:fldChar w:fldCharType="separate"/>
      </w:r>
      <w:r>
        <w:rPr>
          <w:noProof/>
        </w:rPr>
        <w:t>147</w:t>
      </w:r>
      <w:r>
        <w:rPr>
          <w:noProof/>
        </w:rPr>
        <w:fldChar w:fldCharType="end"/>
      </w:r>
    </w:p>
    <w:p w14:paraId="312F1608" w14:textId="512FBE1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_Toc186663837 \h </w:instrText>
      </w:r>
      <w:r>
        <w:rPr>
          <w:noProof/>
        </w:rPr>
      </w:r>
      <w:r>
        <w:rPr>
          <w:noProof/>
        </w:rPr>
        <w:fldChar w:fldCharType="separate"/>
      </w:r>
      <w:r>
        <w:rPr>
          <w:noProof/>
        </w:rPr>
        <w:t>147</w:t>
      </w:r>
      <w:r>
        <w:rPr>
          <w:noProof/>
        </w:rPr>
        <w:fldChar w:fldCharType="end"/>
      </w:r>
    </w:p>
    <w:p w14:paraId="766D051F" w14:textId="7F877C4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fldLock="1"/>
      </w:r>
      <w:r>
        <w:rPr>
          <w:noProof/>
        </w:rPr>
        <w:instrText xml:space="preserve"> PAGEREF _Toc186663838 \h </w:instrText>
      </w:r>
      <w:r>
        <w:rPr>
          <w:noProof/>
        </w:rPr>
      </w:r>
      <w:r>
        <w:rPr>
          <w:noProof/>
        </w:rPr>
        <w:fldChar w:fldCharType="separate"/>
      </w:r>
      <w:r>
        <w:rPr>
          <w:noProof/>
        </w:rPr>
        <w:t>147</w:t>
      </w:r>
      <w:r>
        <w:rPr>
          <w:noProof/>
        </w:rPr>
        <w:fldChar w:fldCharType="end"/>
      </w:r>
    </w:p>
    <w:p w14:paraId="4F6A7CC2" w14:textId="27E5293E"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_Toc186663839 \h </w:instrText>
      </w:r>
      <w:r>
        <w:rPr>
          <w:noProof/>
        </w:rPr>
      </w:r>
      <w:r>
        <w:rPr>
          <w:noProof/>
        </w:rPr>
        <w:fldChar w:fldCharType="separate"/>
      </w:r>
      <w:r>
        <w:rPr>
          <w:noProof/>
        </w:rPr>
        <w:t>147</w:t>
      </w:r>
      <w:r>
        <w:rPr>
          <w:noProof/>
        </w:rPr>
        <w:fldChar w:fldCharType="end"/>
      </w:r>
    </w:p>
    <w:p w14:paraId="4340FA1D" w14:textId="39C8E61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_Toc186663840 \h </w:instrText>
      </w:r>
      <w:r>
        <w:rPr>
          <w:noProof/>
        </w:rPr>
      </w:r>
      <w:r>
        <w:rPr>
          <w:noProof/>
        </w:rPr>
        <w:fldChar w:fldCharType="separate"/>
      </w:r>
      <w:r>
        <w:rPr>
          <w:noProof/>
        </w:rPr>
        <w:t>147</w:t>
      </w:r>
      <w:r>
        <w:rPr>
          <w:noProof/>
        </w:rPr>
        <w:fldChar w:fldCharType="end"/>
      </w:r>
    </w:p>
    <w:p w14:paraId="2EC809FF" w14:textId="41460A4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_Toc186663841 \h </w:instrText>
      </w:r>
      <w:r>
        <w:rPr>
          <w:noProof/>
        </w:rPr>
      </w:r>
      <w:r>
        <w:rPr>
          <w:noProof/>
        </w:rPr>
        <w:fldChar w:fldCharType="separate"/>
      </w:r>
      <w:r>
        <w:rPr>
          <w:noProof/>
        </w:rPr>
        <w:t>147</w:t>
      </w:r>
      <w:r>
        <w:rPr>
          <w:noProof/>
        </w:rPr>
        <w:fldChar w:fldCharType="end"/>
      </w:r>
    </w:p>
    <w:p w14:paraId="4B343ED9" w14:textId="6271F22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_Toc186663842 \h </w:instrText>
      </w:r>
      <w:r>
        <w:rPr>
          <w:noProof/>
        </w:rPr>
      </w:r>
      <w:r>
        <w:rPr>
          <w:noProof/>
        </w:rPr>
        <w:fldChar w:fldCharType="separate"/>
      </w:r>
      <w:r>
        <w:rPr>
          <w:noProof/>
        </w:rPr>
        <w:t>147</w:t>
      </w:r>
      <w:r>
        <w:rPr>
          <w:noProof/>
        </w:rPr>
        <w:fldChar w:fldCharType="end"/>
      </w:r>
    </w:p>
    <w:p w14:paraId="2E5BE20D" w14:textId="666ABC4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_Toc186663843 \h </w:instrText>
      </w:r>
      <w:r>
        <w:rPr>
          <w:noProof/>
        </w:rPr>
      </w:r>
      <w:r>
        <w:rPr>
          <w:noProof/>
        </w:rPr>
        <w:fldChar w:fldCharType="separate"/>
      </w:r>
      <w:r>
        <w:rPr>
          <w:noProof/>
        </w:rPr>
        <w:t>147</w:t>
      </w:r>
      <w:r>
        <w:rPr>
          <w:noProof/>
        </w:rPr>
        <w:fldChar w:fldCharType="end"/>
      </w:r>
    </w:p>
    <w:p w14:paraId="15FBD0AF" w14:textId="6E9F890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fldLock="1"/>
      </w:r>
      <w:r>
        <w:rPr>
          <w:noProof/>
        </w:rPr>
        <w:instrText xml:space="preserve"> PAGEREF _Toc186663844 \h </w:instrText>
      </w:r>
      <w:r>
        <w:rPr>
          <w:noProof/>
        </w:rPr>
      </w:r>
      <w:r>
        <w:rPr>
          <w:noProof/>
        </w:rPr>
        <w:fldChar w:fldCharType="separate"/>
      </w:r>
      <w:r>
        <w:rPr>
          <w:noProof/>
        </w:rPr>
        <w:t>147</w:t>
      </w:r>
      <w:r>
        <w:rPr>
          <w:noProof/>
        </w:rPr>
        <w:fldChar w:fldCharType="end"/>
      </w:r>
    </w:p>
    <w:p w14:paraId="788199BF" w14:textId="10BB4BB6"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_Toc186663845 \h </w:instrText>
      </w:r>
      <w:r>
        <w:rPr>
          <w:noProof/>
        </w:rPr>
      </w:r>
      <w:r>
        <w:rPr>
          <w:noProof/>
        </w:rPr>
        <w:fldChar w:fldCharType="separate"/>
      </w:r>
      <w:r>
        <w:rPr>
          <w:noProof/>
        </w:rPr>
        <w:t>147</w:t>
      </w:r>
      <w:r>
        <w:rPr>
          <w:noProof/>
        </w:rPr>
        <w:fldChar w:fldCharType="end"/>
      </w:r>
    </w:p>
    <w:p w14:paraId="1EF41BDD" w14:textId="201D903F"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_Toc186663846 \h </w:instrText>
      </w:r>
      <w:r>
        <w:rPr>
          <w:noProof/>
        </w:rPr>
      </w:r>
      <w:r>
        <w:rPr>
          <w:noProof/>
        </w:rPr>
        <w:fldChar w:fldCharType="separate"/>
      </w:r>
      <w:r>
        <w:rPr>
          <w:noProof/>
        </w:rPr>
        <w:t>148</w:t>
      </w:r>
      <w:r>
        <w:rPr>
          <w:noProof/>
        </w:rPr>
        <w:fldChar w:fldCharType="end"/>
      </w:r>
    </w:p>
    <w:p w14:paraId="15DDC148" w14:textId="27268171"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_Toc186663847 \h </w:instrText>
      </w:r>
      <w:r>
        <w:rPr>
          <w:noProof/>
        </w:rPr>
      </w:r>
      <w:r>
        <w:rPr>
          <w:noProof/>
        </w:rPr>
        <w:fldChar w:fldCharType="separate"/>
      </w:r>
      <w:r>
        <w:rPr>
          <w:noProof/>
        </w:rPr>
        <w:t>148</w:t>
      </w:r>
      <w:r>
        <w:rPr>
          <w:noProof/>
        </w:rPr>
        <w:fldChar w:fldCharType="end"/>
      </w:r>
    </w:p>
    <w:p w14:paraId="774CB262" w14:textId="15A9AC93"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fldLock="1"/>
      </w:r>
      <w:r>
        <w:rPr>
          <w:noProof/>
        </w:rPr>
        <w:instrText xml:space="preserve"> PAGEREF _Toc186663848 \h </w:instrText>
      </w:r>
      <w:r>
        <w:rPr>
          <w:noProof/>
        </w:rPr>
      </w:r>
      <w:r>
        <w:rPr>
          <w:noProof/>
        </w:rPr>
        <w:fldChar w:fldCharType="separate"/>
      </w:r>
      <w:r>
        <w:rPr>
          <w:noProof/>
        </w:rPr>
        <w:t>148</w:t>
      </w:r>
      <w:r>
        <w:rPr>
          <w:noProof/>
        </w:rPr>
        <w:fldChar w:fldCharType="end"/>
      </w:r>
    </w:p>
    <w:p w14:paraId="54644187" w14:textId="7F19EDEB"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_Toc186663849 \h </w:instrText>
      </w:r>
      <w:r>
        <w:rPr>
          <w:noProof/>
        </w:rPr>
      </w:r>
      <w:r>
        <w:rPr>
          <w:noProof/>
        </w:rPr>
        <w:fldChar w:fldCharType="separate"/>
      </w:r>
      <w:r>
        <w:rPr>
          <w:noProof/>
        </w:rPr>
        <w:t>148</w:t>
      </w:r>
      <w:r>
        <w:rPr>
          <w:noProof/>
        </w:rPr>
        <w:fldChar w:fldCharType="end"/>
      </w:r>
    </w:p>
    <w:p w14:paraId="2532AF7C" w14:textId="34A0C514"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_Toc186663850 \h </w:instrText>
      </w:r>
      <w:r>
        <w:rPr>
          <w:noProof/>
        </w:rPr>
      </w:r>
      <w:r>
        <w:rPr>
          <w:noProof/>
        </w:rPr>
        <w:fldChar w:fldCharType="separate"/>
      </w:r>
      <w:r>
        <w:rPr>
          <w:noProof/>
        </w:rPr>
        <w:t>148</w:t>
      </w:r>
      <w:r>
        <w:rPr>
          <w:noProof/>
        </w:rPr>
        <w:fldChar w:fldCharType="end"/>
      </w:r>
    </w:p>
    <w:p w14:paraId="248300EA" w14:textId="4D232390" w:rsidR="009B025D" w:rsidRDefault="009B025D">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_Toc186663851 \h </w:instrText>
      </w:r>
      <w:r>
        <w:rPr>
          <w:noProof/>
        </w:rPr>
      </w:r>
      <w:r>
        <w:rPr>
          <w:noProof/>
        </w:rPr>
        <w:fldChar w:fldCharType="separate"/>
      </w:r>
      <w:r>
        <w:rPr>
          <w:noProof/>
        </w:rPr>
        <w:t>149</w:t>
      </w:r>
      <w:r>
        <w:rPr>
          <w:noProof/>
        </w:rPr>
        <w:fldChar w:fldCharType="end"/>
      </w:r>
    </w:p>
    <w:p w14:paraId="50C6D4D1" w14:textId="3D1A78F5"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fldLock="1"/>
      </w:r>
      <w:r>
        <w:rPr>
          <w:noProof/>
        </w:rPr>
        <w:instrText xml:space="preserve"> PAGEREF _Toc186663852 \h </w:instrText>
      </w:r>
      <w:r>
        <w:rPr>
          <w:noProof/>
        </w:rPr>
      </w:r>
      <w:r>
        <w:rPr>
          <w:noProof/>
        </w:rPr>
        <w:fldChar w:fldCharType="separate"/>
      </w:r>
      <w:r>
        <w:rPr>
          <w:noProof/>
        </w:rPr>
        <w:t>149</w:t>
      </w:r>
      <w:r>
        <w:rPr>
          <w:noProof/>
        </w:rPr>
        <w:fldChar w:fldCharType="end"/>
      </w:r>
    </w:p>
    <w:p w14:paraId="76DF3E86" w14:textId="1EC334B2"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_Toc186663853 \h </w:instrText>
      </w:r>
      <w:r>
        <w:rPr>
          <w:noProof/>
        </w:rPr>
      </w:r>
      <w:r>
        <w:rPr>
          <w:noProof/>
        </w:rPr>
        <w:fldChar w:fldCharType="separate"/>
      </w:r>
      <w:r>
        <w:rPr>
          <w:noProof/>
        </w:rPr>
        <w:t>149</w:t>
      </w:r>
      <w:r>
        <w:rPr>
          <w:noProof/>
        </w:rPr>
        <w:fldChar w:fldCharType="end"/>
      </w:r>
    </w:p>
    <w:p w14:paraId="6D6E8A65" w14:textId="2ED85330"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fldLock="1"/>
      </w:r>
      <w:r>
        <w:rPr>
          <w:noProof/>
        </w:rPr>
        <w:instrText xml:space="preserve"> PAGEREF _Toc186663854 \h </w:instrText>
      </w:r>
      <w:r>
        <w:rPr>
          <w:noProof/>
        </w:rPr>
      </w:r>
      <w:r>
        <w:rPr>
          <w:noProof/>
        </w:rPr>
        <w:fldChar w:fldCharType="separate"/>
      </w:r>
      <w:r>
        <w:rPr>
          <w:noProof/>
        </w:rPr>
        <w:t>149</w:t>
      </w:r>
      <w:r>
        <w:rPr>
          <w:noProof/>
        </w:rPr>
        <w:fldChar w:fldCharType="end"/>
      </w:r>
    </w:p>
    <w:p w14:paraId="44C03E4D" w14:textId="106ACECC"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_Toc186663855 \h </w:instrText>
      </w:r>
      <w:r>
        <w:rPr>
          <w:noProof/>
        </w:rPr>
      </w:r>
      <w:r>
        <w:rPr>
          <w:noProof/>
        </w:rPr>
        <w:fldChar w:fldCharType="separate"/>
      </w:r>
      <w:r>
        <w:rPr>
          <w:noProof/>
        </w:rPr>
        <w:t>150</w:t>
      </w:r>
      <w:r>
        <w:rPr>
          <w:noProof/>
        </w:rPr>
        <w:fldChar w:fldCharType="end"/>
      </w:r>
    </w:p>
    <w:p w14:paraId="1E22E252" w14:textId="2633C89F"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fldLock="1"/>
      </w:r>
      <w:r>
        <w:rPr>
          <w:noProof/>
        </w:rPr>
        <w:instrText xml:space="preserve"> PAGEREF _Toc186663856 \h </w:instrText>
      </w:r>
      <w:r>
        <w:rPr>
          <w:noProof/>
        </w:rPr>
      </w:r>
      <w:r>
        <w:rPr>
          <w:noProof/>
        </w:rPr>
        <w:fldChar w:fldCharType="separate"/>
      </w:r>
      <w:r>
        <w:rPr>
          <w:noProof/>
        </w:rPr>
        <w:t>150</w:t>
      </w:r>
      <w:r>
        <w:rPr>
          <w:noProof/>
        </w:rPr>
        <w:fldChar w:fldCharType="end"/>
      </w:r>
    </w:p>
    <w:p w14:paraId="3B512F2B" w14:textId="2DAC6805"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fldLock="1"/>
      </w:r>
      <w:r>
        <w:rPr>
          <w:noProof/>
        </w:rPr>
        <w:instrText xml:space="preserve"> PAGEREF _Toc186663857 \h </w:instrText>
      </w:r>
      <w:r>
        <w:rPr>
          <w:noProof/>
        </w:rPr>
      </w:r>
      <w:r>
        <w:rPr>
          <w:noProof/>
        </w:rPr>
        <w:fldChar w:fldCharType="separate"/>
      </w:r>
      <w:r>
        <w:rPr>
          <w:noProof/>
        </w:rPr>
        <w:t>151</w:t>
      </w:r>
      <w:r>
        <w:rPr>
          <w:noProof/>
        </w:rPr>
        <w:fldChar w:fldCharType="end"/>
      </w:r>
    </w:p>
    <w:p w14:paraId="348B541F" w14:textId="03B2ACE6"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fldLock="1"/>
      </w:r>
      <w:r>
        <w:rPr>
          <w:noProof/>
        </w:rPr>
        <w:instrText xml:space="preserve"> PAGEREF _Toc186663858 \h </w:instrText>
      </w:r>
      <w:r>
        <w:rPr>
          <w:noProof/>
        </w:rPr>
      </w:r>
      <w:r>
        <w:rPr>
          <w:noProof/>
        </w:rPr>
        <w:fldChar w:fldCharType="separate"/>
      </w:r>
      <w:r>
        <w:rPr>
          <w:noProof/>
        </w:rPr>
        <w:t>151</w:t>
      </w:r>
      <w:r>
        <w:rPr>
          <w:noProof/>
        </w:rPr>
        <w:fldChar w:fldCharType="end"/>
      </w:r>
    </w:p>
    <w:p w14:paraId="6026F862" w14:textId="6D3FECD0"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fldLock="1"/>
      </w:r>
      <w:r>
        <w:rPr>
          <w:noProof/>
        </w:rPr>
        <w:instrText xml:space="preserve"> PAGEREF _Toc186663859 \h </w:instrText>
      </w:r>
      <w:r>
        <w:rPr>
          <w:noProof/>
        </w:rPr>
      </w:r>
      <w:r>
        <w:rPr>
          <w:noProof/>
        </w:rPr>
        <w:fldChar w:fldCharType="separate"/>
      </w:r>
      <w:r>
        <w:rPr>
          <w:noProof/>
        </w:rPr>
        <w:t>152</w:t>
      </w:r>
      <w:r>
        <w:rPr>
          <w:noProof/>
        </w:rPr>
        <w:fldChar w:fldCharType="end"/>
      </w:r>
    </w:p>
    <w:p w14:paraId="5213C09C" w14:textId="3AE8612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_Toc186663860 \h </w:instrText>
      </w:r>
      <w:r>
        <w:rPr>
          <w:noProof/>
        </w:rPr>
      </w:r>
      <w:r>
        <w:rPr>
          <w:noProof/>
        </w:rPr>
        <w:fldChar w:fldCharType="separate"/>
      </w:r>
      <w:r>
        <w:rPr>
          <w:noProof/>
        </w:rPr>
        <w:t>152</w:t>
      </w:r>
      <w:r>
        <w:rPr>
          <w:noProof/>
        </w:rPr>
        <w:fldChar w:fldCharType="end"/>
      </w:r>
    </w:p>
    <w:p w14:paraId="5AD107EC" w14:textId="7CAA90D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_Toc186663861 \h </w:instrText>
      </w:r>
      <w:r>
        <w:rPr>
          <w:noProof/>
        </w:rPr>
      </w:r>
      <w:r>
        <w:rPr>
          <w:noProof/>
        </w:rPr>
        <w:fldChar w:fldCharType="separate"/>
      </w:r>
      <w:r>
        <w:rPr>
          <w:noProof/>
        </w:rPr>
        <w:t>152</w:t>
      </w:r>
      <w:r>
        <w:rPr>
          <w:noProof/>
        </w:rPr>
        <w:fldChar w:fldCharType="end"/>
      </w:r>
    </w:p>
    <w:p w14:paraId="2029CE1D" w14:textId="6F60895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fldLock="1"/>
      </w:r>
      <w:r>
        <w:rPr>
          <w:noProof/>
        </w:rPr>
        <w:instrText xml:space="preserve"> PAGEREF _Toc186663862 \h </w:instrText>
      </w:r>
      <w:r>
        <w:rPr>
          <w:noProof/>
        </w:rPr>
      </w:r>
      <w:r>
        <w:rPr>
          <w:noProof/>
        </w:rPr>
        <w:fldChar w:fldCharType="separate"/>
      </w:r>
      <w:r>
        <w:rPr>
          <w:noProof/>
        </w:rPr>
        <w:t>152</w:t>
      </w:r>
      <w:r>
        <w:rPr>
          <w:noProof/>
        </w:rPr>
        <w:fldChar w:fldCharType="end"/>
      </w:r>
    </w:p>
    <w:p w14:paraId="7ED4FF28" w14:textId="4073D8B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fldLock="1"/>
      </w:r>
      <w:r>
        <w:rPr>
          <w:noProof/>
        </w:rPr>
        <w:instrText xml:space="preserve"> PAGEREF _Toc186663863 \h </w:instrText>
      </w:r>
      <w:r>
        <w:rPr>
          <w:noProof/>
        </w:rPr>
      </w:r>
      <w:r>
        <w:rPr>
          <w:noProof/>
        </w:rPr>
        <w:fldChar w:fldCharType="separate"/>
      </w:r>
      <w:r>
        <w:rPr>
          <w:noProof/>
        </w:rPr>
        <w:t>153</w:t>
      </w:r>
      <w:r>
        <w:rPr>
          <w:noProof/>
        </w:rPr>
        <w:fldChar w:fldCharType="end"/>
      </w:r>
    </w:p>
    <w:p w14:paraId="4C4D8C74" w14:textId="0D47FB2A"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_Toc186663864 \h </w:instrText>
      </w:r>
      <w:r>
        <w:rPr>
          <w:noProof/>
        </w:rPr>
      </w:r>
      <w:r>
        <w:rPr>
          <w:noProof/>
        </w:rPr>
        <w:fldChar w:fldCharType="separate"/>
      </w:r>
      <w:r>
        <w:rPr>
          <w:noProof/>
        </w:rPr>
        <w:t>153</w:t>
      </w:r>
      <w:r>
        <w:rPr>
          <w:noProof/>
        </w:rPr>
        <w:fldChar w:fldCharType="end"/>
      </w:r>
    </w:p>
    <w:p w14:paraId="56121FC5" w14:textId="64E63957"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fldLock="1"/>
      </w:r>
      <w:r>
        <w:rPr>
          <w:noProof/>
        </w:rPr>
        <w:instrText xml:space="preserve"> PAGEREF _Toc186663865 \h </w:instrText>
      </w:r>
      <w:r>
        <w:rPr>
          <w:noProof/>
        </w:rPr>
      </w:r>
      <w:r>
        <w:rPr>
          <w:noProof/>
        </w:rPr>
        <w:fldChar w:fldCharType="separate"/>
      </w:r>
      <w:r>
        <w:rPr>
          <w:noProof/>
        </w:rPr>
        <w:t>153</w:t>
      </w:r>
      <w:r>
        <w:rPr>
          <w:noProof/>
        </w:rPr>
        <w:fldChar w:fldCharType="end"/>
      </w:r>
    </w:p>
    <w:p w14:paraId="1059BC69" w14:textId="20F8EAC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_Toc186663866 \h </w:instrText>
      </w:r>
      <w:r>
        <w:rPr>
          <w:noProof/>
        </w:rPr>
      </w:r>
      <w:r>
        <w:rPr>
          <w:noProof/>
        </w:rPr>
        <w:fldChar w:fldCharType="separate"/>
      </w:r>
      <w:r>
        <w:rPr>
          <w:noProof/>
        </w:rPr>
        <w:t>153</w:t>
      </w:r>
      <w:r>
        <w:rPr>
          <w:noProof/>
        </w:rPr>
        <w:fldChar w:fldCharType="end"/>
      </w:r>
    </w:p>
    <w:p w14:paraId="5D9DB493" w14:textId="79E2857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fldLock="1"/>
      </w:r>
      <w:r>
        <w:rPr>
          <w:noProof/>
        </w:rPr>
        <w:instrText xml:space="preserve"> PAGEREF _Toc186663867 \h </w:instrText>
      </w:r>
      <w:r>
        <w:rPr>
          <w:noProof/>
        </w:rPr>
      </w:r>
      <w:r>
        <w:rPr>
          <w:noProof/>
        </w:rPr>
        <w:fldChar w:fldCharType="separate"/>
      </w:r>
      <w:r>
        <w:rPr>
          <w:noProof/>
        </w:rPr>
        <w:t>154</w:t>
      </w:r>
      <w:r>
        <w:rPr>
          <w:noProof/>
        </w:rPr>
        <w:fldChar w:fldCharType="end"/>
      </w:r>
    </w:p>
    <w:p w14:paraId="06256098" w14:textId="33FF5D5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_Toc186663868 \h </w:instrText>
      </w:r>
      <w:r>
        <w:rPr>
          <w:noProof/>
        </w:rPr>
      </w:r>
      <w:r>
        <w:rPr>
          <w:noProof/>
        </w:rPr>
        <w:fldChar w:fldCharType="separate"/>
      </w:r>
      <w:r>
        <w:rPr>
          <w:noProof/>
        </w:rPr>
        <w:t>154</w:t>
      </w:r>
      <w:r>
        <w:rPr>
          <w:noProof/>
        </w:rPr>
        <w:fldChar w:fldCharType="end"/>
      </w:r>
    </w:p>
    <w:p w14:paraId="62F75DFD" w14:textId="4D0C04E1"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_Toc186663869 \h </w:instrText>
      </w:r>
      <w:r>
        <w:rPr>
          <w:noProof/>
        </w:rPr>
      </w:r>
      <w:r>
        <w:rPr>
          <w:noProof/>
        </w:rPr>
        <w:fldChar w:fldCharType="separate"/>
      </w:r>
      <w:r>
        <w:rPr>
          <w:noProof/>
        </w:rPr>
        <w:t>154</w:t>
      </w:r>
      <w:r>
        <w:rPr>
          <w:noProof/>
        </w:rPr>
        <w:fldChar w:fldCharType="end"/>
      </w:r>
    </w:p>
    <w:p w14:paraId="46DDAAA5" w14:textId="3EFE883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_Toc186663870 \h </w:instrText>
      </w:r>
      <w:r>
        <w:rPr>
          <w:noProof/>
        </w:rPr>
      </w:r>
      <w:r>
        <w:rPr>
          <w:noProof/>
        </w:rPr>
        <w:fldChar w:fldCharType="separate"/>
      </w:r>
      <w:r>
        <w:rPr>
          <w:noProof/>
        </w:rPr>
        <w:t>154</w:t>
      </w:r>
      <w:r>
        <w:rPr>
          <w:noProof/>
        </w:rPr>
        <w:fldChar w:fldCharType="end"/>
      </w:r>
    </w:p>
    <w:p w14:paraId="40E85FD2" w14:textId="2C166C8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fldLock="1"/>
      </w:r>
      <w:r>
        <w:rPr>
          <w:noProof/>
        </w:rPr>
        <w:instrText xml:space="preserve"> PAGEREF _Toc186663871 \h </w:instrText>
      </w:r>
      <w:r>
        <w:rPr>
          <w:noProof/>
        </w:rPr>
      </w:r>
      <w:r>
        <w:rPr>
          <w:noProof/>
        </w:rPr>
        <w:fldChar w:fldCharType="separate"/>
      </w:r>
      <w:r>
        <w:rPr>
          <w:noProof/>
        </w:rPr>
        <w:t>154</w:t>
      </w:r>
      <w:r>
        <w:rPr>
          <w:noProof/>
        </w:rPr>
        <w:fldChar w:fldCharType="end"/>
      </w:r>
    </w:p>
    <w:p w14:paraId="2DB0DA00" w14:textId="7A9E2436"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fldLock="1"/>
      </w:r>
      <w:r>
        <w:rPr>
          <w:noProof/>
        </w:rPr>
        <w:instrText xml:space="preserve"> PAGEREF _Toc186663872 \h </w:instrText>
      </w:r>
      <w:r>
        <w:rPr>
          <w:noProof/>
        </w:rPr>
      </w:r>
      <w:r>
        <w:rPr>
          <w:noProof/>
        </w:rPr>
        <w:fldChar w:fldCharType="separate"/>
      </w:r>
      <w:r>
        <w:rPr>
          <w:noProof/>
        </w:rPr>
        <w:t>154</w:t>
      </w:r>
      <w:r>
        <w:rPr>
          <w:noProof/>
        </w:rPr>
        <w:fldChar w:fldCharType="end"/>
      </w:r>
    </w:p>
    <w:p w14:paraId="74A7FC40" w14:textId="1D9A833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fldLock="1"/>
      </w:r>
      <w:r>
        <w:rPr>
          <w:noProof/>
        </w:rPr>
        <w:instrText xml:space="preserve"> PAGEREF _Toc186663873 \h </w:instrText>
      </w:r>
      <w:r>
        <w:rPr>
          <w:noProof/>
        </w:rPr>
      </w:r>
      <w:r>
        <w:rPr>
          <w:noProof/>
        </w:rPr>
        <w:fldChar w:fldCharType="separate"/>
      </w:r>
      <w:r>
        <w:rPr>
          <w:noProof/>
        </w:rPr>
        <w:t>155</w:t>
      </w:r>
      <w:r>
        <w:rPr>
          <w:noProof/>
        </w:rPr>
        <w:fldChar w:fldCharType="end"/>
      </w:r>
    </w:p>
    <w:p w14:paraId="6B8523AD" w14:textId="0C5DD03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_Toc186663874 \h </w:instrText>
      </w:r>
      <w:r>
        <w:rPr>
          <w:noProof/>
        </w:rPr>
      </w:r>
      <w:r>
        <w:rPr>
          <w:noProof/>
        </w:rPr>
        <w:fldChar w:fldCharType="separate"/>
      </w:r>
      <w:r>
        <w:rPr>
          <w:noProof/>
        </w:rPr>
        <w:t>155</w:t>
      </w:r>
      <w:r>
        <w:rPr>
          <w:noProof/>
        </w:rPr>
        <w:fldChar w:fldCharType="end"/>
      </w:r>
    </w:p>
    <w:p w14:paraId="6DB68A92" w14:textId="31F525F7"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fldLock="1"/>
      </w:r>
      <w:r>
        <w:rPr>
          <w:noProof/>
        </w:rPr>
        <w:instrText xml:space="preserve"> PAGEREF _Toc186663875 \h </w:instrText>
      </w:r>
      <w:r>
        <w:rPr>
          <w:noProof/>
        </w:rPr>
      </w:r>
      <w:r>
        <w:rPr>
          <w:noProof/>
        </w:rPr>
        <w:fldChar w:fldCharType="separate"/>
      </w:r>
      <w:r>
        <w:rPr>
          <w:noProof/>
        </w:rPr>
        <w:t>155</w:t>
      </w:r>
      <w:r>
        <w:rPr>
          <w:noProof/>
        </w:rPr>
        <w:fldChar w:fldCharType="end"/>
      </w:r>
    </w:p>
    <w:p w14:paraId="0EEF0472" w14:textId="6F549A2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fldLock="1"/>
      </w:r>
      <w:r>
        <w:rPr>
          <w:noProof/>
        </w:rPr>
        <w:instrText xml:space="preserve"> PAGEREF _Toc186663876 \h </w:instrText>
      </w:r>
      <w:r>
        <w:rPr>
          <w:noProof/>
        </w:rPr>
      </w:r>
      <w:r>
        <w:rPr>
          <w:noProof/>
        </w:rPr>
        <w:fldChar w:fldCharType="separate"/>
      </w:r>
      <w:r>
        <w:rPr>
          <w:noProof/>
        </w:rPr>
        <w:t>167</w:t>
      </w:r>
      <w:r>
        <w:rPr>
          <w:noProof/>
        </w:rPr>
        <w:fldChar w:fldCharType="end"/>
      </w:r>
    </w:p>
    <w:p w14:paraId="028A3134" w14:textId="36F8A47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_Toc186663877 \h </w:instrText>
      </w:r>
      <w:r>
        <w:rPr>
          <w:noProof/>
        </w:rPr>
      </w:r>
      <w:r>
        <w:rPr>
          <w:noProof/>
        </w:rPr>
        <w:fldChar w:fldCharType="separate"/>
      </w:r>
      <w:r>
        <w:rPr>
          <w:noProof/>
        </w:rPr>
        <w:t>168</w:t>
      </w:r>
      <w:r>
        <w:rPr>
          <w:noProof/>
        </w:rPr>
        <w:fldChar w:fldCharType="end"/>
      </w:r>
    </w:p>
    <w:p w14:paraId="0A8E5CAE" w14:textId="6768C41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_Toc186663878 \h </w:instrText>
      </w:r>
      <w:r>
        <w:rPr>
          <w:noProof/>
        </w:rPr>
      </w:r>
      <w:r>
        <w:rPr>
          <w:noProof/>
        </w:rPr>
        <w:fldChar w:fldCharType="separate"/>
      </w:r>
      <w:r>
        <w:rPr>
          <w:noProof/>
        </w:rPr>
        <w:t>168</w:t>
      </w:r>
      <w:r>
        <w:rPr>
          <w:noProof/>
        </w:rPr>
        <w:fldChar w:fldCharType="end"/>
      </w:r>
    </w:p>
    <w:p w14:paraId="128628F4" w14:textId="3FD797A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fldLock="1"/>
      </w:r>
      <w:r>
        <w:rPr>
          <w:noProof/>
        </w:rPr>
        <w:instrText xml:space="preserve"> PAGEREF _Toc186663879 \h </w:instrText>
      </w:r>
      <w:r>
        <w:rPr>
          <w:noProof/>
        </w:rPr>
      </w:r>
      <w:r>
        <w:rPr>
          <w:noProof/>
        </w:rPr>
        <w:fldChar w:fldCharType="separate"/>
      </w:r>
      <w:r>
        <w:rPr>
          <w:noProof/>
        </w:rPr>
        <w:t>169</w:t>
      </w:r>
      <w:r>
        <w:rPr>
          <w:noProof/>
        </w:rPr>
        <w:fldChar w:fldCharType="end"/>
      </w:r>
    </w:p>
    <w:p w14:paraId="3FDDC36A" w14:textId="56A01B2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_Toc186663880 \h </w:instrText>
      </w:r>
      <w:r>
        <w:rPr>
          <w:noProof/>
        </w:rPr>
      </w:r>
      <w:r>
        <w:rPr>
          <w:noProof/>
        </w:rPr>
        <w:fldChar w:fldCharType="separate"/>
      </w:r>
      <w:r>
        <w:rPr>
          <w:noProof/>
        </w:rPr>
        <w:t>169</w:t>
      </w:r>
      <w:r>
        <w:rPr>
          <w:noProof/>
        </w:rPr>
        <w:fldChar w:fldCharType="end"/>
      </w:r>
    </w:p>
    <w:p w14:paraId="399E9F99" w14:textId="166133B6"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_Toc186663881 \h </w:instrText>
      </w:r>
      <w:r>
        <w:rPr>
          <w:noProof/>
        </w:rPr>
      </w:r>
      <w:r>
        <w:rPr>
          <w:noProof/>
        </w:rPr>
        <w:fldChar w:fldCharType="separate"/>
      </w:r>
      <w:r>
        <w:rPr>
          <w:noProof/>
        </w:rPr>
        <w:t>169</w:t>
      </w:r>
      <w:r>
        <w:rPr>
          <w:noProof/>
        </w:rPr>
        <w:fldChar w:fldCharType="end"/>
      </w:r>
    </w:p>
    <w:p w14:paraId="155D89E6" w14:textId="0F56DCC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fldLock="1"/>
      </w:r>
      <w:r>
        <w:rPr>
          <w:noProof/>
        </w:rPr>
        <w:instrText xml:space="preserve"> PAGEREF _Toc186663882 \h </w:instrText>
      </w:r>
      <w:r>
        <w:rPr>
          <w:noProof/>
        </w:rPr>
      </w:r>
      <w:r>
        <w:rPr>
          <w:noProof/>
        </w:rPr>
        <w:fldChar w:fldCharType="separate"/>
      </w:r>
      <w:r>
        <w:rPr>
          <w:noProof/>
        </w:rPr>
        <w:t>170</w:t>
      </w:r>
      <w:r>
        <w:rPr>
          <w:noProof/>
        </w:rPr>
        <w:fldChar w:fldCharType="end"/>
      </w:r>
    </w:p>
    <w:p w14:paraId="408003D0" w14:textId="7D11675C"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_Toc186663883 \h </w:instrText>
      </w:r>
      <w:r>
        <w:rPr>
          <w:noProof/>
        </w:rPr>
      </w:r>
      <w:r>
        <w:rPr>
          <w:noProof/>
        </w:rPr>
        <w:fldChar w:fldCharType="separate"/>
      </w:r>
      <w:r>
        <w:rPr>
          <w:noProof/>
        </w:rPr>
        <w:t>170</w:t>
      </w:r>
      <w:r>
        <w:rPr>
          <w:noProof/>
        </w:rPr>
        <w:fldChar w:fldCharType="end"/>
      </w:r>
    </w:p>
    <w:p w14:paraId="0A1F1271" w14:textId="780CCE2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fldLock="1"/>
      </w:r>
      <w:r>
        <w:rPr>
          <w:noProof/>
        </w:rPr>
        <w:instrText xml:space="preserve"> PAGEREF _Toc186663884 \h </w:instrText>
      </w:r>
      <w:r>
        <w:rPr>
          <w:noProof/>
        </w:rPr>
      </w:r>
      <w:r>
        <w:rPr>
          <w:noProof/>
        </w:rPr>
        <w:fldChar w:fldCharType="separate"/>
      </w:r>
      <w:r>
        <w:rPr>
          <w:noProof/>
        </w:rPr>
        <w:t>170</w:t>
      </w:r>
      <w:r>
        <w:rPr>
          <w:noProof/>
        </w:rPr>
        <w:fldChar w:fldCharType="end"/>
      </w:r>
    </w:p>
    <w:p w14:paraId="65131E4A" w14:textId="5A8A822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fldLock="1"/>
      </w:r>
      <w:r>
        <w:rPr>
          <w:noProof/>
        </w:rPr>
        <w:instrText xml:space="preserve"> PAGEREF _Toc186663885 \h </w:instrText>
      </w:r>
      <w:r>
        <w:rPr>
          <w:noProof/>
        </w:rPr>
      </w:r>
      <w:r>
        <w:rPr>
          <w:noProof/>
        </w:rPr>
        <w:fldChar w:fldCharType="separate"/>
      </w:r>
      <w:r>
        <w:rPr>
          <w:noProof/>
        </w:rPr>
        <w:t>171</w:t>
      </w:r>
      <w:r>
        <w:rPr>
          <w:noProof/>
        </w:rPr>
        <w:fldChar w:fldCharType="end"/>
      </w:r>
    </w:p>
    <w:p w14:paraId="297DE14A" w14:textId="45CE60B1"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fldLock="1"/>
      </w:r>
      <w:r>
        <w:rPr>
          <w:noProof/>
        </w:rPr>
        <w:instrText xml:space="preserve"> PAGEREF _Toc186663886 \h </w:instrText>
      </w:r>
      <w:r>
        <w:rPr>
          <w:noProof/>
        </w:rPr>
      </w:r>
      <w:r>
        <w:rPr>
          <w:noProof/>
        </w:rPr>
        <w:fldChar w:fldCharType="separate"/>
      </w:r>
      <w:r>
        <w:rPr>
          <w:noProof/>
        </w:rPr>
        <w:t>171</w:t>
      </w:r>
      <w:r>
        <w:rPr>
          <w:noProof/>
        </w:rPr>
        <w:fldChar w:fldCharType="end"/>
      </w:r>
    </w:p>
    <w:p w14:paraId="5D3896A4" w14:textId="4E868FB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_Toc186663887 \h </w:instrText>
      </w:r>
      <w:r>
        <w:rPr>
          <w:noProof/>
        </w:rPr>
      </w:r>
      <w:r>
        <w:rPr>
          <w:noProof/>
        </w:rPr>
        <w:fldChar w:fldCharType="separate"/>
      </w:r>
      <w:r>
        <w:rPr>
          <w:noProof/>
        </w:rPr>
        <w:t>171</w:t>
      </w:r>
      <w:r>
        <w:rPr>
          <w:noProof/>
        </w:rPr>
        <w:fldChar w:fldCharType="end"/>
      </w:r>
    </w:p>
    <w:p w14:paraId="5EF80BB6" w14:textId="3554FFFF"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fldLock="1"/>
      </w:r>
      <w:r>
        <w:rPr>
          <w:noProof/>
        </w:rPr>
        <w:instrText xml:space="preserve"> PAGEREF _Toc186663888 \h </w:instrText>
      </w:r>
      <w:r>
        <w:rPr>
          <w:noProof/>
        </w:rPr>
      </w:r>
      <w:r>
        <w:rPr>
          <w:noProof/>
        </w:rPr>
        <w:fldChar w:fldCharType="separate"/>
      </w:r>
      <w:r>
        <w:rPr>
          <w:noProof/>
        </w:rPr>
        <w:t>172</w:t>
      </w:r>
      <w:r>
        <w:rPr>
          <w:noProof/>
        </w:rPr>
        <w:fldChar w:fldCharType="end"/>
      </w:r>
    </w:p>
    <w:p w14:paraId="6CE621CD" w14:textId="69556B70"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fldLock="1"/>
      </w:r>
      <w:r>
        <w:rPr>
          <w:noProof/>
        </w:rPr>
        <w:instrText xml:space="preserve"> PAGEREF _Toc186663889 \h </w:instrText>
      </w:r>
      <w:r>
        <w:rPr>
          <w:noProof/>
        </w:rPr>
      </w:r>
      <w:r>
        <w:rPr>
          <w:noProof/>
        </w:rPr>
        <w:fldChar w:fldCharType="separate"/>
      </w:r>
      <w:r>
        <w:rPr>
          <w:noProof/>
        </w:rPr>
        <w:t>172</w:t>
      </w:r>
      <w:r>
        <w:rPr>
          <w:noProof/>
        </w:rPr>
        <w:fldChar w:fldCharType="end"/>
      </w:r>
    </w:p>
    <w:p w14:paraId="53ABA9C3" w14:textId="441630A1"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fldLock="1"/>
      </w:r>
      <w:r>
        <w:rPr>
          <w:noProof/>
        </w:rPr>
        <w:instrText xml:space="preserve"> PAGEREF _Toc186663890 \h </w:instrText>
      </w:r>
      <w:r>
        <w:rPr>
          <w:noProof/>
        </w:rPr>
      </w:r>
      <w:r>
        <w:rPr>
          <w:noProof/>
        </w:rPr>
        <w:fldChar w:fldCharType="separate"/>
      </w:r>
      <w:r>
        <w:rPr>
          <w:noProof/>
        </w:rPr>
        <w:t>172</w:t>
      </w:r>
      <w:r>
        <w:rPr>
          <w:noProof/>
        </w:rPr>
        <w:fldChar w:fldCharType="end"/>
      </w:r>
    </w:p>
    <w:p w14:paraId="7B9C7414" w14:textId="0F55266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fldLock="1"/>
      </w:r>
      <w:r>
        <w:rPr>
          <w:noProof/>
        </w:rPr>
        <w:instrText xml:space="preserve"> PAGEREF _Toc186663891 \h </w:instrText>
      </w:r>
      <w:r>
        <w:rPr>
          <w:noProof/>
        </w:rPr>
      </w:r>
      <w:r>
        <w:rPr>
          <w:noProof/>
        </w:rPr>
        <w:fldChar w:fldCharType="separate"/>
      </w:r>
      <w:r>
        <w:rPr>
          <w:noProof/>
        </w:rPr>
        <w:t>178</w:t>
      </w:r>
      <w:r>
        <w:rPr>
          <w:noProof/>
        </w:rPr>
        <w:fldChar w:fldCharType="end"/>
      </w:r>
    </w:p>
    <w:p w14:paraId="3C1E2617" w14:textId="7579D4B6"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fldLock="1"/>
      </w:r>
      <w:r>
        <w:rPr>
          <w:noProof/>
        </w:rPr>
        <w:instrText xml:space="preserve"> PAGEREF _Toc186663892 \h </w:instrText>
      </w:r>
      <w:r>
        <w:rPr>
          <w:noProof/>
        </w:rPr>
      </w:r>
      <w:r>
        <w:rPr>
          <w:noProof/>
        </w:rPr>
        <w:fldChar w:fldCharType="separate"/>
      </w:r>
      <w:r>
        <w:rPr>
          <w:noProof/>
        </w:rPr>
        <w:t>178</w:t>
      </w:r>
      <w:r>
        <w:rPr>
          <w:noProof/>
        </w:rPr>
        <w:fldChar w:fldCharType="end"/>
      </w:r>
    </w:p>
    <w:p w14:paraId="6BA81FE3" w14:textId="7A0B22A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fldLock="1"/>
      </w:r>
      <w:r>
        <w:rPr>
          <w:noProof/>
        </w:rPr>
        <w:instrText xml:space="preserve"> PAGEREF _Toc186663893 \h </w:instrText>
      </w:r>
      <w:r>
        <w:rPr>
          <w:noProof/>
        </w:rPr>
      </w:r>
      <w:r>
        <w:rPr>
          <w:noProof/>
        </w:rPr>
        <w:fldChar w:fldCharType="separate"/>
      </w:r>
      <w:r>
        <w:rPr>
          <w:noProof/>
        </w:rPr>
        <w:t>179</w:t>
      </w:r>
      <w:r>
        <w:rPr>
          <w:noProof/>
        </w:rPr>
        <w:fldChar w:fldCharType="end"/>
      </w:r>
    </w:p>
    <w:p w14:paraId="2BDC3802" w14:textId="5B0361B6"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sidRPr="00F543D0">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F543D0">
        <w:rPr>
          <w:rFonts w:eastAsiaTheme="minorEastAsia"/>
          <w:noProof/>
        </w:rPr>
        <w:t>General</w:t>
      </w:r>
      <w:r>
        <w:rPr>
          <w:noProof/>
        </w:rPr>
        <w:tab/>
      </w:r>
      <w:r>
        <w:rPr>
          <w:noProof/>
        </w:rPr>
        <w:fldChar w:fldCharType="begin" w:fldLock="1"/>
      </w:r>
      <w:r>
        <w:rPr>
          <w:noProof/>
        </w:rPr>
        <w:instrText xml:space="preserve"> PAGEREF _Toc186663894 \h </w:instrText>
      </w:r>
      <w:r>
        <w:rPr>
          <w:noProof/>
        </w:rPr>
      </w:r>
      <w:r>
        <w:rPr>
          <w:noProof/>
        </w:rPr>
        <w:fldChar w:fldCharType="separate"/>
      </w:r>
      <w:r>
        <w:rPr>
          <w:noProof/>
        </w:rPr>
        <w:t>179</w:t>
      </w:r>
      <w:r>
        <w:rPr>
          <w:noProof/>
        </w:rPr>
        <w:fldChar w:fldCharType="end"/>
      </w:r>
    </w:p>
    <w:p w14:paraId="3A5D77F9" w14:textId="545E1B1C"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fldLock="1"/>
      </w:r>
      <w:r>
        <w:rPr>
          <w:noProof/>
        </w:rPr>
        <w:instrText xml:space="preserve"> PAGEREF _Toc186663895 \h </w:instrText>
      </w:r>
      <w:r>
        <w:rPr>
          <w:noProof/>
        </w:rPr>
      </w:r>
      <w:r>
        <w:rPr>
          <w:noProof/>
        </w:rPr>
        <w:fldChar w:fldCharType="separate"/>
      </w:r>
      <w:r>
        <w:rPr>
          <w:noProof/>
        </w:rPr>
        <w:t>180</w:t>
      </w:r>
      <w:r>
        <w:rPr>
          <w:noProof/>
        </w:rPr>
        <w:fldChar w:fldCharType="end"/>
      </w:r>
    </w:p>
    <w:p w14:paraId="2ED05DBB" w14:textId="2A71D89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fldLock="1"/>
      </w:r>
      <w:r>
        <w:rPr>
          <w:noProof/>
        </w:rPr>
        <w:instrText xml:space="preserve"> PAGEREF _Toc186663896 \h </w:instrText>
      </w:r>
      <w:r>
        <w:rPr>
          <w:noProof/>
        </w:rPr>
      </w:r>
      <w:r>
        <w:rPr>
          <w:noProof/>
        </w:rPr>
        <w:fldChar w:fldCharType="separate"/>
      </w:r>
      <w:r>
        <w:rPr>
          <w:noProof/>
        </w:rPr>
        <w:t>182</w:t>
      </w:r>
      <w:r>
        <w:rPr>
          <w:noProof/>
        </w:rPr>
        <w:fldChar w:fldCharType="end"/>
      </w:r>
    </w:p>
    <w:p w14:paraId="0AA89359" w14:textId="3EC1C420"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fldLock="1"/>
      </w:r>
      <w:r>
        <w:rPr>
          <w:noProof/>
        </w:rPr>
        <w:instrText xml:space="preserve"> PAGEREF _Toc186663897 \h </w:instrText>
      </w:r>
      <w:r>
        <w:rPr>
          <w:noProof/>
        </w:rPr>
      </w:r>
      <w:r>
        <w:rPr>
          <w:noProof/>
        </w:rPr>
        <w:fldChar w:fldCharType="separate"/>
      </w:r>
      <w:r>
        <w:rPr>
          <w:noProof/>
        </w:rPr>
        <w:t>182</w:t>
      </w:r>
      <w:r>
        <w:rPr>
          <w:noProof/>
        </w:rPr>
        <w:fldChar w:fldCharType="end"/>
      </w:r>
    </w:p>
    <w:p w14:paraId="00296A98" w14:textId="05F4973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fldLock="1"/>
      </w:r>
      <w:r>
        <w:rPr>
          <w:noProof/>
        </w:rPr>
        <w:instrText xml:space="preserve"> PAGEREF _Toc186663898 \h </w:instrText>
      </w:r>
      <w:r>
        <w:rPr>
          <w:noProof/>
        </w:rPr>
      </w:r>
      <w:r>
        <w:rPr>
          <w:noProof/>
        </w:rPr>
        <w:fldChar w:fldCharType="separate"/>
      </w:r>
      <w:r>
        <w:rPr>
          <w:noProof/>
        </w:rPr>
        <w:t>182</w:t>
      </w:r>
      <w:r>
        <w:rPr>
          <w:noProof/>
        </w:rPr>
        <w:fldChar w:fldCharType="end"/>
      </w:r>
    </w:p>
    <w:p w14:paraId="4FEAF19B" w14:textId="0728755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fldLock="1"/>
      </w:r>
      <w:r>
        <w:rPr>
          <w:noProof/>
        </w:rPr>
        <w:instrText xml:space="preserve"> PAGEREF _Toc186663899 \h </w:instrText>
      </w:r>
      <w:r>
        <w:rPr>
          <w:noProof/>
        </w:rPr>
      </w:r>
      <w:r>
        <w:rPr>
          <w:noProof/>
        </w:rPr>
        <w:fldChar w:fldCharType="separate"/>
      </w:r>
      <w:r>
        <w:rPr>
          <w:noProof/>
        </w:rPr>
        <w:t>186</w:t>
      </w:r>
      <w:r>
        <w:rPr>
          <w:noProof/>
        </w:rPr>
        <w:fldChar w:fldCharType="end"/>
      </w:r>
    </w:p>
    <w:p w14:paraId="03439D7B" w14:textId="6D54A53D"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fldLock="1"/>
      </w:r>
      <w:r>
        <w:rPr>
          <w:noProof/>
        </w:rPr>
        <w:instrText xml:space="preserve"> PAGEREF _Toc186663900 \h </w:instrText>
      </w:r>
      <w:r>
        <w:rPr>
          <w:noProof/>
        </w:rPr>
      </w:r>
      <w:r>
        <w:rPr>
          <w:noProof/>
        </w:rPr>
        <w:fldChar w:fldCharType="separate"/>
      </w:r>
      <w:r>
        <w:rPr>
          <w:noProof/>
        </w:rPr>
        <w:t>187</w:t>
      </w:r>
      <w:r>
        <w:rPr>
          <w:noProof/>
        </w:rPr>
        <w:fldChar w:fldCharType="end"/>
      </w:r>
    </w:p>
    <w:p w14:paraId="53FD3533" w14:textId="2C8D528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_Toc186663901 \h </w:instrText>
      </w:r>
      <w:r>
        <w:rPr>
          <w:noProof/>
        </w:rPr>
      </w:r>
      <w:r>
        <w:rPr>
          <w:noProof/>
        </w:rPr>
        <w:fldChar w:fldCharType="separate"/>
      </w:r>
      <w:r>
        <w:rPr>
          <w:noProof/>
        </w:rPr>
        <w:t>187</w:t>
      </w:r>
      <w:r>
        <w:rPr>
          <w:noProof/>
        </w:rPr>
        <w:fldChar w:fldCharType="end"/>
      </w:r>
    </w:p>
    <w:p w14:paraId="33EEC43D" w14:textId="4BB3C33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fldLock="1"/>
      </w:r>
      <w:r>
        <w:rPr>
          <w:noProof/>
        </w:rPr>
        <w:instrText xml:space="preserve"> PAGEREF _Toc186663902 \h </w:instrText>
      </w:r>
      <w:r>
        <w:rPr>
          <w:noProof/>
        </w:rPr>
      </w:r>
      <w:r>
        <w:rPr>
          <w:noProof/>
        </w:rPr>
        <w:fldChar w:fldCharType="separate"/>
      </w:r>
      <w:r>
        <w:rPr>
          <w:noProof/>
        </w:rPr>
        <w:t>187</w:t>
      </w:r>
      <w:r>
        <w:rPr>
          <w:noProof/>
        </w:rPr>
        <w:fldChar w:fldCharType="end"/>
      </w:r>
    </w:p>
    <w:p w14:paraId="69EB396A" w14:textId="0FF1E521"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fldLock="1"/>
      </w:r>
      <w:r>
        <w:rPr>
          <w:noProof/>
        </w:rPr>
        <w:instrText xml:space="preserve"> PAGEREF _Toc186663903 \h </w:instrText>
      </w:r>
      <w:r>
        <w:rPr>
          <w:noProof/>
        </w:rPr>
      </w:r>
      <w:r>
        <w:rPr>
          <w:noProof/>
        </w:rPr>
        <w:fldChar w:fldCharType="separate"/>
      </w:r>
      <w:r>
        <w:rPr>
          <w:noProof/>
        </w:rPr>
        <w:t>215</w:t>
      </w:r>
      <w:r>
        <w:rPr>
          <w:noProof/>
        </w:rPr>
        <w:fldChar w:fldCharType="end"/>
      </w:r>
    </w:p>
    <w:p w14:paraId="00068EDF" w14:textId="0B84D6E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fldLock="1"/>
      </w:r>
      <w:r>
        <w:rPr>
          <w:noProof/>
        </w:rPr>
        <w:instrText xml:space="preserve"> PAGEREF _Toc186663904 \h </w:instrText>
      </w:r>
      <w:r>
        <w:rPr>
          <w:noProof/>
        </w:rPr>
      </w:r>
      <w:r>
        <w:rPr>
          <w:noProof/>
        </w:rPr>
        <w:fldChar w:fldCharType="separate"/>
      </w:r>
      <w:r>
        <w:rPr>
          <w:noProof/>
        </w:rPr>
        <w:t>215</w:t>
      </w:r>
      <w:r>
        <w:rPr>
          <w:noProof/>
        </w:rPr>
        <w:fldChar w:fldCharType="end"/>
      </w:r>
    </w:p>
    <w:p w14:paraId="16A3C20D" w14:textId="0DB2192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fldLock="1"/>
      </w:r>
      <w:r>
        <w:rPr>
          <w:noProof/>
        </w:rPr>
        <w:instrText xml:space="preserve"> PAGEREF _Toc186663905 \h </w:instrText>
      </w:r>
      <w:r>
        <w:rPr>
          <w:noProof/>
        </w:rPr>
      </w:r>
      <w:r>
        <w:rPr>
          <w:noProof/>
        </w:rPr>
        <w:fldChar w:fldCharType="separate"/>
      </w:r>
      <w:r>
        <w:rPr>
          <w:noProof/>
        </w:rPr>
        <w:t>217</w:t>
      </w:r>
      <w:r>
        <w:rPr>
          <w:noProof/>
        </w:rPr>
        <w:fldChar w:fldCharType="end"/>
      </w:r>
    </w:p>
    <w:p w14:paraId="235839AD" w14:textId="4C13AF5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fldLock="1"/>
      </w:r>
      <w:r>
        <w:rPr>
          <w:noProof/>
        </w:rPr>
        <w:instrText xml:space="preserve"> PAGEREF _Toc186663906 \h </w:instrText>
      </w:r>
      <w:r>
        <w:rPr>
          <w:noProof/>
        </w:rPr>
      </w:r>
      <w:r>
        <w:rPr>
          <w:noProof/>
        </w:rPr>
        <w:fldChar w:fldCharType="separate"/>
      </w:r>
      <w:r>
        <w:rPr>
          <w:noProof/>
        </w:rPr>
        <w:t>219</w:t>
      </w:r>
      <w:r>
        <w:rPr>
          <w:noProof/>
        </w:rPr>
        <w:fldChar w:fldCharType="end"/>
      </w:r>
    </w:p>
    <w:p w14:paraId="0AA977E3" w14:textId="57DB996B"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_Toc186663907 \h </w:instrText>
      </w:r>
      <w:r>
        <w:rPr>
          <w:noProof/>
        </w:rPr>
      </w:r>
      <w:r>
        <w:rPr>
          <w:noProof/>
        </w:rPr>
        <w:fldChar w:fldCharType="separate"/>
      </w:r>
      <w:r>
        <w:rPr>
          <w:noProof/>
        </w:rPr>
        <w:t>219</w:t>
      </w:r>
      <w:r>
        <w:rPr>
          <w:noProof/>
        </w:rPr>
        <w:fldChar w:fldCharType="end"/>
      </w:r>
    </w:p>
    <w:p w14:paraId="2268FF28" w14:textId="2C11321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fldLock="1"/>
      </w:r>
      <w:r>
        <w:rPr>
          <w:noProof/>
        </w:rPr>
        <w:instrText xml:space="preserve"> PAGEREF _Toc186663908 \h </w:instrText>
      </w:r>
      <w:r>
        <w:rPr>
          <w:noProof/>
        </w:rPr>
      </w:r>
      <w:r>
        <w:rPr>
          <w:noProof/>
        </w:rPr>
        <w:fldChar w:fldCharType="separate"/>
      </w:r>
      <w:r>
        <w:rPr>
          <w:noProof/>
        </w:rPr>
        <w:t>220</w:t>
      </w:r>
      <w:r>
        <w:rPr>
          <w:noProof/>
        </w:rPr>
        <w:fldChar w:fldCharType="end"/>
      </w:r>
    </w:p>
    <w:p w14:paraId="31116425" w14:textId="62D6C18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_Toc186663909 \h </w:instrText>
      </w:r>
      <w:r>
        <w:rPr>
          <w:noProof/>
        </w:rPr>
      </w:r>
      <w:r>
        <w:rPr>
          <w:noProof/>
        </w:rPr>
        <w:fldChar w:fldCharType="separate"/>
      </w:r>
      <w:r>
        <w:rPr>
          <w:noProof/>
        </w:rPr>
        <w:t>220</w:t>
      </w:r>
      <w:r>
        <w:rPr>
          <w:noProof/>
        </w:rPr>
        <w:fldChar w:fldCharType="end"/>
      </w:r>
    </w:p>
    <w:p w14:paraId="033BA547" w14:textId="040ACB76"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_Toc186663910 \h </w:instrText>
      </w:r>
      <w:r>
        <w:rPr>
          <w:noProof/>
        </w:rPr>
      </w:r>
      <w:r>
        <w:rPr>
          <w:noProof/>
        </w:rPr>
        <w:fldChar w:fldCharType="separate"/>
      </w:r>
      <w:r>
        <w:rPr>
          <w:noProof/>
        </w:rPr>
        <w:t>220</w:t>
      </w:r>
      <w:r>
        <w:rPr>
          <w:noProof/>
        </w:rPr>
        <w:fldChar w:fldCharType="end"/>
      </w:r>
    </w:p>
    <w:p w14:paraId="2240535C" w14:textId="5179BD7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_Toc186663911 \h </w:instrText>
      </w:r>
      <w:r>
        <w:rPr>
          <w:noProof/>
        </w:rPr>
      </w:r>
      <w:r>
        <w:rPr>
          <w:noProof/>
        </w:rPr>
        <w:fldChar w:fldCharType="separate"/>
      </w:r>
      <w:r>
        <w:rPr>
          <w:noProof/>
        </w:rPr>
        <w:t>220</w:t>
      </w:r>
      <w:r>
        <w:rPr>
          <w:noProof/>
        </w:rPr>
        <w:fldChar w:fldCharType="end"/>
      </w:r>
    </w:p>
    <w:p w14:paraId="18CABD9A" w14:textId="0122BC5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_Toc186663912 \h </w:instrText>
      </w:r>
      <w:r>
        <w:rPr>
          <w:noProof/>
        </w:rPr>
      </w:r>
      <w:r>
        <w:rPr>
          <w:noProof/>
        </w:rPr>
        <w:fldChar w:fldCharType="separate"/>
      </w:r>
      <w:r>
        <w:rPr>
          <w:noProof/>
        </w:rPr>
        <w:t>220</w:t>
      </w:r>
      <w:r>
        <w:rPr>
          <w:noProof/>
        </w:rPr>
        <w:fldChar w:fldCharType="end"/>
      </w:r>
    </w:p>
    <w:p w14:paraId="34D88ADF" w14:textId="6BA53A8E"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fldLock="1"/>
      </w:r>
      <w:r>
        <w:rPr>
          <w:noProof/>
        </w:rPr>
        <w:instrText xml:space="preserve"> PAGEREF _Toc186663913 \h </w:instrText>
      </w:r>
      <w:r>
        <w:rPr>
          <w:noProof/>
        </w:rPr>
      </w:r>
      <w:r>
        <w:rPr>
          <w:noProof/>
        </w:rPr>
        <w:fldChar w:fldCharType="separate"/>
      </w:r>
      <w:r>
        <w:rPr>
          <w:noProof/>
        </w:rPr>
        <w:t>220</w:t>
      </w:r>
      <w:r>
        <w:rPr>
          <w:noProof/>
        </w:rPr>
        <w:fldChar w:fldCharType="end"/>
      </w:r>
    </w:p>
    <w:p w14:paraId="72546340" w14:textId="5C5B9300"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fldLock="1"/>
      </w:r>
      <w:r>
        <w:rPr>
          <w:noProof/>
        </w:rPr>
        <w:instrText xml:space="preserve"> PAGEREF _Toc186663914 \h </w:instrText>
      </w:r>
      <w:r>
        <w:rPr>
          <w:noProof/>
        </w:rPr>
      </w:r>
      <w:r>
        <w:rPr>
          <w:noProof/>
        </w:rPr>
        <w:fldChar w:fldCharType="separate"/>
      </w:r>
      <w:r>
        <w:rPr>
          <w:noProof/>
        </w:rPr>
        <w:t>221</w:t>
      </w:r>
      <w:r>
        <w:rPr>
          <w:noProof/>
        </w:rPr>
        <w:fldChar w:fldCharType="end"/>
      </w:r>
    </w:p>
    <w:p w14:paraId="2A709114" w14:textId="769AB2F1"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fldLock="1"/>
      </w:r>
      <w:r>
        <w:rPr>
          <w:noProof/>
        </w:rPr>
        <w:instrText xml:space="preserve"> PAGEREF _Toc186663915 \h </w:instrText>
      </w:r>
      <w:r>
        <w:rPr>
          <w:noProof/>
        </w:rPr>
      </w:r>
      <w:r>
        <w:rPr>
          <w:noProof/>
        </w:rPr>
        <w:fldChar w:fldCharType="separate"/>
      </w:r>
      <w:r>
        <w:rPr>
          <w:noProof/>
        </w:rPr>
        <w:t>221</w:t>
      </w:r>
      <w:r>
        <w:rPr>
          <w:noProof/>
        </w:rPr>
        <w:fldChar w:fldCharType="end"/>
      </w:r>
    </w:p>
    <w:p w14:paraId="3B7A6570" w14:textId="3765F69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_Toc186663916 \h </w:instrText>
      </w:r>
      <w:r>
        <w:rPr>
          <w:noProof/>
        </w:rPr>
      </w:r>
      <w:r>
        <w:rPr>
          <w:noProof/>
        </w:rPr>
        <w:fldChar w:fldCharType="separate"/>
      </w:r>
      <w:r>
        <w:rPr>
          <w:noProof/>
        </w:rPr>
        <w:t>222</w:t>
      </w:r>
      <w:r>
        <w:rPr>
          <w:noProof/>
        </w:rPr>
        <w:fldChar w:fldCharType="end"/>
      </w:r>
    </w:p>
    <w:p w14:paraId="619243DD" w14:textId="795F1CA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_Toc186663917 \h </w:instrText>
      </w:r>
      <w:r>
        <w:rPr>
          <w:noProof/>
        </w:rPr>
      </w:r>
      <w:r>
        <w:rPr>
          <w:noProof/>
        </w:rPr>
        <w:fldChar w:fldCharType="separate"/>
      </w:r>
      <w:r>
        <w:rPr>
          <w:noProof/>
        </w:rPr>
        <w:t>222</w:t>
      </w:r>
      <w:r>
        <w:rPr>
          <w:noProof/>
        </w:rPr>
        <w:fldChar w:fldCharType="end"/>
      </w:r>
    </w:p>
    <w:p w14:paraId="43426EBE" w14:textId="1943DD77"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_Toc186663918 \h </w:instrText>
      </w:r>
      <w:r>
        <w:rPr>
          <w:noProof/>
        </w:rPr>
      </w:r>
      <w:r>
        <w:rPr>
          <w:noProof/>
        </w:rPr>
        <w:fldChar w:fldCharType="separate"/>
      </w:r>
      <w:r>
        <w:rPr>
          <w:noProof/>
        </w:rPr>
        <w:t>222</w:t>
      </w:r>
      <w:r>
        <w:rPr>
          <w:noProof/>
        </w:rPr>
        <w:fldChar w:fldCharType="end"/>
      </w:r>
    </w:p>
    <w:p w14:paraId="669F59B8" w14:textId="515F93BF"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_Toc186663919 \h </w:instrText>
      </w:r>
      <w:r>
        <w:rPr>
          <w:noProof/>
        </w:rPr>
      </w:r>
      <w:r>
        <w:rPr>
          <w:noProof/>
        </w:rPr>
        <w:fldChar w:fldCharType="separate"/>
      </w:r>
      <w:r>
        <w:rPr>
          <w:noProof/>
        </w:rPr>
        <w:t>222</w:t>
      </w:r>
      <w:r>
        <w:rPr>
          <w:noProof/>
        </w:rPr>
        <w:fldChar w:fldCharType="end"/>
      </w:r>
    </w:p>
    <w:p w14:paraId="0A41DADD" w14:textId="2AAB7921"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_Toc186663920 \h </w:instrText>
      </w:r>
      <w:r>
        <w:rPr>
          <w:noProof/>
        </w:rPr>
      </w:r>
      <w:r>
        <w:rPr>
          <w:noProof/>
        </w:rPr>
        <w:fldChar w:fldCharType="separate"/>
      </w:r>
      <w:r>
        <w:rPr>
          <w:noProof/>
        </w:rPr>
        <w:t>222</w:t>
      </w:r>
      <w:r>
        <w:rPr>
          <w:noProof/>
        </w:rPr>
        <w:fldChar w:fldCharType="end"/>
      </w:r>
    </w:p>
    <w:p w14:paraId="1B75FCCC" w14:textId="003041CD"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_Toc186663921 \h </w:instrText>
      </w:r>
      <w:r>
        <w:rPr>
          <w:noProof/>
        </w:rPr>
      </w:r>
      <w:r>
        <w:rPr>
          <w:noProof/>
        </w:rPr>
        <w:fldChar w:fldCharType="separate"/>
      </w:r>
      <w:r>
        <w:rPr>
          <w:noProof/>
        </w:rPr>
        <w:t>222</w:t>
      </w:r>
      <w:r>
        <w:rPr>
          <w:noProof/>
        </w:rPr>
        <w:fldChar w:fldCharType="end"/>
      </w:r>
    </w:p>
    <w:p w14:paraId="186FCD8B" w14:textId="1A8A4A3D"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_Toc186663922 \h </w:instrText>
      </w:r>
      <w:r>
        <w:rPr>
          <w:noProof/>
        </w:rPr>
      </w:r>
      <w:r>
        <w:rPr>
          <w:noProof/>
        </w:rPr>
        <w:fldChar w:fldCharType="separate"/>
      </w:r>
      <w:r>
        <w:rPr>
          <w:noProof/>
        </w:rPr>
        <w:t>222</w:t>
      </w:r>
      <w:r>
        <w:rPr>
          <w:noProof/>
        </w:rPr>
        <w:fldChar w:fldCharType="end"/>
      </w:r>
    </w:p>
    <w:p w14:paraId="142D0027" w14:textId="3033E4C3"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_Toc186663923 \h </w:instrText>
      </w:r>
      <w:r>
        <w:rPr>
          <w:noProof/>
        </w:rPr>
      </w:r>
      <w:r>
        <w:rPr>
          <w:noProof/>
        </w:rPr>
        <w:fldChar w:fldCharType="separate"/>
      </w:r>
      <w:r>
        <w:rPr>
          <w:noProof/>
        </w:rPr>
        <w:t>223</w:t>
      </w:r>
      <w:r>
        <w:rPr>
          <w:noProof/>
        </w:rPr>
        <w:fldChar w:fldCharType="end"/>
      </w:r>
    </w:p>
    <w:p w14:paraId="1D6B838E" w14:textId="362623E3"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_Toc186663924 \h </w:instrText>
      </w:r>
      <w:r>
        <w:rPr>
          <w:noProof/>
        </w:rPr>
      </w:r>
      <w:r>
        <w:rPr>
          <w:noProof/>
        </w:rPr>
        <w:fldChar w:fldCharType="separate"/>
      </w:r>
      <w:r>
        <w:rPr>
          <w:noProof/>
        </w:rPr>
        <w:t>223</w:t>
      </w:r>
      <w:r>
        <w:rPr>
          <w:noProof/>
        </w:rPr>
        <w:fldChar w:fldCharType="end"/>
      </w:r>
    </w:p>
    <w:p w14:paraId="40A29895" w14:textId="6AD60E23"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_Toc186663925 \h </w:instrText>
      </w:r>
      <w:r>
        <w:rPr>
          <w:noProof/>
        </w:rPr>
      </w:r>
      <w:r>
        <w:rPr>
          <w:noProof/>
        </w:rPr>
        <w:fldChar w:fldCharType="separate"/>
      </w:r>
      <w:r>
        <w:rPr>
          <w:noProof/>
        </w:rPr>
        <w:t>223</w:t>
      </w:r>
      <w:r>
        <w:rPr>
          <w:noProof/>
        </w:rPr>
        <w:fldChar w:fldCharType="end"/>
      </w:r>
    </w:p>
    <w:p w14:paraId="38C4563C" w14:textId="129ABF1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_Toc186663926 \h </w:instrText>
      </w:r>
      <w:r>
        <w:rPr>
          <w:noProof/>
        </w:rPr>
      </w:r>
      <w:r>
        <w:rPr>
          <w:noProof/>
        </w:rPr>
        <w:fldChar w:fldCharType="separate"/>
      </w:r>
      <w:r>
        <w:rPr>
          <w:noProof/>
        </w:rPr>
        <w:t>223</w:t>
      </w:r>
      <w:r>
        <w:rPr>
          <w:noProof/>
        </w:rPr>
        <w:fldChar w:fldCharType="end"/>
      </w:r>
    </w:p>
    <w:p w14:paraId="5F2D07EC" w14:textId="6791F370"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_Toc186663927 \h </w:instrText>
      </w:r>
      <w:r>
        <w:rPr>
          <w:noProof/>
        </w:rPr>
      </w:r>
      <w:r>
        <w:rPr>
          <w:noProof/>
        </w:rPr>
        <w:fldChar w:fldCharType="separate"/>
      </w:r>
      <w:r>
        <w:rPr>
          <w:noProof/>
        </w:rPr>
        <w:t>224</w:t>
      </w:r>
      <w:r>
        <w:rPr>
          <w:noProof/>
        </w:rPr>
        <w:fldChar w:fldCharType="end"/>
      </w:r>
    </w:p>
    <w:p w14:paraId="5D95D78D" w14:textId="38E0002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_Toc186663928 \h </w:instrText>
      </w:r>
      <w:r>
        <w:rPr>
          <w:noProof/>
        </w:rPr>
      </w:r>
      <w:r>
        <w:rPr>
          <w:noProof/>
        </w:rPr>
        <w:fldChar w:fldCharType="separate"/>
      </w:r>
      <w:r>
        <w:rPr>
          <w:noProof/>
        </w:rPr>
        <w:t>224</w:t>
      </w:r>
      <w:r>
        <w:rPr>
          <w:noProof/>
        </w:rPr>
        <w:fldChar w:fldCharType="end"/>
      </w:r>
    </w:p>
    <w:p w14:paraId="587B2EDD" w14:textId="0901CFDE"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_Toc186663929 \h </w:instrText>
      </w:r>
      <w:r>
        <w:rPr>
          <w:noProof/>
        </w:rPr>
      </w:r>
      <w:r>
        <w:rPr>
          <w:noProof/>
        </w:rPr>
        <w:fldChar w:fldCharType="separate"/>
      </w:r>
      <w:r>
        <w:rPr>
          <w:noProof/>
        </w:rPr>
        <w:t>224</w:t>
      </w:r>
      <w:r>
        <w:rPr>
          <w:noProof/>
        </w:rPr>
        <w:fldChar w:fldCharType="end"/>
      </w:r>
    </w:p>
    <w:p w14:paraId="08C1AAAE" w14:textId="72C04EC1"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fldLock="1"/>
      </w:r>
      <w:r>
        <w:rPr>
          <w:noProof/>
        </w:rPr>
        <w:instrText xml:space="preserve"> PAGEREF _Toc186663930 \h </w:instrText>
      </w:r>
      <w:r>
        <w:rPr>
          <w:noProof/>
        </w:rPr>
      </w:r>
      <w:r>
        <w:rPr>
          <w:noProof/>
        </w:rPr>
        <w:fldChar w:fldCharType="separate"/>
      </w:r>
      <w:r>
        <w:rPr>
          <w:noProof/>
        </w:rPr>
        <w:t>224</w:t>
      </w:r>
      <w:r>
        <w:rPr>
          <w:noProof/>
        </w:rPr>
        <w:fldChar w:fldCharType="end"/>
      </w:r>
    </w:p>
    <w:p w14:paraId="08BD9940" w14:textId="531E1B2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fldLock="1"/>
      </w:r>
      <w:r>
        <w:rPr>
          <w:noProof/>
        </w:rPr>
        <w:instrText xml:space="preserve"> PAGEREF _Toc186663931 \h </w:instrText>
      </w:r>
      <w:r>
        <w:rPr>
          <w:noProof/>
        </w:rPr>
      </w:r>
      <w:r>
        <w:rPr>
          <w:noProof/>
        </w:rPr>
        <w:fldChar w:fldCharType="separate"/>
      </w:r>
      <w:r>
        <w:rPr>
          <w:noProof/>
        </w:rPr>
        <w:t>225</w:t>
      </w:r>
      <w:r>
        <w:rPr>
          <w:noProof/>
        </w:rPr>
        <w:fldChar w:fldCharType="end"/>
      </w:r>
    </w:p>
    <w:p w14:paraId="6CACDD07" w14:textId="43DD26C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_Toc186663932 \h </w:instrText>
      </w:r>
      <w:r>
        <w:rPr>
          <w:noProof/>
        </w:rPr>
      </w:r>
      <w:r>
        <w:rPr>
          <w:noProof/>
        </w:rPr>
        <w:fldChar w:fldCharType="separate"/>
      </w:r>
      <w:r>
        <w:rPr>
          <w:noProof/>
        </w:rPr>
        <w:t>225</w:t>
      </w:r>
      <w:r>
        <w:rPr>
          <w:noProof/>
        </w:rPr>
        <w:fldChar w:fldCharType="end"/>
      </w:r>
    </w:p>
    <w:p w14:paraId="3EA838E6" w14:textId="68DD9AD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_Toc186663933 \h </w:instrText>
      </w:r>
      <w:r>
        <w:rPr>
          <w:noProof/>
        </w:rPr>
      </w:r>
      <w:r>
        <w:rPr>
          <w:noProof/>
        </w:rPr>
        <w:fldChar w:fldCharType="separate"/>
      </w:r>
      <w:r>
        <w:rPr>
          <w:noProof/>
        </w:rPr>
        <w:t>225</w:t>
      </w:r>
      <w:r>
        <w:rPr>
          <w:noProof/>
        </w:rPr>
        <w:fldChar w:fldCharType="end"/>
      </w:r>
    </w:p>
    <w:p w14:paraId="569BA3FF" w14:textId="4C2C563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_Toc186663934 \h </w:instrText>
      </w:r>
      <w:r>
        <w:rPr>
          <w:noProof/>
        </w:rPr>
      </w:r>
      <w:r>
        <w:rPr>
          <w:noProof/>
        </w:rPr>
        <w:fldChar w:fldCharType="separate"/>
      </w:r>
      <w:r>
        <w:rPr>
          <w:noProof/>
        </w:rPr>
        <w:t>225</w:t>
      </w:r>
      <w:r>
        <w:rPr>
          <w:noProof/>
        </w:rPr>
        <w:fldChar w:fldCharType="end"/>
      </w:r>
    </w:p>
    <w:p w14:paraId="2BEF62AD" w14:textId="17A9F3D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_Toc186663935 \h </w:instrText>
      </w:r>
      <w:r>
        <w:rPr>
          <w:noProof/>
        </w:rPr>
      </w:r>
      <w:r>
        <w:rPr>
          <w:noProof/>
        </w:rPr>
        <w:fldChar w:fldCharType="separate"/>
      </w:r>
      <w:r>
        <w:rPr>
          <w:noProof/>
        </w:rPr>
        <w:t>225</w:t>
      </w:r>
      <w:r>
        <w:rPr>
          <w:noProof/>
        </w:rPr>
        <w:fldChar w:fldCharType="end"/>
      </w:r>
    </w:p>
    <w:p w14:paraId="19A9560D" w14:textId="422DEF4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fldLock="1"/>
      </w:r>
      <w:r>
        <w:rPr>
          <w:noProof/>
        </w:rPr>
        <w:instrText xml:space="preserve"> PAGEREF _Toc186663936 \h </w:instrText>
      </w:r>
      <w:r>
        <w:rPr>
          <w:noProof/>
        </w:rPr>
      </w:r>
      <w:r>
        <w:rPr>
          <w:noProof/>
        </w:rPr>
        <w:fldChar w:fldCharType="separate"/>
      </w:r>
      <w:r>
        <w:rPr>
          <w:noProof/>
        </w:rPr>
        <w:t>226</w:t>
      </w:r>
      <w:r>
        <w:rPr>
          <w:noProof/>
        </w:rPr>
        <w:fldChar w:fldCharType="end"/>
      </w:r>
    </w:p>
    <w:p w14:paraId="1056E3FA" w14:textId="7BDA4C6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_Toc186663937 \h </w:instrText>
      </w:r>
      <w:r>
        <w:rPr>
          <w:noProof/>
        </w:rPr>
      </w:r>
      <w:r>
        <w:rPr>
          <w:noProof/>
        </w:rPr>
        <w:fldChar w:fldCharType="separate"/>
      </w:r>
      <w:r>
        <w:rPr>
          <w:noProof/>
        </w:rPr>
        <w:t>226</w:t>
      </w:r>
      <w:r>
        <w:rPr>
          <w:noProof/>
        </w:rPr>
        <w:fldChar w:fldCharType="end"/>
      </w:r>
    </w:p>
    <w:p w14:paraId="7074AA96" w14:textId="4B3B210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fldLock="1"/>
      </w:r>
      <w:r>
        <w:rPr>
          <w:noProof/>
        </w:rPr>
        <w:instrText xml:space="preserve"> PAGEREF _Toc186663938 \h </w:instrText>
      </w:r>
      <w:r>
        <w:rPr>
          <w:noProof/>
        </w:rPr>
      </w:r>
      <w:r>
        <w:rPr>
          <w:noProof/>
        </w:rPr>
        <w:fldChar w:fldCharType="separate"/>
      </w:r>
      <w:r>
        <w:rPr>
          <w:noProof/>
        </w:rPr>
        <w:t>226</w:t>
      </w:r>
      <w:r>
        <w:rPr>
          <w:noProof/>
        </w:rPr>
        <w:fldChar w:fldCharType="end"/>
      </w:r>
    </w:p>
    <w:p w14:paraId="46C1223F" w14:textId="49A311D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_Toc186663939 \h </w:instrText>
      </w:r>
      <w:r>
        <w:rPr>
          <w:noProof/>
        </w:rPr>
      </w:r>
      <w:r>
        <w:rPr>
          <w:noProof/>
        </w:rPr>
        <w:fldChar w:fldCharType="separate"/>
      </w:r>
      <w:r>
        <w:rPr>
          <w:noProof/>
        </w:rPr>
        <w:t>226</w:t>
      </w:r>
      <w:r>
        <w:rPr>
          <w:noProof/>
        </w:rPr>
        <w:fldChar w:fldCharType="end"/>
      </w:r>
    </w:p>
    <w:p w14:paraId="7A4B9822" w14:textId="01B2AC2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fldLock="1"/>
      </w:r>
      <w:r>
        <w:rPr>
          <w:noProof/>
        </w:rPr>
        <w:instrText xml:space="preserve"> PAGEREF _Toc186663940 \h </w:instrText>
      </w:r>
      <w:r>
        <w:rPr>
          <w:noProof/>
        </w:rPr>
      </w:r>
      <w:r>
        <w:rPr>
          <w:noProof/>
        </w:rPr>
        <w:fldChar w:fldCharType="separate"/>
      </w:r>
      <w:r>
        <w:rPr>
          <w:noProof/>
        </w:rPr>
        <w:t>227</w:t>
      </w:r>
      <w:r>
        <w:rPr>
          <w:noProof/>
        </w:rPr>
        <w:fldChar w:fldCharType="end"/>
      </w:r>
    </w:p>
    <w:p w14:paraId="41185AF8" w14:textId="1A92669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fldLock="1"/>
      </w:r>
      <w:r>
        <w:rPr>
          <w:noProof/>
        </w:rPr>
        <w:instrText xml:space="preserve"> PAGEREF _Toc186663941 \h </w:instrText>
      </w:r>
      <w:r>
        <w:rPr>
          <w:noProof/>
        </w:rPr>
      </w:r>
      <w:r>
        <w:rPr>
          <w:noProof/>
        </w:rPr>
        <w:fldChar w:fldCharType="separate"/>
      </w:r>
      <w:r>
        <w:rPr>
          <w:noProof/>
        </w:rPr>
        <w:t>227</w:t>
      </w:r>
      <w:r>
        <w:rPr>
          <w:noProof/>
        </w:rPr>
        <w:fldChar w:fldCharType="end"/>
      </w:r>
    </w:p>
    <w:p w14:paraId="5E66B76E" w14:textId="195F6EE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fldLock="1"/>
      </w:r>
      <w:r>
        <w:rPr>
          <w:noProof/>
        </w:rPr>
        <w:instrText xml:space="preserve"> PAGEREF _Toc186663942 \h </w:instrText>
      </w:r>
      <w:r>
        <w:rPr>
          <w:noProof/>
        </w:rPr>
      </w:r>
      <w:r>
        <w:rPr>
          <w:noProof/>
        </w:rPr>
        <w:fldChar w:fldCharType="separate"/>
      </w:r>
      <w:r>
        <w:rPr>
          <w:noProof/>
        </w:rPr>
        <w:t>228</w:t>
      </w:r>
      <w:r>
        <w:rPr>
          <w:noProof/>
        </w:rPr>
        <w:fldChar w:fldCharType="end"/>
      </w:r>
    </w:p>
    <w:p w14:paraId="2597E0E9" w14:textId="5F69940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fldLock="1"/>
      </w:r>
      <w:r>
        <w:rPr>
          <w:noProof/>
        </w:rPr>
        <w:instrText xml:space="preserve"> PAGEREF _Toc186663943 \h </w:instrText>
      </w:r>
      <w:r>
        <w:rPr>
          <w:noProof/>
        </w:rPr>
      </w:r>
      <w:r>
        <w:rPr>
          <w:noProof/>
        </w:rPr>
        <w:fldChar w:fldCharType="separate"/>
      </w:r>
      <w:r>
        <w:rPr>
          <w:noProof/>
        </w:rPr>
        <w:t>228</w:t>
      </w:r>
      <w:r>
        <w:rPr>
          <w:noProof/>
        </w:rPr>
        <w:fldChar w:fldCharType="end"/>
      </w:r>
    </w:p>
    <w:p w14:paraId="4E9C1E57" w14:textId="3C9FF79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fldLock="1"/>
      </w:r>
      <w:r>
        <w:rPr>
          <w:noProof/>
        </w:rPr>
        <w:instrText xml:space="preserve"> PAGEREF _Toc186663944 \h </w:instrText>
      </w:r>
      <w:r>
        <w:rPr>
          <w:noProof/>
        </w:rPr>
      </w:r>
      <w:r>
        <w:rPr>
          <w:noProof/>
        </w:rPr>
        <w:fldChar w:fldCharType="separate"/>
      </w:r>
      <w:r>
        <w:rPr>
          <w:noProof/>
        </w:rPr>
        <w:t>228</w:t>
      </w:r>
      <w:r>
        <w:rPr>
          <w:noProof/>
        </w:rPr>
        <w:fldChar w:fldCharType="end"/>
      </w:r>
    </w:p>
    <w:p w14:paraId="5644C553" w14:textId="1DF3FB4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fldLock="1"/>
      </w:r>
      <w:r>
        <w:rPr>
          <w:noProof/>
        </w:rPr>
        <w:instrText xml:space="preserve"> PAGEREF _Toc186663945 \h </w:instrText>
      </w:r>
      <w:r>
        <w:rPr>
          <w:noProof/>
        </w:rPr>
      </w:r>
      <w:r>
        <w:rPr>
          <w:noProof/>
        </w:rPr>
        <w:fldChar w:fldCharType="separate"/>
      </w:r>
      <w:r>
        <w:rPr>
          <w:noProof/>
        </w:rPr>
        <w:t>229</w:t>
      </w:r>
      <w:r>
        <w:rPr>
          <w:noProof/>
        </w:rPr>
        <w:fldChar w:fldCharType="end"/>
      </w:r>
    </w:p>
    <w:p w14:paraId="2752D333" w14:textId="5098D71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fldLock="1"/>
      </w:r>
      <w:r>
        <w:rPr>
          <w:noProof/>
        </w:rPr>
        <w:instrText xml:space="preserve"> PAGEREF _Toc186663946 \h </w:instrText>
      </w:r>
      <w:r>
        <w:rPr>
          <w:noProof/>
        </w:rPr>
      </w:r>
      <w:r>
        <w:rPr>
          <w:noProof/>
        </w:rPr>
        <w:fldChar w:fldCharType="separate"/>
      </w:r>
      <w:r>
        <w:rPr>
          <w:noProof/>
        </w:rPr>
        <w:t>229</w:t>
      </w:r>
      <w:r>
        <w:rPr>
          <w:noProof/>
        </w:rPr>
        <w:fldChar w:fldCharType="end"/>
      </w:r>
    </w:p>
    <w:p w14:paraId="2F7D2166" w14:textId="1497312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fldLock="1"/>
      </w:r>
      <w:r>
        <w:rPr>
          <w:noProof/>
        </w:rPr>
        <w:instrText xml:space="preserve"> PAGEREF _Toc186663947 \h </w:instrText>
      </w:r>
      <w:r>
        <w:rPr>
          <w:noProof/>
        </w:rPr>
      </w:r>
      <w:r>
        <w:rPr>
          <w:noProof/>
        </w:rPr>
        <w:fldChar w:fldCharType="separate"/>
      </w:r>
      <w:r>
        <w:rPr>
          <w:noProof/>
        </w:rPr>
        <w:t>229</w:t>
      </w:r>
      <w:r>
        <w:rPr>
          <w:noProof/>
        </w:rPr>
        <w:fldChar w:fldCharType="end"/>
      </w:r>
    </w:p>
    <w:p w14:paraId="6E76FFAC" w14:textId="25C4B1E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_Toc186663948 \h </w:instrText>
      </w:r>
      <w:r>
        <w:rPr>
          <w:noProof/>
        </w:rPr>
      </w:r>
      <w:r>
        <w:rPr>
          <w:noProof/>
        </w:rPr>
        <w:fldChar w:fldCharType="separate"/>
      </w:r>
      <w:r>
        <w:rPr>
          <w:noProof/>
        </w:rPr>
        <w:t>229</w:t>
      </w:r>
      <w:r>
        <w:rPr>
          <w:noProof/>
        </w:rPr>
        <w:fldChar w:fldCharType="end"/>
      </w:r>
    </w:p>
    <w:p w14:paraId="663B5D79" w14:textId="59AFE46F"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fldLock="1"/>
      </w:r>
      <w:r>
        <w:rPr>
          <w:noProof/>
        </w:rPr>
        <w:instrText xml:space="preserve"> PAGEREF _Toc186663949 \h </w:instrText>
      </w:r>
      <w:r>
        <w:rPr>
          <w:noProof/>
        </w:rPr>
      </w:r>
      <w:r>
        <w:rPr>
          <w:noProof/>
        </w:rPr>
        <w:fldChar w:fldCharType="separate"/>
      </w:r>
      <w:r>
        <w:rPr>
          <w:noProof/>
        </w:rPr>
        <w:t>230</w:t>
      </w:r>
      <w:r>
        <w:rPr>
          <w:noProof/>
        </w:rPr>
        <w:fldChar w:fldCharType="end"/>
      </w:r>
    </w:p>
    <w:p w14:paraId="0E7DCBB1" w14:textId="01C8A18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fldLock="1"/>
      </w:r>
      <w:r>
        <w:rPr>
          <w:noProof/>
        </w:rPr>
        <w:instrText xml:space="preserve"> PAGEREF _Toc186663950 \h </w:instrText>
      </w:r>
      <w:r>
        <w:rPr>
          <w:noProof/>
        </w:rPr>
      </w:r>
      <w:r>
        <w:rPr>
          <w:noProof/>
        </w:rPr>
        <w:fldChar w:fldCharType="separate"/>
      </w:r>
      <w:r>
        <w:rPr>
          <w:noProof/>
        </w:rPr>
        <w:t>231</w:t>
      </w:r>
      <w:r>
        <w:rPr>
          <w:noProof/>
        </w:rPr>
        <w:fldChar w:fldCharType="end"/>
      </w:r>
    </w:p>
    <w:p w14:paraId="0AFC0BE3" w14:textId="0C45CBA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fldLock="1"/>
      </w:r>
      <w:r>
        <w:rPr>
          <w:noProof/>
        </w:rPr>
        <w:instrText xml:space="preserve"> PAGEREF _Toc186663951 \h </w:instrText>
      </w:r>
      <w:r>
        <w:rPr>
          <w:noProof/>
        </w:rPr>
      </w:r>
      <w:r>
        <w:rPr>
          <w:noProof/>
        </w:rPr>
        <w:fldChar w:fldCharType="separate"/>
      </w:r>
      <w:r>
        <w:rPr>
          <w:noProof/>
        </w:rPr>
        <w:t>231</w:t>
      </w:r>
      <w:r>
        <w:rPr>
          <w:noProof/>
        </w:rPr>
        <w:fldChar w:fldCharType="end"/>
      </w:r>
    </w:p>
    <w:p w14:paraId="0260BAFE" w14:textId="6D4CC0B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fldLock="1"/>
      </w:r>
      <w:r>
        <w:rPr>
          <w:noProof/>
        </w:rPr>
        <w:instrText xml:space="preserve"> PAGEREF _Toc186663952 \h </w:instrText>
      </w:r>
      <w:r>
        <w:rPr>
          <w:noProof/>
        </w:rPr>
      </w:r>
      <w:r>
        <w:rPr>
          <w:noProof/>
        </w:rPr>
        <w:fldChar w:fldCharType="separate"/>
      </w:r>
      <w:r>
        <w:rPr>
          <w:noProof/>
        </w:rPr>
        <w:t>232</w:t>
      </w:r>
      <w:r>
        <w:rPr>
          <w:noProof/>
        </w:rPr>
        <w:fldChar w:fldCharType="end"/>
      </w:r>
    </w:p>
    <w:p w14:paraId="53F2463D" w14:textId="69F1A6F8"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fldLock="1"/>
      </w:r>
      <w:r>
        <w:rPr>
          <w:noProof/>
        </w:rPr>
        <w:instrText xml:space="preserve"> PAGEREF _Toc186663953 \h </w:instrText>
      </w:r>
      <w:r>
        <w:rPr>
          <w:noProof/>
        </w:rPr>
      </w:r>
      <w:r>
        <w:rPr>
          <w:noProof/>
        </w:rPr>
        <w:fldChar w:fldCharType="separate"/>
      </w:r>
      <w:r>
        <w:rPr>
          <w:noProof/>
        </w:rPr>
        <w:t>234</w:t>
      </w:r>
      <w:r>
        <w:rPr>
          <w:noProof/>
        </w:rPr>
        <w:fldChar w:fldCharType="end"/>
      </w:r>
    </w:p>
    <w:p w14:paraId="107D7333" w14:textId="69A6BEB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fldLock="1"/>
      </w:r>
      <w:r>
        <w:rPr>
          <w:noProof/>
        </w:rPr>
        <w:instrText xml:space="preserve"> PAGEREF _Toc186663954 \h </w:instrText>
      </w:r>
      <w:r>
        <w:rPr>
          <w:noProof/>
        </w:rPr>
      </w:r>
      <w:r>
        <w:rPr>
          <w:noProof/>
        </w:rPr>
        <w:fldChar w:fldCharType="separate"/>
      </w:r>
      <w:r>
        <w:rPr>
          <w:noProof/>
        </w:rPr>
        <w:t>234</w:t>
      </w:r>
      <w:r>
        <w:rPr>
          <w:noProof/>
        </w:rPr>
        <w:fldChar w:fldCharType="end"/>
      </w:r>
    </w:p>
    <w:p w14:paraId="37B91843" w14:textId="622B689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fldLock="1"/>
      </w:r>
      <w:r>
        <w:rPr>
          <w:noProof/>
        </w:rPr>
        <w:instrText xml:space="preserve"> PAGEREF _Toc186663955 \h </w:instrText>
      </w:r>
      <w:r>
        <w:rPr>
          <w:noProof/>
        </w:rPr>
      </w:r>
      <w:r>
        <w:rPr>
          <w:noProof/>
        </w:rPr>
        <w:fldChar w:fldCharType="separate"/>
      </w:r>
      <w:r>
        <w:rPr>
          <w:noProof/>
        </w:rPr>
        <w:t>234</w:t>
      </w:r>
      <w:r>
        <w:rPr>
          <w:noProof/>
        </w:rPr>
        <w:fldChar w:fldCharType="end"/>
      </w:r>
    </w:p>
    <w:p w14:paraId="52E486AC" w14:textId="2BD7B38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fldLock="1"/>
      </w:r>
      <w:r>
        <w:rPr>
          <w:noProof/>
        </w:rPr>
        <w:instrText xml:space="preserve"> PAGEREF _Toc186663956 \h </w:instrText>
      </w:r>
      <w:r>
        <w:rPr>
          <w:noProof/>
        </w:rPr>
      </w:r>
      <w:r>
        <w:rPr>
          <w:noProof/>
        </w:rPr>
        <w:fldChar w:fldCharType="separate"/>
      </w:r>
      <w:r>
        <w:rPr>
          <w:noProof/>
        </w:rPr>
        <w:t>234</w:t>
      </w:r>
      <w:r>
        <w:rPr>
          <w:noProof/>
        </w:rPr>
        <w:fldChar w:fldCharType="end"/>
      </w:r>
    </w:p>
    <w:p w14:paraId="240F6780" w14:textId="149E600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fldLock="1"/>
      </w:r>
      <w:r>
        <w:rPr>
          <w:noProof/>
        </w:rPr>
        <w:instrText xml:space="preserve"> PAGEREF _Toc186663957 \h </w:instrText>
      </w:r>
      <w:r>
        <w:rPr>
          <w:noProof/>
        </w:rPr>
      </w:r>
      <w:r>
        <w:rPr>
          <w:noProof/>
        </w:rPr>
        <w:fldChar w:fldCharType="separate"/>
      </w:r>
      <w:r>
        <w:rPr>
          <w:noProof/>
        </w:rPr>
        <w:t>235</w:t>
      </w:r>
      <w:r>
        <w:rPr>
          <w:noProof/>
        </w:rPr>
        <w:fldChar w:fldCharType="end"/>
      </w:r>
    </w:p>
    <w:p w14:paraId="7E026C5E" w14:textId="2F496D1A"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fldLock="1"/>
      </w:r>
      <w:r>
        <w:rPr>
          <w:noProof/>
        </w:rPr>
        <w:instrText xml:space="preserve"> PAGEREF _Toc186663958 \h </w:instrText>
      </w:r>
      <w:r>
        <w:rPr>
          <w:noProof/>
        </w:rPr>
      </w:r>
      <w:r>
        <w:rPr>
          <w:noProof/>
        </w:rPr>
        <w:fldChar w:fldCharType="separate"/>
      </w:r>
      <w:r>
        <w:rPr>
          <w:noProof/>
        </w:rPr>
        <w:t>235</w:t>
      </w:r>
      <w:r>
        <w:rPr>
          <w:noProof/>
        </w:rPr>
        <w:fldChar w:fldCharType="end"/>
      </w:r>
    </w:p>
    <w:p w14:paraId="3E044E4E" w14:textId="7B3B3664"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fldLock="1"/>
      </w:r>
      <w:r>
        <w:rPr>
          <w:noProof/>
        </w:rPr>
        <w:instrText xml:space="preserve"> PAGEREF _Toc186663959 \h </w:instrText>
      </w:r>
      <w:r>
        <w:rPr>
          <w:noProof/>
        </w:rPr>
      </w:r>
      <w:r>
        <w:rPr>
          <w:noProof/>
        </w:rPr>
        <w:fldChar w:fldCharType="separate"/>
      </w:r>
      <w:r>
        <w:rPr>
          <w:noProof/>
        </w:rPr>
        <w:t>236</w:t>
      </w:r>
      <w:r>
        <w:rPr>
          <w:noProof/>
        </w:rPr>
        <w:fldChar w:fldCharType="end"/>
      </w:r>
    </w:p>
    <w:p w14:paraId="463CDF6D" w14:textId="104E4C7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_Toc186663960 \h </w:instrText>
      </w:r>
      <w:r>
        <w:rPr>
          <w:noProof/>
        </w:rPr>
      </w:r>
      <w:r>
        <w:rPr>
          <w:noProof/>
        </w:rPr>
        <w:fldChar w:fldCharType="separate"/>
      </w:r>
      <w:r>
        <w:rPr>
          <w:noProof/>
        </w:rPr>
        <w:t>237</w:t>
      </w:r>
      <w:r>
        <w:rPr>
          <w:noProof/>
        </w:rPr>
        <w:fldChar w:fldCharType="end"/>
      </w:r>
    </w:p>
    <w:p w14:paraId="28543151" w14:textId="058ED9E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fldLock="1"/>
      </w:r>
      <w:r>
        <w:rPr>
          <w:noProof/>
        </w:rPr>
        <w:instrText xml:space="preserve"> PAGEREF _Toc186663961 \h </w:instrText>
      </w:r>
      <w:r>
        <w:rPr>
          <w:noProof/>
        </w:rPr>
      </w:r>
      <w:r>
        <w:rPr>
          <w:noProof/>
        </w:rPr>
        <w:fldChar w:fldCharType="separate"/>
      </w:r>
      <w:r>
        <w:rPr>
          <w:noProof/>
        </w:rPr>
        <w:t>238</w:t>
      </w:r>
      <w:r>
        <w:rPr>
          <w:noProof/>
        </w:rPr>
        <w:fldChar w:fldCharType="end"/>
      </w:r>
    </w:p>
    <w:p w14:paraId="40F4A64D" w14:textId="3E1A493A"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fldLock="1"/>
      </w:r>
      <w:r>
        <w:rPr>
          <w:noProof/>
        </w:rPr>
        <w:instrText xml:space="preserve"> PAGEREF _Toc186663962 \h </w:instrText>
      </w:r>
      <w:r>
        <w:rPr>
          <w:noProof/>
        </w:rPr>
      </w:r>
      <w:r>
        <w:rPr>
          <w:noProof/>
        </w:rPr>
        <w:fldChar w:fldCharType="separate"/>
      </w:r>
      <w:r>
        <w:rPr>
          <w:noProof/>
        </w:rPr>
        <w:t>238</w:t>
      </w:r>
      <w:r>
        <w:rPr>
          <w:noProof/>
        </w:rPr>
        <w:fldChar w:fldCharType="end"/>
      </w:r>
    </w:p>
    <w:p w14:paraId="049CA275" w14:textId="5033284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_Toc186663963 \h </w:instrText>
      </w:r>
      <w:r>
        <w:rPr>
          <w:noProof/>
        </w:rPr>
      </w:r>
      <w:r>
        <w:rPr>
          <w:noProof/>
        </w:rPr>
        <w:fldChar w:fldCharType="separate"/>
      </w:r>
      <w:r>
        <w:rPr>
          <w:noProof/>
        </w:rPr>
        <w:t>238</w:t>
      </w:r>
      <w:r>
        <w:rPr>
          <w:noProof/>
        </w:rPr>
        <w:fldChar w:fldCharType="end"/>
      </w:r>
    </w:p>
    <w:p w14:paraId="081104C0" w14:textId="630DA08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fldLock="1"/>
      </w:r>
      <w:r>
        <w:rPr>
          <w:noProof/>
        </w:rPr>
        <w:instrText xml:space="preserve"> PAGEREF _Toc186663964 \h </w:instrText>
      </w:r>
      <w:r>
        <w:rPr>
          <w:noProof/>
        </w:rPr>
      </w:r>
      <w:r>
        <w:rPr>
          <w:noProof/>
        </w:rPr>
        <w:fldChar w:fldCharType="separate"/>
      </w:r>
      <w:r>
        <w:rPr>
          <w:noProof/>
        </w:rPr>
        <w:t>238</w:t>
      </w:r>
      <w:r>
        <w:rPr>
          <w:noProof/>
        </w:rPr>
        <w:fldChar w:fldCharType="end"/>
      </w:r>
    </w:p>
    <w:p w14:paraId="0FEFED9B" w14:textId="61A6AA20"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fldLock="1"/>
      </w:r>
      <w:r>
        <w:rPr>
          <w:noProof/>
        </w:rPr>
        <w:instrText xml:space="preserve"> PAGEREF _Toc186663965 \h </w:instrText>
      </w:r>
      <w:r>
        <w:rPr>
          <w:noProof/>
        </w:rPr>
      </w:r>
      <w:r>
        <w:rPr>
          <w:noProof/>
        </w:rPr>
        <w:fldChar w:fldCharType="separate"/>
      </w:r>
      <w:r>
        <w:rPr>
          <w:noProof/>
        </w:rPr>
        <w:t>239</w:t>
      </w:r>
      <w:r>
        <w:rPr>
          <w:noProof/>
        </w:rPr>
        <w:fldChar w:fldCharType="end"/>
      </w:r>
    </w:p>
    <w:p w14:paraId="027AFB19" w14:textId="05C1EC6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fldLock="1"/>
      </w:r>
      <w:r>
        <w:rPr>
          <w:noProof/>
        </w:rPr>
        <w:instrText xml:space="preserve"> PAGEREF _Toc186663966 \h </w:instrText>
      </w:r>
      <w:r>
        <w:rPr>
          <w:noProof/>
        </w:rPr>
      </w:r>
      <w:r>
        <w:rPr>
          <w:noProof/>
        </w:rPr>
        <w:fldChar w:fldCharType="separate"/>
      </w:r>
      <w:r>
        <w:rPr>
          <w:noProof/>
        </w:rPr>
        <w:t>239</w:t>
      </w:r>
      <w:r>
        <w:rPr>
          <w:noProof/>
        </w:rPr>
        <w:fldChar w:fldCharType="end"/>
      </w:r>
    </w:p>
    <w:p w14:paraId="42FFB2DE" w14:textId="4E31B33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fldLock="1"/>
      </w:r>
      <w:r>
        <w:rPr>
          <w:noProof/>
        </w:rPr>
        <w:instrText xml:space="preserve"> PAGEREF _Toc186663967 \h </w:instrText>
      </w:r>
      <w:r>
        <w:rPr>
          <w:noProof/>
        </w:rPr>
      </w:r>
      <w:r>
        <w:rPr>
          <w:noProof/>
        </w:rPr>
        <w:fldChar w:fldCharType="separate"/>
      </w:r>
      <w:r>
        <w:rPr>
          <w:noProof/>
        </w:rPr>
        <w:t>240</w:t>
      </w:r>
      <w:r>
        <w:rPr>
          <w:noProof/>
        </w:rPr>
        <w:fldChar w:fldCharType="end"/>
      </w:r>
    </w:p>
    <w:p w14:paraId="667DBEBF" w14:textId="7C0E578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fldLock="1"/>
      </w:r>
      <w:r>
        <w:rPr>
          <w:noProof/>
        </w:rPr>
        <w:instrText xml:space="preserve"> PAGEREF _Toc186663968 \h </w:instrText>
      </w:r>
      <w:r>
        <w:rPr>
          <w:noProof/>
        </w:rPr>
      </w:r>
      <w:r>
        <w:rPr>
          <w:noProof/>
        </w:rPr>
        <w:fldChar w:fldCharType="separate"/>
      </w:r>
      <w:r>
        <w:rPr>
          <w:noProof/>
        </w:rPr>
        <w:t>240</w:t>
      </w:r>
      <w:r>
        <w:rPr>
          <w:noProof/>
        </w:rPr>
        <w:fldChar w:fldCharType="end"/>
      </w:r>
    </w:p>
    <w:p w14:paraId="010B9CE7" w14:textId="03E13F1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_Toc186663969 \h </w:instrText>
      </w:r>
      <w:r>
        <w:rPr>
          <w:noProof/>
        </w:rPr>
      </w:r>
      <w:r>
        <w:rPr>
          <w:noProof/>
        </w:rPr>
        <w:fldChar w:fldCharType="separate"/>
      </w:r>
      <w:r>
        <w:rPr>
          <w:noProof/>
        </w:rPr>
        <w:t>240</w:t>
      </w:r>
      <w:r>
        <w:rPr>
          <w:noProof/>
        </w:rPr>
        <w:fldChar w:fldCharType="end"/>
      </w:r>
    </w:p>
    <w:p w14:paraId="358EF288" w14:textId="1CBD235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_Toc186663970 \h </w:instrText>
      </w:r>
      <w:r>
        <w:rPr>
          <w:noProof/>
        </w:rPr>
      </w:r>
      <w:r>
        <w:rPr>
          <w:noProof/>
        </w:rPr>
        <w:fldChar w:fldCharType="separate"/>
      </w:r>
      <w:r>
        <w:rPr>
          <w:noProof/>
        </w:rPr>
        <w:t>241</w:t>
      </w:r>
      <w:r>
        <w:rPr>
          <w:noProof/>
        </w:rPr>
        <w:fldChar w:fldCharType="end"/>
      </w:r>
    </w:p>
    <w:p w14:paraId="47FB101E" w14:textId="3333AB74"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fldLock="1"/>
      </w:r>
      <w:r>
        <w:rPr>
          <w:noProof/>
        </w:rPr>
        <w:instrText xml:space="preserve"> PAGEREF _Toc186663971 \h </w:instrText>
      </w:r>
      <w:r>
        <w:rPr>
          <w:noProof/>
        </w:rPr>
      </w:r>
      <w:r>
        <w:rPr>
          <w:noProof/>
        </w:rPr>
        <w:fldChar w:fldCharType="separate"/>
      </w:r>
      <w:r>
        <w:rPr>
          <w:noProof/>
        </w:rPr>
        <w:t>241</w:t>
      </w:r>
      <w:r>
        <w:rPr>
          <w:noProof/>
        </w:rPr>
        <w:fldChar w:fldCharType="end"/>
      </w:r>
    </w:p>
    <w:p w14:paraId="05A6237F" w14:textId="21D2F28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fldLock="1"/>
      </w:r>
      <w:r>
        <w:rPr>
          <w:noProof/>
        </w:rPr>
        <w:instrText xml:space="preserve"> PAGEREF _Toc186663972 \h </w:instrText>
      </w:r>
      <w:r>
        <w:rPr>
          <w:noProof/>
        </w:rPr>
      </w:r>
      <w:r>
        <w:rPr>
          <w:noProof/>
        </w:rPr>
        <w:fldChar w:fldCharType="separate"/>
      </w:r>
      <w:r>
        <w:rPr>
          <w:noProof/>
        </w:rPr>
        <w:t>242</w:t>
      </w:r>
      <w:r>
        <w:rPr>
          <w:noProof/>
        </w:rPr>
        <w:fldChar w:fldCharType="end"/>
      </w:r>
    </w:p>
    <w:p w14:paraId="51AC7562" w14:textId="1F948F01"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fldLock="1"/>
      </w:r>
      <w:r>
        <w:rPr>
          <w:noProof/>
        </w:rPr>
        <w:instrText xml:space="preserve"> PAGEREF _Toc186663973 \h </w:instrText>
      </w:r>
      <w:r>
        <w:rPr>
          <w:noProof/>
        </w:rPr>
      </w:r>
      <w:r>
        <w:rPr>
          <w:noProof/>
        </w:rPr>
        <w:fldChar w:fldCharType="separate"/>
      </w:r>
      <w:r>
        <w:rPr>
          <w:noProof/>
        </w:rPr>
        <w:t>243</w:t>
      </w:r>
      <w:r>
        <w:rPr>
          <w:noProof/>
        </w:rPr>
        <w:fldChar w:fldCharType="end"/>
      </w:r>
    </w:p>
    <w:p w14:paraId="60201DEC" w14:textId="66235B7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_Toc186663974 \h </w:instrText>
      </w:r>
      <w:r>
        <w:rPr>
          <w:noProof/>
        </w:rPr>
      </w:r>
      <w:r>
        <w:rPr>
          <w:noProof/>
        </w:rPr>
        <w:fldChar w:fldCharType="separate"/>
      </w:r>
      <w:r>
        <w:rPr>
          <w:noProof/>
        </w:rPr>
        <w:t>244</w:t>
      </w:r>
      <w:r>
        <w:rPr>
          <w:noProof/>
        </w:rPr>
        <w:fldChar w:fldCharType="end"/>
      </w:r>
    </w:p>
    <w:p w14:paraId="4B28C119" w14:textId="718E2FF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_Toc186663975 \h </w:instrText>
      </w:r>
      <w:r>
        <w:rPr>
          <w:noProof/>
        </w:rPr>
      </w:r>
      <w:r>
        <w:rPr>
          <w:noProof/>
        </w:rPr>
        <w:fldChar w:fldCharType="separate"/>
      </w:r>
      <w:r>
        <w:rPr>
          <w:noProof/>
        </w:rPr>
        <w:t>245</w:t>
      </w:r>
      <w:r>
        <w:rPr>
          <w:noProof/>
        </w:rPr>
        <w:fldChar w:fldCharType="end"/>
      </w:r>
    </w:p>
    <w:p w14:paraId="7584B82A" w14:textId="0CD074B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fldLock="1"/>
      </w:r>
      <w:r>
        <w:rPr>
          <w:noProof/>
        </w:rPr>
        <w:instrText xml:space="preserve"> PAGEREF _Toc186663976 \h </w:instrText>
      </w:r>
      <w:r>
        <w:rPr>
          <w:noProof/>
        </w:rPr>
      </w:r>
      <w:r>
        <w:rPr>
          <w:noProof/>
        </w:rPr>
        <w:fldChar w:fldCharType="separate"/>
      </w:r>
      <w:r>
        <w:rPr>
          <w:noProof/>
        </w:rPr>
        <w:t>245</w:t>
      </w:r>
      <w:r>
        <w:rPr>
          <w:noProof/>
        </w:rPr>
        <w:fldChar w:fldCharType="end"/>
      </w:r>
    </w:p>
    <w:p w14:paraId="7F9A2C86" w14:textId="7FBC2354"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_Toc186663977 \h </w:instrText>
      </w:r>
      <w:r>
        <w:rPr>
          <w:noProof/>
        </w:rPr>
      </w:r>
      <w:r>
        <w:rPr>
          <w:noProof/>
        </w:rPr>
        <w:fldChar w:fldCharType="separate"/>
      </w:r>
      <w:r>
        <w:rPr>
          <w:noProof/>
        </w:rPr>
        <w:t>246</w:t>
      </w:r>
      <w:r>
        <w:rPr>
          <w:noProof/>
        </w:rPr>
        <w:fldChar w:fldCharType="end"/>
      </w:r>
    </w:p>
    <w:p w14:paraId="58AB07E4" w14:textId="7D01901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fldLock="1"/>
      </w:r>
      <w:r>
        <w:rPr>
          <w:noProof/>
        </w:rPr>
        <w:instrText xml:space="preserve"> PAGEREF _Toc186663978 \h </w:instrText>
      </w:r>
      <w:r>
        <w:rPr>
          <w:noProof/>
        </w:rPr>
      </w:r>
      <w:r>
        <w:rPr>
          <w:noProof/>
        </w:rPr>
        <w:fldChar w:fldCharType="separate"/>
      </w:r>
      <w:r>
        <w:rPr>
          <w:noProof/>
        </w:rPr>
        <w:t>248</w:t>
      </w:r>
      <w:r>
        <w:rPr>
          <w:noProof/>
        </w:rPr>
        <w:fldChar w:fldCharType="end"/>
      </w:r>
    </w:p>
    <w:p w14:paraId="345A8F5E" w14:textId="1E8B29C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_Toc186663979 \h </w:instrText>
      </w:r>
      <w:r>
        <w:rPr>
          <w:noProof/>
        </w:rPr>
      </w:r>
      <w:r>
        <w:rPr>
          <w:noProof/>
        </w:rPr>
        <w:fldChar w:fldCharType="separate"/>
      </w:r>
      <w:r>
        <w:rPr>
          <w:noProof/>
        </w:rPr>
        <w:t>248</w:t>
      </w:r>
      <w:r>
        <w:rPr>
          <w:noProof/>
        </w:rPr>
        <w:fldChar w:fldCharType="end"/>
      </w:r>
    </w:p>
    <w:p w14:paraId="113AE550" w14:textId="4D92F4E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_Toc186663980 \h </w:instrText>
      </w:r>
      <w:r>
        <w:rPr>
          <w:noProof/>
        </w:rPr>
      </w:r>
      <w:r>
        <w:rPr>
          <w:noProof/>
        </w:rPr>
        <w:fldChar w:fldCharType="separate"/>
      </w:r>
      <w:r>
        <w:rPr>
          <w:noProof/>
        </w:rPr>
        <w:t>249</w:t>
      </w:r>
      <w:r>
        <w:rPr>
          <w:noProof/>
        </w:rPr>
        <w:fldChar w:fldCharType="end"/>
      </w:r>
    </w:p>
    <w:p w14:paraId="1B7BF193" w14:textId="0B91109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fldLock="1"/>
      </w:r>
      <w:r>
        <w:rPr>
          <w:noProof/>
        </w:rPr>
        <w:instrText xml:space="preserve"> PAGEREF _Toc186663981 \h </w:instrText>
      </w:r>
      <w:r>
        <w:rPr>
          <w:noProof/>
        </w:rPr>
      </w:r>
      <w:r>
        <w:rPr>
          <w:noProof/>
        </w:rPr>
        <w:fldChar w:fldCharType="separate"/>
      </w:r>
      <w:r>
        <w:rPr>
          <w:noProof/>
        </w:rPr>
        <w:t>250</w:t>
      </w:r>
      <w:r>
        <w:rPr>
          <w:noProof/>
        </w:rPr>
        <w:fldChar w:fldCharType="end"/>
      </w:r>
    </w:p>
    <w:p w14:paraId="7CEF6120" w14:textId="2066EF86"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_Toc186663982 \h </w:instrText>
      </w:r>
      <w:r>
        <w:rPr>
          <w:noProof/>
        </w:rPr>
      </w:r>
      <w:r>
        <w:rPr>
          <w:noProof/>
        </w:rPr>
        <w:fldChar w:fldCharType="separate"/>
      </w:r>
      <w:r>
        <w:rPr>
          <w:noProof/>
        </w:rPr>
        <w:t>250</w:t>
      </w:r>
      <w:r>
        <w:rPr>
          <w:noProof/>
        </w:rPr>
        <w:fldChar w:fldCharType="end"/>
      </w:r>
    </w:p>
    <w:p w14:paraId="066E08D5" w14:textId="1D044C2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_Toc186663983 \h </w:instrText>
      </w:r>
      <w:r>
        <w:rPr>
          <w:noProof/>
        </w:rPr>
      </w:r>
      <w:r>
        <w:rPr>
          <w:noProof/>
        </w:rPr>
        <w:fldChar w:fldCharType="separate"/>
      </w:r>
      <w:r>
        <w:rPr>
          <w:noProof/>
        </w:rPr>
        <w:t>250</w:t>
      </w:r>
      <w:r>
        <w:rPr>
          <w:noProof/>
        </w:rPr>
        <w:fldChar w:fldCharType="end"/>
      </w:r>
    </w:p>
    <w:p w14:paraId="46557EC3" w14:textId="3B855330"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fldLock="1"/>
      </w:r>
      <w:r>
        <w:rPr>
          <w:noProof/>
        </w:rPr>
        <w:instrText xml:space="preserve"> PAGEREF _Toc186663984 \h </w:instrText>
      </w:r>
      <w:r>
        <w:rPr>
          <w:noProof/>
        </w:rPr>
      </w:r>
      <w:r>
        <w:rPr>
          <w:noProof/>
        </w:rPr>
        <w:fldChar w:fldCharType="separate"/>
      </w:r>
      <w:r>
        <w:rPr>
          <w:noProof/>
        </w:rPr>
        <w:t>250</w:t>
      </w:r>
      <w:r>
        <w:rPr>
          <w:noProof/>
        </w:rPr>
        <w:fldChar w:fldCharType="end"/>
      </w:r>
    </w:p>
    <w:p w14:paraId="58ECDF32" w14:textId="20B56CF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fldLock="1"/>
      </w:r>
      <w:r>
        <w:rPr>
          <w:noProof/>
        </w:rPr>
        <w:instrText xml:space="preserve"> PAGEREF _Toc186663985 \h </w:instrText>
      </w:r>
      <w:r>
        <w:rPr>
          <w:noProof/>
        </w:rPr>
      </w:r>
      <w:r>
        <w:rPr>
          <w:noProof/>
        </w:rPr>
        <w:fldChar w:fldCharType="separate"/>
      </w:r>
      <w:r>
        <w:rPr>
          <w:noProof/>
        </w:rPr>
        <w:t>252</w:t>
      </w:r>
      <w:r>
        <w:rPr>
          <w:noProof/>
        </w:rPr>
        <w:fldChar w:fldCharType="end"/>
      </w:r>
    </w:p>
    <w:p w14:paraId="123B71A2" w14:textId="3317B2B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_Toc186663986 \h </w:instrText>
      </w:r>
      <w:r>
        <w:rPr>
          <w:noProof/>
        </w:rPr>
      </w:r>
      <w:r>
        <w:rPr>
          <w:noProof/>
        </w:rPr>
        <w:fldChar w:fldCharType="separate"/>
      </w:r>
      <w:r>
        <w:rPr>
          <w:noProof/>
        </w:rPr>
        <w:t>252</w:t>
      </w:r>
      <w:r>
        <w:rPr>
          <w:noProof/>
        </w:rPr>
        <w:fldChar w:fldCharType="end"/>
      </w:r>
    </w:p>
    <w:p w14:paraId="0D831FFB" w14:textId="46E08B8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fldLock="1"/>
      </w:r>
      <w:r>
        <w:rPr>
          <w:noProof/>
        </w:rPr>
        <w:instrText xml:space="preserve"> PAGEREF _Toc186663987 \h </w:instrText>
      </w:r>
      <w:r>
        <w:rPr>
          <w:noProof/>
        </w:rPr>
      </w:r>
      <w:r>
        <w:rPr>
          <w:noProof/>
        </w:rPr>
        <w:fldChar w:fldCharType="separate"/>
      </w:r>
      <w:r>
        <w:rPr>
          <w:noProof/>
        </w:rPr>
        <w:t>253</w:t>
      </w:r>
      <w:r>
        <w:rPr>
          <w:noProof/>
        </w:rPr>
        <w:fldChar w:fldCharType="end"/>
      </w:r>
    </w:p>
    <w:p w14:paraId="7A6EA8A3" w14:textId="31C2338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fldLock="1"/>
      </w:r>
      <w:r>
        <w:rPr>
          <w:noProof/>
        </w:rPr>
        <w:instrText xml:space="preserve"> PAGEREF _Toc186663988 \h </w:instrText>
      </w:r>
      <w:r>
        <w:rPr>
          <w:noProof/>
        </w:rPr>
      </w:r>
      <w:r>
        <w:rPr>
          <w:noProof/>
        </w:rPr>
        <w:fldChar w:fldCharType="separate"/>
      </w:r>
      <w:r>
        <w:rPr>
          <w:noProof/>
        </w:rPr>
        <w:t>254</w:t>
      </w:r>
      <w:r>
        <w:rPr>
          <w:noProof/>
        </w:rPr>
        <w:fldChar w:fldCharType="end"/>
      </w:r>
    </w:p>
    <w:p w14:paraId="024867DC" w14:textId="492BB6F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_Toc186663989 \h </w:instrText>
      </w:r>
      <w:r>
        <w:rPr>
          <w:noProof/>
        </w:rPr>
      </w:r>
      <w:r>
        <w:rPr>
          <w:noProof/>
        </w:rPr>
        <w:fldChar w:fldCharType="separate"/>
      </w:r>
      <w:r>
        <w:rPr>
          <w:noProof/>
        </w:rPr>
        <w:t>260</w:t>
      </w:r>
      <w:r>
        <w:rPr>
          <w:noProof/>
        </w:rPr>
        <w:fldChar w:fldCharType="end"/>
      </w:r>
    </w:p>
    <w:p w14:paraId="2EC5131A" w14:textId="570777C4"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_Toc186663990 \h </w:instrText>
      </w:r>
      <w:r>
        <w:rPr>
          <w:noProof/>
        </w:rPr>
      </w:r>
      <w:r>
        <w:rPr>
          <w:noProof/>
        </w:rPr>
        <w:fldChar w:fldCharType="separate"/>
      </w:r>
      <w:r>
        <w:rPr>
          <w:noProof/>
        </w:rPr>
        <w:t>260</w:t>
      </w:r>
      <w:r>
        <w:rPr>
          <w:noProof/>
        </w:rPr>
        <w:fldChar w:fldCharType="end"/>
      </w:r>
    </w:p>
    <w:p w14:paraId="597A9E6B" w14:textId="17BF6340"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F543D0">
        <w:rPr>
          <w:rFonts w:cs="Arial"/>
          <w:noProof/>
        </w:rPr>
        <w:t>"imageattr" attribute</w:t>
      </w:r>
      <w:r>
        <w:rPr>
          <w:noProof/>
        </w:rPr>
        <w:tab/>
      </w:r>
      <w:r>
        <w:rPr>
          <w:noProof/>
        </w:rPr>
        <w:fldChar w:fldCharType="begin" w:fldLock="1"/>
      </w:r>
      <w:r>
        <w:rPr>
          <w:noProof/>
        </w:rPr>
        <w:instrText xml:space="preserve"> PAGEREF _Toc186663991 \h </w:instrText>
      </w:r>
      <w:r>
        <w:rPr>
          <w:noProof/>
        </w:rPr>
      </w:r>
      <w:r>
        <w:rPr>
          <w:noProof/>
        </w:rPr>
        <w:fldChar w:fldCharType="separate"/>
      </w:r>
      <w:r>
        <w:rPr>
          <w:noProof/>
        </w:rPr>
        <w:t>260</w:t>
      </w:r>
      <w:r>
        <w:rPr>
          <w:noProof/>
        </w:rPr>
        <w:fldChar w:fldCharType="end"/>
      </w:r>
    </w:p>
    <w:p w14:paraId="501C54C6" w14:textId="1A60628E"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fldLock="1"/>
      </w:r>
      <w:r>
        <w:rPr>
          <w:noProof/>
        </w:rPr>
        <w:instrText xml:space="preserve"> PAGEREF _Toc186663992 \h </w:instrText>
      </w:r>
      <w:r>
        <w:rPr>
          <w:noProof/>
        </w:rPr>
      </w:r>
      <w:r>
        <w:rPr>
          <w:noProof/>
        </w:rPr>
        <w:fldChar w:fldCharType="separate"/>
      </w:r>
      <w:r>
        <w:rPr>
          <w:noProof/>
        </w:rPr>
        <w:t>262</w:t>
      </w:r>
      <w:r>
        <w:rPr>
          <w:noProof/>
        </w:rPr>
        <w:fldChar w:fldCharType="end"/>
      </w:r>
    </w:p>
    <w:p w14:paraId="69ED0AF7" w14:textId="653A7C9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_Toc186663993 \h </w:instrText>
      </w:r>
      <w:r>
        <w:rPr>
          <w:noProof/>
        </w:rPr>
      </w:r>
      <w:r>
        <w:rPr>
          <w:noProof/>
        </w:rPr>
        <w:fldChar w:fldCharType="separate"/>
      </w:r>
      <w:r>
        <w:rPr>
          <w:noProof/>
        </w:rPr>
        <w:t>263</w:t>
      </w:r>
      <w:r>
        <w:rPr>
          <w:noProof/>
        </w:rPr>
        <w:fldChar w:fldCharType="end"/>
      </w:r>
    </w:p>
    <w:p w14:paraId="45CA9A2B" w14:textId="3737EBB7"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F543D0">
        <w:rPr>
          <w:rFonts w:cs="Arial"/>
          <w:noProof/>
        </w:rPr>
        <w:t>"imageattr" attribute with multiple rtpmaps</w:t>
      </w:r>
      <w:r>
        <w:rPr>
          <w:noProof/>
        </w:rPr>
        <w:tab/>
      </w:r>
      <w:r>
        <w:rPr>
          <w:noProof/>
        </w:rPr>
        <w:fldChar w:fldCharType="begin" w:fldLock="1"/>
      </w:r>
      <w:r>
        <w:rPr>
          <w:noProof/>
        </w:rPr>
        <w:instrText xml:space="preserve"> PAGEREF _Toc186663994 \h </w:instrText>
      </w:r>
      <w:r>
        <w:rPr>
          <w:noProof/>
        </w:rPr>
      </w:r>
      <w:r>
        <w:rPr>
          <w:noProof/>
        </w:rPr>
        <w:fldChar w:fldCharType="separate"/>
      </w:r>
      <w:r>
        <w:rPr>
          <w:noProof/>
        </w:rPr>
        <w:t>264</w:t>
      </w:r>
      <w:r>
        <w:rPr>
          <w:noProof/>
        </w:rPr>
        <w:fldChar w:fldCharType="end"/>
      </w:r>
    </w:p>
    <w:p w14:paraId="088947CE" w14:textId="455E4867"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fldLock="1"/>
      </w:r>
      <w:r>
        <w:rPr>
          <w:noProof/>
        </w:rPr>
        <w:instrText xml:space="preserve"> PAGEREF _Toc186663995 \h </w:instrText>
      </w:r>
      <w:r>
        <w:rPr>
          <w:noProof/>
        </w:rPr>
      </w:r>
      <w:r>
        <w:rPr>
          <w:noProof/>
        </w:rPr>
        <w:fldChar w:fldCharType="separate"/>
      </w:r>
      <w:r>
        <w:rPr>
          <w:noProof/>
        </w:rPr>
        <w:t>266</w:t>
      </w:r>
      <w:r>
        <w:rPr>
          <w:noProof/>
        </w:rPr>
        <w:fldChar w:fldCharType="end"/>
      </w:r>
    </w:p>
    <w:p w14:paraId="159457B2" w14:textId="77FA636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sidRPr="00F543D0">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F543D0">
        <w:rPr>
          <w:noProof/>
          <w:color w:val="000000"/>
        </w:rPr>
        <w:t xml:space="preserve">H.264/AVC with </w:t>
      </w:r>
      <w:r w:rsidRPr="00F543D0">
        <w:rPr>
          <w:rFonts w:cs="Arial"/>
          <w:noProof/>
          <w:color w:val="000000"/>
        </w:rPr>
        <w:t>"imageattr" attribute for non-CVO operation</w:t>
      </w:r>
      <w:r>
        <w:rPr>
          <w:noProof/>
        </w:rPr>
        <w:tab/>
      </w:r>
      <w:r>
        <w:rPr>
          <w:noProof/>
        </w:rPr>
        <w:fldChar w:fldCharType="begin" w:fldLock="1"/>
      </w:r>
      <w:r>
        <w:rPr>
          <w:noProof/>
        </w:rPr>
        <w:instrText xml:space="preserve"> PAGEREF _Toc186663996 \h </w:instrText>
      </w:r>
      <w:r>
        <w:rPr>
          <w:noProof/>
        </w:rPr>
      </w:r>
      <w:r>
        <w:rPr>
          <w:noProof/>
        </w:rPr>
        <w:fldChar w:fldCharType="separate"/>
      </w:r>
      <w:r>
        <w:rPr>
          <w:noProof/>
        </w:rPr>
        <w:t>267</w:t>
      </w:r>
      <w:r>
        <w:rPr>
          <w:noProof/>
        </w:rPr>
        <w:fldChar w:fldCharType="end"/>
      </w:r>
    </w:p>
    <w:p w14:paraId="76F5016E" w14:textId="665EE44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fldLock="1"/>
      </w:r>
      <w:r>
        <w:rPr>
          <w:noProof/>
        </w:rPr>
        <w:instrText xml:space="preserve"> PAGEREF _Toc186663997 \h </w:instrText>
      </w:r>
      <w:r>
        <w:rPr>
          <w:noProof/>
        </w:rPr>
      </w:r>
      <w:r>
        <w:rPr>
          <w:noProof/>
        </w:rPr>
        <w:fldChar w:fldCharType="separate"/>
      </w:r>
      <w:r>
        <w:rPr>
          <w:noProof/>
        </w:rPr>
        <w:t>269</w:t>
      </w:r>
      <w:r>
        <w:rPr>
          <w:noProof/>
        </w:rPr>
        <w:fldChar w:fldCharType="end"/>
      </w:r>
    </w:p>
    <w:p w14:paraId="3044DAE3" w14:textId="4EB4A24B"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_Toc186663998 \h </w:instrText>
      </w:r>
      <w:r>
        <w:rPr>
          <w:noProof/>
        </w:rPr>
      </w:r>
      <w:r>
        <w:rPr>
          <w:noProof/>
        </w:rPr>
        <w:fldChar w:fldCharType="separate"/>
      </w:r>
      <w:r>
        <w:rPr>
          <w:noProof/>
        </w:rPr>
        <w:t>269</w:t>
      </w:r>
      <w:r>
        <w:rPr>
          <w:noProof/>
        </w:rPr>
        <w:fldChar w:fldCharType="end"/>
      </w:r>
    </w:p>
    <w:p w14:paraId="5C8E0F1B" w14:textId="55871F94"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_Toc186663999 \h </w:instrText>
      </w:r>
      <w:r>
        <w:rPr>
          <w:noProof/>
        </w:rPr>
      </w:r>
      <w:r>
        <w:rPr>
          <w:noProof/>
        </w:rPr>
        <w:fldChar w:fldCharType="separate"/>
      </w:r>
      <w:r>
        <w:rPr>
          <w:noProof/>
        </w:rPr>
        <w:t>270</w:t>
      </w:r>
      <w:r>
        <w:rPr>
          <w:noProof/>
        </w:rPr>
        <w:fldChar w:fldCharType="end"/>
      </w:r>
    </w:p>
    <w:p w14:paraId="50E65414" w14:textId="65C7130E"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fldLock="1"/>
      </w:r>
      <w:r>
        <w:rPr>
          <w:noProof/>
        </w:rPr>
        <w:instrText xml:space="preserve"> PAGEREF _Toc186664000 \h </w:instrText>
      </w:r>
      <w:r>
        <w:rPr>
          <w:noProof/>
        </w:rPr>
      </w:r>
      <w:r>
        <w:rPr>
          <w:noProof/>
        </w:rPr>
        <w:fldChar w:fldCharType="separate"/>
      </w:r>
      <w:r>
        <w:rPr>
          <w:noProof/>
        </w:rPr>
        <w:t>271</w:t>
      </w:r>
      <w:r>
        <w:rPr>
          <w:noProof/>
        </w:rPr>
        <w:fldChar w:fldCharType="end"/>
      </w:r>
    </w:p>
    <w:p w14:paraId="2F3451DE" w14:textId="7C4BDD5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fldLock="1"/>
      </w:r>
      <w:r>
        <w:rPr>
          <w:noProof/>
        </w:rPr>
        <w:instrText xml:space="preserve"> PAGEREF _Toc186664001 \h </w:instrText>
      </w:r>
      <w:r>
        <w:rPr>
          <w:noProof/>
        </w:rPr>
      </w:r>
      <w:r>
        <w:rPr>
          <w:noProof/>
        </w:rPr>
        <w:fldChar w:fldCharType="separate"/>
      </w:r>
      <w:r>
        <w:rPr>
          <w:noProof/>
        </w:rPr>
        <w:t>272</w:t>
      </w:r>
      <w:r>
        <w:rPr>
          <w:noProof/>
        </w:rPr>
        <w:fldChar w:fldCharType="end"/>
      </w:r>
    </w:p>
    <w:p w14:paraId="053579E2" w14:textId="3A1B1D41"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fldLock="1"/>
      </w:r>
      <w:r>
        <w:rPr>
          <w:noProof/>
        </w:rPr>
        <w:instrText xml:space="preserve"> PAGEREF _Toc186664002 \h </w:instrText>
      </w:r>
      <w:r>
        <w:rPr>
          <w:noProof/>
        </w:rPr>
      </w:r>
      <w:r>
        <w:rPr>
          <w:noProof/>
        </w:rPr>
        <w:fldChar w:fldCharType="separate"/>
      </w:r>
      <w:r>
        <w:rPr>
          <w:noProof/>
        </w:rPr>
        <w:t>273</w:t>
      </w:r>
      <w:r>
        <w:rPr>
          <w:noProof/>
        </w:rPr>
        <w:fldChar w:fldCharType="end"/>
      </w:r>
    </w:p>
    <w:p w14:paraId="6F918A79" w14:textId="18927B0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fldLock="1"/>
      </w:r>
      <w:r>
        <w:rPr>
          <w:noProof/>
        </w:rPr>
        <w:instrText xml:space="preserve"> PAGEREF _Toc186664003 \h </w:instrText>
      </w:r>
      <w:r>
        <w:rPr>
          <w:noProof/>
        </w:rPr>
      </w:r>
      <w:r>
        <w:rPr>
          <w:noProof/>
        </w:rPr>
        <w:fldChar w:fldCharType="separate"/>
      </w:r>
      <w:r>
        <w:rPr>
          <w:noProof/>
        </w:rPr>
        <w:t>274</w:t>
      </w:r>
      <w:r>
        <w:rPr>
          <w:noProof/>
        </w:rPr>
        <w:fldChar w:fldCharType="end"/>
      </w:r>
    </w:p>
    <w:p w14:paraId="3D7A26B7" w14:textId="11B0075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fldLock="1"/>
      </w:r>
      <w:r>
        <w:rPr>
          <w:noProof/>
        </w:rPr>
        <w:instrText xml:space="preserve"> PAGEREF _Toc186664004 \h </w:instrText>
      </w:r>
      <w:r>
        <w:rPr>
          <w:noProof/>
        </w:rPr>
      </w:r>
      <w:r>
        <w:rPr>
          <w:noProof/>
        </w:rPr>
        <w:fldChar w:fldCharType="separate"/>
      </w:r>
      <w:r>
        <w:rPr>
          <w:noProof/>
        </w:rPr>
        <w:t>274</w:t>
      </w:r>
      <w:r>
        <w:rPr>
          <w:noProof/>
        </w:rPr>
        <w:fldChar w:fldCharType="end"/>
      </w:r>
    </w:p>
    <w:p w14:paraId="122BFD8B" w14:textId="6CA4F985"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fldLock="1"/>
      </w:r>
      <w:r>
        <w:rPr>
          <w:noProof/>
        </w:rPr>
        <w:instrText xml:space="preserve"> PAGEREF _Toc186664005 \h </w:instrText>
      </w:r>
      <w:r>
        <w:rPr>
          <w:noProof/>
        </w:rPr>
      </w:r>
      <w:r>
        <w:rPr>
          <w:noProof/>
        </w:rPr>
        <w:fldChar w:fldCharType="separate"/>
      </w:r>
      <w:r>
        <w:rPr>
          <w:noProof/>
        </w:rPr>
        <w:t>276</w:t>
      </w:r>
      <w:r>
        <w:rPr>
          <w:noProof/>
        </w:rPr>
        <w:fldChar w:fldCharType="end"/>
      </w:r>
    </w:p>
    <w:p w14:paraId="3CAA86C7" w14:textId="18E92551"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_Toc186664006 \h </w:instrText>
      </w:r>
      <w:r>
        <w:rPr>
          <w:noProof/>
        </w:rPr>
      </w:r>
      <w:r>
        <w:rPr>
          <w:noProof/>
        </w:rPr>
        <w:fldChar w:fldCharType="separate"/>
      </w:r>
      <w:r>
        <w:rPr>
          <w:noProof/>
        </w:rPr>
        <w:t>276</w:t>
      </w:r>
      <w:r>
        <w:rPr>
          <w:noProof/>
        </w:rPr>
        <w:fldChar w:fldCharType="end"/>
      </w:r>
    </w:p>
    <w:p w14:paraId="75014C7E" w14:textId="7204C40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fldLock="1"/>
      </w:r>
      <w:r>
        <w:rPr>
          <w:noProof/>
        </w:rPr>
        <w:instrText xml:space="preserve"> PAGEREF _Toc186664007 \h </w:instrText>
      </w:r>
      <w:r>
        <w:rPr>
          <w:noProof/>
        </w:rPr>
      </w:r>
      <w:r>
        <w:rPr>
          <w:noProof/>
        </w:rPr>
        <w:fldChar w:fldCharType="separate"/>
      </w:r>
      <w:r>
        <w:rPr>
          <w:noProof/>
        </w:rPr>
        <w:t>276</w:t>
      </w:r>
      <w:r>
        <w:rPr>
          <w:noProof/>
        </w:rPr>
        <w:fldChar w:fldCharType="end"/>
      </w:r>
    </w:p>
    <w:p w14:paraId="4DE0738F" w14:textId="004CA13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fldLock="1"/>
      </w:r>
      <w:r>
        <w:rPr>
          <w:noProof/>
        </w:rPr>
        <w:instrText xml:space="preserve"> PAGEREF _Toc186664008 \h </w:instrText>
      </w:r>
      <w:r>
        <w:rPr>
          <w:noProof/>
        </w:rPr>
      </w:r>
      <w:r>
        <w:rPr>
          <w:noProof/>
        </w:rPr>
        <w:fldChar w:fldCharType="separate"/>
      </w:r>
      <w:r>
        <w:rPr>
          <w:noProof/>
        </w:rPr>
        <w:t>277</w:t>
      </w:r>
      <w:r>
        <w:rPr>
          <w:noProof/>
        </w:rPr>
        <w:fldChar w:fldCharType="end"/>
      </w:r>
    </w:p>
    <w:p w14:paraId="36BE2378" w14:textId="60AC62F2"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fldLock="1"/>
      </w:r>
      <w:r>
        <w:rPr>
          <w:noProof/>
        </w:rPr>
        <w:instrText xml:space="preserve"> PAGEREF _Toc186664009 \h </w:instrText>
      </w:r>
      <w:r>
        <w:rPr>
          <w:noProof/>
        </w:rPr>
      </w:r>
      <w:r>
        <w:rPr>
          <w:noProof/>
        </w:rPr>
        <w:fldChar w:fldCharType="separate"/>
      </w:r>
      <w:r>
        <w:rPr>
          <w:noProof/>
        </w:rPr>
        <w:t>280</w:t>
      </w:r>
      <w:r>
        <w:rPr>
          <w:noProof/>
        </w:rPr>
        <w:fldChar w:fldCharType="end"/>
      </w:r>
    </w:p>
    <w:p w14:paraId="3763895D" w14:textId="73701190"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fldLock="1"/>
      </w:r>
      <w:r>
        <w:rPr>
          <w:noProof/>
        </w:rPr>
        <w:instrText xml:space="preserve"> PAGEREF _Toc186664010 \h </w:instrText>
      </w:r>
      <w:r>
        <w:rPr>
          <w:noProof/>
        </w:rPr>
      </w:r>
      <w:r>
        <w:rPr>
          <w:noProof/>
        </w:rPr>
        <w:fldChar w:fldCharType="separate"/>
      </w:r>
      <w:r>
        <w:rPr>
          <w:noProof/>
        </w:rPr>
        <w:t>280</w:t>
      </w:r>
      <w:r>
        <w:rPr>
          <w:noProof/>
        </w:rPr>
        <w:fldChar w:fldCharType="end"/>
      </w:r>
    </w:p>
    <w:p w14:paraId="0099754D" w14:textId="1ABA59F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fldLock="1"/>
      </w:r>
      <w:r>
        <w:rPr>
          <w:noProof/>
        </w:rPr>
        <w:instrText xml:space="preserve"> PAGEREF _Toc186664011 \h </w:instrText>
      </w:r>
      <w:r>
        <w:rPr>
          <w:noProof/>
        </w:rPr>
      </w:r>
      <w:r>
        <w:rPr>
          <w:noProof/>
        </w:rPr>
        <w:fldChar w:fldCharType="separate"/>
      </w:r>
      <w:r>
        <w:rPr>
          <w:noProof/>
        </w:rPr>
        <w:t>280</w:t>
      </w:r>
      <w:r>
        <w:rPr>
          <w:noProof/>
        </w:rPr>
        <w:fldChar w:fldCharType="end"/>
      </w:r>
    </w:p>
    <w:p w14:paraId="1A35CD83" w14:textId="7B2F324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fldLock="1"/>
      </w:r>
      <w:r>
        <w:rPr>
          <w:noProof/>
        </w:rPr>
        <w:instrText xml:space="preserve"> PAGEREF _Toc186664012 \h </w:instrText>
      </w:r>
      <w:r>
        <w:rPr>
          <w:noProof/>
        </w:rPr>
      </w:r>
      <w:r>
        <w:rPr>
          <w:noProof/>
        </w:rPr>
        <w:fldChar w:fldCharType="separate"/>
      </w:r>
      <w:r>
        <w:rPr>
          <w:noProof/>
        </w:rPr>
        <w:t>281</w:t>
      </w:r>
      <w:r>
        <w:rPr>
          <w:noProof/>
        </w:rPr>
        <w:fldChar w:fldCharType="end"/>
      </w:r>
    </w:p>
    <w:p w14:paraId="1D19D975" w14:textId="50240B1A"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_Toc186664013 \h </w:instrText>
      </w:r>
      <w:r>
        <w:rPr>
          <w:noProof/>
        </w:rPr>
      </w:r>
      <w:r>
        <w:rPr>
          <w:noProof/>
        </w:rPr>
        <w:fldChar w:fldCharType="separate"/>
      </w:r>
      <w:r>
        <w:rPr>
          <w:noProof/>
        </w:rPr>
        <w:t>285</w:t>
      </w:r>
      <w:r>
        <w:rPr>
          <w:noProof/>
        </w:rPr>
        <w:fldChar w:fldCharType="end"/>
      </w:r>
    </w:p>
    <w:p w14:paraId="03B82BB2" w14:textId="5C03F2C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fldLock="1"/>
      </w:r>
      <w:r>
        <w:rPr>
          <w:noProof/>
        </w:rPr>
        <w:instrText xml:space="preserve"> PAGEREF _Toc186664014 \h </w:instrText>
      </w:r>
      <w:r>
        <w:rPr>
          <w:noProof/>
        </w:rPr>
      </w:r>
      <w:r>
        <w:rPr>
          <w:noProof/>
        </w:rPr>
        <w:fldChar w:fldCharType="separate"/>
      </w:r>
      <w:r>
        <w:rPr>
          <w:noProof/>
        </w:rPr>
        <w:t>285</w:t>
      </w:r>
      <w:r>
        <w:rPr>
          <w:noProof/>
        </w:rPr>
        <w:fldChar w:fldCharType="end"/>
      </w:r>
    </w:p>
    <w:p w14:paraId="4B7100C0" w14:textId="51337A87"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_Toc186664015 \h </w:instrText>
      </w:r>
      <w:r>
        <w:rPr>
          <w:noProof/>
        </w:rPr>
      </w:r>
      <w:r>
        <w:rPr>
          <w:noProof/>
        </w:rPr>
        <w:fldChar w:fldCharType="separate"/>
      </w:r>
      <w:r>
        <w:rPr>
          <w:noProof/>
        </w:rPr>
        <w:t>286</w:t>
      </w:r>
      <w:r>
        <w:rPr>
          <w:noProof/>
        </w:rPr>
        <w:fldChar w:fldCharType="end"/>
      </w:r>
    </w:p>
    <w:p w14:paraId="4936A6F8" w14:textId="4576C7E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_Toc186664016 \h </w:instrText>
      </w:r>
      <w:r>
        <w:rPr>
          <w:noProof/>
        </w:rPr>
      </w:r>
      <w:r>
        <w:rPr>
          <w:noProof/>
        </w:rPr>
        <w:fldChar w:fldCharType="separate"/>
      </w:r>
      <w:r>
        <w:rPr>
          <w:noProof/>
        </w:rPr>
        <w:t>286</w:t>
      </w:r>
      <w:r>
        <w:rPr>
          <w:noProof/>
        </w:rPr>
        <w:fldChar w:fldCharType="end"/>
      </w:r>
    </w:p>
    <w:p w14:paraId="50B058C0" w14:textId="51CFABF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fldLock="1"/>
      </w:r>
      <w:r>
        <w:rPr>
          <w:noProof/>
        </w:rPr>
        <w:instrText xml:space="preserve"> PAGEREF _Toc186664017 \h </w:instrText>
      </w:r>
      <w:r>
        <w:rPr>
          <w:noProof/>
        </w:rPr>
      </w:r>
      <w:r>
        <w:rPr>
          <w:noProof/>
        </w:rPr>
        <w:fldChar w:fldCharType="separate"/>
      </w:r>
      <w:r>
        <w:rPr>
          <w:noProof/>
        </w:rPr>
        <w:t>286</w:t>
      </w:r>
      <w:r>
        <w:rPr>
          <w:noProof/>
        </w:rPr>
        <w:fldChar w:fldCharType="end"/>
      </w:r>
    </w:p>
    <w:p w14:paraId="1849A3BB" w14:textId="0FCEF614"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fldLock="1"/>
      </w:r>
      <w:r>
        <w:rPr>
          <w:noProof/>
        </w:rPr>
        <w:instrText xml:space="preserve"> PAGEREF _Toc186664018 \h </w:instrText>
      </w:r>
      <w:r>
        <w:rPr>
          <w:noProof/>
        </w:rPr>
      </w:r>
      <w:r>
        <w:rPr>
          <w:noProof/>
        </w:rPr>
        <w:fldChar w:fldCharType="separate"/>
      </w:r>
      <w:r>
        <w:rPr>
          <w:noProof/>
        </w:rPr>
        <w:t>286</w:t>
      </w:r>
      <w:r>
        <w:rPr>
          <w:noProof/>
        </w:rPr>
        <w:fldChar w:fldCharType="end"/>
      </w:r>
    </w:p>
    <w:p w14:paraId="5C1AF893" w14:textId="5BE6060C"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fldLock="1"/>
      </w:r>
      <w:r>
        <w:rPr>
          <w:noProof/>
        </w:rPr>
        <w:instrText xml:space="preserve"> PAGEREF _Toc186664019 \h </w:instrText>
      </w:r>
      <w:r>
        <w:rPr>
          <w:noProof/>
        </w:rPr>
      </w:r>
      <w:r>
        <w:rPr>
          <w:noProof/>
        </w:rPr>
        <w:fldChar w:fldCharType="separate"/>
      </w:r>
      <w:r>
        <w:rPr>
          <w:noProof/>
        </w:rPr>
        <w:t>287</w:t>
      </w:r>
      <w:r>
        <w:rPr>
          <w:noProof/>
        </w:rPr>
        <w:fldChar w:fldCharType="end"/>
      </w:r>
    </w:p>
    <w:p w14:paraId="11BF0FB9" w14:textId="7EB3012C"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_Toc186664020 \h </w:instrText>
      </w:r>
      <w:r>
        <w:rPr>
          <w:noProof/>
        </w:rPr>
      </w:r>
      <w:r>
        <w:rPr>
          <w:noProof/>
        </w:rPr>
        <w:fldChar w:fldCharType="separate"/>
      </w:r>
      <w:r>
        <w:rPr>
          <w:noProof/>
        </w:rPr>
        <w:t>288</w:t>
      </w:r>
      <w:r>
        <w:rPr>
          <w:noProof/>
        </w:rPr>
        <w:fldChar w:fldCharType="end"/>
      </w:r>
    </w:p>
    <w:p w14:paraId="69CAEA65" w14:textId="4855FC1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fldLock="1"/>
      </w:r>
      <w:r>
        <w:rPr>
          <w:noProof/>
        </w:rPr>
        <w:instrText xml:space="preserve"> PAGEREF _Toc186664021 \h </w:instrText>
      </w:r>
      <w:r>
        <w:rPr>
          <w:noProof/>
        </w:rPr>
      </w:r>
      <w:r>
        <w:rPr>
          <w:noProof/>
        </w:rPr>
        <w:fldChar w:fldCharType="separate"/>
      </w:r>
      <w:r>
        <w:rPr>
          <w:noProof/>
        </w:rPr>
        <w:t>290</w:t>
      </w:r>
      <w:r>
        <w:rPr>
          <w:noProof/>
        </w:rPr>
        <w:fldChar w:fldCharType="end"/>
      </w:r>
    </w:p>
    <w:p w14:paraId="288F1BC1" w14:textId="46FE2F9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fldLock="1"/>
      </w:r>
      <w:r>
        <w:rPr>
          <w:noProof/>
        </w:rPr>
        <w:instrText xml:space="preserve"> PAGEREF _Toc186664022 \h </w:instrText>
      </w:r>
      <w:r>
        <w:rPr>
          <w:noProof/>
        </w:rPr>
      </w:r>
      <w:r>
        <w:rPr>
          <w:noProof/>
        </w:rPr>
        <w:fldChar w:fldCharType="separate"/>
      </w:r>
      <w:r>
        <w:rPr>
          <w:noProof/>
        </w:rPr>
        <w:t>294</w:t>
      </w:r>
      <w:r>
        <w:rPr>
          <w:noProof/>
        </w:rPr>
        <w:fldChar w:fldCharType="end"/>
      </w:r>
    </w:p>
    <w:p w14:paraId="152886A5" w14:textId="771CD24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fldLock="1"/>
      </w:r>
      <w:r>
        <w:rPr>
          <w:noProof/>
        </w:rPr>
        <w:instrText xml:space="preserve"> PAGEREF _Toc186664023 \h </w:instrText>
      </w:r>
      <w:r>
        <w:rPr>
          <w:noProof/>
        </w:rPr>
      </w:r>
      <w:r>
        <w:rPr>
          <w:noProof/>
        </w:rPr>
        <w:fldChar w:fldCharType="separate"/>
      </w:r>
      <w:r>
        <w:rPr>
          <w:noProof/>
        </w:rPr>
        <w:t>294</w:t>
      </w:r>
      <w:r>
        <w:rPr>
          <w:noProof/>
        </w:rPr>
        <w:fldChar w:fldCharType="end"/>
      </w:r>
    </w:p>
    <w:p w14:paraId="4EC21F03" w14:textId="1338A4D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fldLock="1"/>
      </w:r>
      <w:r>
        <w:rPr>
          <w:noProof/>
        </w:rPr>
        <w:instrText xml:space="preserve"> PAGEREF _Toc186664024 \h </w:instrText>
      </w:r>
      <w:r>
        <w:rPr>
          <w:noProof/>
        </w:rPr>
      </w:r>
      <w:r>
        <w:rPr>
          <w:noProof/>
        </w:rPr>
        <w:fldChar w:fldCharType="separate"/>
      </w:r>
      <w:r>
        <w:rPr>
          <w:noProof/>
        </w:rPr>
        <w:t>294</w:t>
      </w:r>
      <w:r>
        <w:rPr>
          <w:noProof/>
        </w:rPr>
        <w:fldChar w:fldCharType="end"/>
      </w:r>
    </w:p>
    <w:p w14:paraId="082CA357" w14:textId="337454F6"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fldLock="1"/>
      </w:r>
      <w:r>
        <w:rPr>
          <w:noProof/>
        </w:rPr>
        <w:instrText xml:space="preserve"> PAGEREF _Toc186664025 \h </w:instrText>
      </w:r>
      <w:r>
        <w:rPr>
          <w:noProof/>
        </w:rPr>
      </w:r>
      <w:r>
        <w:rPr>
          <w:noProof/>
        </w:rPr>
        <w:fldChar w:fldCharType="separate"/>
      </w:r>
      <w:r>
        <w:rPr>
          <w:noProof/>
        </w:rPr>
        <w:t>295</w:t>
      </w:r>
      <w:r>
        <w:rPr>
          <w:noProof/>
        </w:rPr>
        <w:fldChar w:fldCharType="end"/>
      </w:r>
    </w:p>
    <w:p w14:paraId="3382EDA3" w14:textId="44C74C4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_Toc186664026 \h </w:instrText>
      </w:r>
      <w:r>
        <w:rPr>
          <w:noProof/>
        </w:rPr>
      </w:r>
      <w:r>
        <w:rPr>
          <w:noProof/>
        </w:rPr>
        <w:fldChar w:fldCharType="separate"/>
      </w:r>
      <w:r>
        <w:rPr>
          <w:noProof/>
        </w:rPr>
        <w:t>296</w:t>
      </w:r>
      <w:r>
        <w:rPr>
          <w:noProof/>
        </w:rPr>
        <w:fldChar w:fldCharType="end"/>
      </w:r>
    </w:p>
    <w:p w14:paraId="40E3666C" w14:textId="0642630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fldLock="1"/>
      </w:r>
      <w:r>
        <w:rPr>
          <w:noProof/>
        </w:rPr>
        <w:instrText xml:space="preserve"> PAGEREF _Toc186664027 \h </w:instrText>
      </w:r>
      <w:r>
        <w:rPr>
          <w:noProof/>
        </w:rPr>
      </w:r>
      <w:r>
        <w:rPr>
          <w:noProof/>
        </w:rPr>
        <w:fldChar w:fldCharType="separate"/>
      </w:r>
      <w:r>
        <w:rPr>
          <w:noProof/>
        </w:rPr>
        <w:t>297</w:t>
      </w:r>
      <w:r>
        <w:rPr>
          <w:noProof/>
        </w:rPr>
        <w:fldChar w:fldCharType="end"/>
      </w:r>
    </w:p>
    <w:p w14:paraId="6EDD1FC3" w14:textId="2B4F3F5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fldLock="1"/>
      </w:r>
      <w:r>
        <w:rPr>
          <w:noProof/>
        </w:rPr>
        <w:instrText xml:space="preserve"> PAGEREF _Toc186664028 \h </w:instrText>
      </w:r>
      <w:r>
        <w:rPr>
          <w:noProof/>
        </w:rPr>
      </w:r>
      <w:r>
        <w:rPr>
          <w:noProof/>
        </w:rPr>
        <w:fldChar w:fldCharType="separate"/>
      </w:r>
      <w:r>
        <w:rPr>
          <w:noProof/>
        </w:rPr>
        <w:t>297</w:t>
      </w:r>
      <w:r>
        <w:rPr>
          <w:noProof/>
        </w:rPr>
        <w:fldChar w:fldCharType="end"/>
      </w:r>
    </w:p>
    <w:p w14:paraId="34187693" w14:textId="56834296"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_Toc186664029 \h </w:instrText>
      </w:r>
      <w:r>
        <w:rPr>
          <w:noProof/>
        </w:rPr>
      </w:r>
      <w:r>
        <w:rPr>
          <w:noProof/>
        </w:rPr>
        <w:fldChar w:fldCharType="separate"/>
      </w:r>
      <w:r>
        <w:rPr>
          <w:noProof/>
        </w:rPr>
        <w:t>298</w:t>
      </w:r>
      <w:r>
        <w:rPr>
          <w:noProof/>
        </w:rPr>
        <w:fldChar w:fldCharType="end"/>
      </w:r>
    </w:p>
    <w:p w14:paraId="2989AD43" w14:textId="19E4FE5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fldLock="1"/>
      </w:r>
      <w:r>
        <w:rPr>
          <w:noProof/>
        </w:rPr>
        <w:instrText xml:space="preserve"> PAGEREF _Toc186664030 \h </w:instrText>
      </w:r>
      <w:r>
        <w:rPr>
          <w:noProof/>
        </w:rPr>
      </w:r>
      <w:r>
        <w:rPr>
          <w:noProof/>
        </w:rPr>
        <w:fldChar w:fldCharType="separate"/>
      </w:r>
      <w:r>
        <w:rPr>
          <w:noProof/>
        </w:rPr>
        <w:t>299</w:t>
      </w:r>
      <w:r>
        <w:rPr>
          <w:noProof/>
        </w:rPr>
        <w:fldChar w:fldCharType="end"/>
      </w:r>
    </w:p>
    <w:p w14:paraId="21C89E3C" w14:textId="0CA9A307"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_Toc186664031 \h </w:instrText>
      </w:r>
      <w:r>
        <w:rPr>
          <w:noProof/>
        </w:rPr>
      </w:r>
      <w:r>
        <w:rPr>
          <w:noProof/>
        </w:rPr>
        <w:fldChar w:fldCharType="separate"/>
      </w:r>
      <w:r>
        <w:rPr>
          <w:noProof/>
        </w:rPr>
        <w:t>299</w:t>
      </w:r>
      <w:r>
        <w:rPr>
          <w:noProof/>
        </w:rPr>
        <w:fldChar w:fldCharType="end"/>
      </w:r>
    </w:p>
    <w:p w14:paraId="286B34CC" w14:textId="5E08252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fldLock="1"/>
      </w:r>
      <w:r>
        <w:rPr>
          <w:noProof/>
        </w:rPr>
        <w:instrText xml:space="preserve"> PAGEREF _Toc186664032 \h </w:instrText>
      </w:r>
      <w:r>
        <w:rPr>
          <w:noProof/>
        </w:rPr>
      </w:r>
      <w:r>
        <w:rPr>
          <w:noProof/>
        </w:rPr>
        <w:fldChar w:fldCharType="separate"/>
      </w:r>
      <w:r>
        <w:rPr>
          <w:noProof/>
        </w:rPr>
        <w:t>299</w:t>
      </w:r>
      <w:r>
        <w:rPr>
          <w:noProof/>
        </w:rPr>
        <w:fldChar w:fldCharType="end"/>
      </w:r>
    </w:p>
    <w:p w14:paraId="33D53726" w14:textId="56779C2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fldLock="1"/>
      </w:r>
      <w:r>
        <w:rPr>
          <w:noProof/>
        </w:rPr>
        <w:instrText xml:space="preserve"> PAGEREF _Toc186664033 \h </w:instrText>
      </w:r>
      <w:r>
        <w:rPr>
          <w:noProof/>
        </w:rPr>
      </w:r>
      <w:r>
        <w:rPr>
          <w:noProof/>
        </w:rPr>
        <w:fldChar w:fldCharType="separate"/>
      </w:r>
      <w:r>
        <w:rPr>
          <w:noProof/>
        </w:rPr>
        <w:t>300</w:t>
      </w:r>
      <w:r>
        <w:rPr>
          <w:noProof/>
        </w:rPr>
        <w:fldChar w:fldCharType="end"/>
      </w:r>
    </w:p>
    <w:p w14:paraId="15B179C2" w14:textId="3DC17C9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fldLock="1"/>
      </w:r>
      <w:r>
        <w:rPr>
          <w:noProof/>
        </w:rPr>
        <w:instrText xml:space="preserve"> PAGEREF _Toc186664034 \h </w:instrText>
      </w:r>
      <w:r>
        <w:rPr>
          <w:noProof/>
        </w:rPr>
      </w:r>
      <w:r>
        <w:rPr>
          <w:noProof/>
        </w:rPr>
        <w:fldChar w:fldCharType="separate"/>
      </w:r>
      <w:r>
        <w:rPr>
          <w:noProof/>
        </w:rPr>
        <w:t>300</w:t>
      </w:r>
      <w:r>
        <w:rPr>
          <w:noProof/>
        </w:rPr>
        <w:fldChar w:fldCharType="end"/>
      </w:r>
    </w:p>
    <w:p w14:paraId="5498CFDB" w14:textId="08E31271"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_Toc186664035 \h </w:instrText>
      </w:r>
      <w:r>
        <w:rPr>
          <w:noProof/>
        </w:rPr>
      </w:r>
      <w:r>
        <w:rPr>
          <w:noProof/>
        </w:rPr>
        <w:fldChar w:fldCharType="separate"/>
      </w:r>
      <w:r>
        <w:rPr>
          <w:noProof/>
        </w:rPr>
        <w:t>301</w:t>
      </w:r>
      <w:r>
        <w:rPr>
          <w:noProof/>
        </w:rPr>
        <w:fldChar w:fldCharType="end"/>
      </w:r>
    </w:p>
    <w:p w14:paraId="056AF03C" w14:textId="3007211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_Toc186664036 \h </w:instrText>
      </w:r>
      <w:r>
        <w:rPr>
          <w:noProof/>
        </w:rPr>
      </w:r>
      <w:r>
        <w:rPr>
          <w:noProof/>
        </w:rPr>
        <w:fldChar w:fldCharType="separate"/>
      </w:r>
      <w:r>
        <w:rPr>
          <w:noProof/>
        </w:rPr>
        <w:t>301</w:t>
      </w:r>
      <w:r>
        <w:rPr>
          <w:noProof/>
        </w:rPr>
        <w:fldChar w:fldCharType="end"/>
      </w:r>
    </w:p>
    <w:p w14:paraId="728EE1F2" w14:textId="785FB24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_Toc186664037 \h </w:instrText>
      </w:r>
      <w:r>
        <w:rPr>
          <w:noProof/>
        </w:rPr>
      </w:r>
      <w:r>
        <w:rPr>
          <w:noProof/>
        </w:rPr>
        <w:fldChar w:fldCharType="separate"/>
      </w:r>
      <w:r>
        <w:rPr>
          <w:noProof/>
        </w:rPr>
        <w:t>301</w:t>
      </w:r>
      <w:r>
        <w:rPr>
          <w:noProof/>
        </w:rPr>
        <w:fldChar w:fldCharType="end"/>
      </w:r>
    </w:p>
    <w:p w14:paraId="6E7EEAEF" w14:textId="45DB67F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fldLock="1"/>
      </w:r>
      <w:r>
        <w:rPr>
          <w:noProof/>
        </w:rPr>
        <w:instrText xml:space="preserve"> PAGEREF _Toc186664038 \h </w:instrText>
      </w:r>
      <w:r>
        <w:rPr>
          <w:noProof/>
        </w:rPr>
      </w:r>
      <w:r>
        <w:rPr>
          <w:noProof/>
        </w:rPr>
        <w:fldChar w:fldCharType="separate"/>
      </w:r>
      <w:r>
        <w:rPr>
          <w:noProof/>
        </w:rPr>
        <w:t>302</w:t>
      </w:r>
      <w:r>
        <w:rPr>
          <w:noProof/>
        </w:rPr>
        <w:fldChar w:fldCharType="end"/>
      </w:r>
    </w:p>
    <w:p w14:paraId="1607D3EE" w14:textId="25F1462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fldLock="1"/>
      </w:r>
      <w:r>
        <w:rPr>
          <w:noProof/>
        </w:rPr>
        <w:instrText xml:space="preserve"> PAGEREF _Toc186664039 \h </w:instrText>
      </w:r>
      <w:r>
        <w:rPr>
          <w:noProof/>
        </w:rPr>
      </w:r>
      <w:r>
        <w:rPr>
          <w:noProof/>
        </w:rPr>
        <w:fldChar w:fldCharType="separate"/>
      </w:r>
      <w:r>
        <w:rPr>
          <w:noProof/>
        </w:rPr>
        <w:t>303</w:t>
      </w:r>
      <w:r>
        <w:rPr>
          <w:noProof/>
        </w:rPr>
        <w:fldChar w:fldCharType="end"/>
      </w:r>
    </w:p>
    <w:p w14:paraId="455A03BD" w14:textId="22252A8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_Toc186664040 \h </w:instrText>
      </w:r>
      <w:r>
        <w:rPr>
          <w:noProof/>
        </w:rPr>
      </w:r>
      <w:r>
        <w:rPr>
          <w:noProof/>
        </w:rPr>
        <w:fldChar w:fldCharType="separate"/>
      </w:r>
      <w:r>
        <w:rPr>
          <w:noProof/>
        </w:rPr>
        <w:t>303</w:t>
      </w:r>
      <w:r>
        <w:rPr>
          <w:noProof/>
        </w:rPr>
        <w:fldChar w:fldCharType="end"/>
      </w:r>
    </w:p>
    <w:p w14:paraId="294E3EEE" w14:textId="59A1047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fldLock="1"/>
      </w:r>
      <w:r>
        <w:rPr>
          <w:noProof/>
        </w:rPr>
        <w:instrText xml:space="preserve"> PAGEREF _Toc186664041 \h </w:instrText>
      </w:r>
      <w:r>
        <w:rPr>
          <w:noProof/>
        </w:rPr>
      </w:r>
      <w:r>
        <w:rPr>
          <w:noProof/>
        </w:rPr>
        <w:fldChar w:fldCharType="separate"/>
      </w:r>
      <w:r>
        <w:rPr>
          <w:noProof/>
        </w:rPr>
        <w:t>304</w:t>
      </w:r>
      <w:r>
        <w:rPr>
          <w:noProof/>
        </w:rPr>
        <w:fldChar w:fldCharType="end"/>
      </w:r>
    </w:p>
    <w:p w14:paraId="39D0FF10" w14:textId="64A2C38E"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_Toc186664042 \h </w:instrText>
      </w:r>
      <w:r>
        <w:rPr>
          <w:noProof/>
        </w:rPr>
      </w:r>
      <w:r>
        <w:rPr>
          <w:noProof/>
        </w:rPr>
        <w:fldChar w:fldCharType="separate"/>
      </w:r>
      <w:r>
        <w:rPr>
          <w:noProof/>
        </w:rPr>
        <w:t>305</w:t>
      </w:r>
      <w:r>
        <w:rPr>
          <w:noProof/>
        </w:rPr>
        <w:fldChar w:fldCharType="end"/>
      </w:r>
    </w:p>
    <w:p w14:paraId="21D5D10C" w14:textId="7ACA47C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_Toc186664043 \h </w:instrText>
      </w:r>
      <w:r>
        <w:rPr>
          <w:noProof/>
        </w:rPr>
      </w:r>
      <w:r>
        <w:rPr>
          <w:noProof/>
        </w:rPr>
        <w:fldChar w:fldCharType="separate"/>
      </w:r>
      <w:r>
        <w:rPr>
          <w:noProof/>
        </w:rPr>
        <w:t>306</w:t>
      </w:r>
      <w:r>
        <w:rPr>
          <w:noProof/>
        </w:rPr>
        <w:fldChar w:fldCharType="end"/>
      </w:r>
    </w:p>
    <w:p w14:paraId="22C170BC" w14:textId="48CE48C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_Toc186664044 \h </w:instrText>
      </w:r>
      <w:r>
        <w:rPr>
          <w:noProof/>
        </w:rPr>
      </w:r>
      <w:r>
        <w:rPr>
          <w:noProof/>
        </w:rPr>
        <w:fldChar w:fldCharType="separate"/>
      </w:r>
      <w:r>
        <w:rPr>
          <w:noProof/>
        </w:rPr>
        <w:t>306</w:t>
      </w:r>
      <w:r>
        <w:rPr>
          <w:noProof/>
        </w:rPr>
        <w:fldChar w:fldCharType="end"/>
      </w:r>
    </w:p>
    <w:p w14:paraId="720E98B0" w14:textId="4550969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_Toc186664045 \h </w:instrText>
      </w:r>
      <w:r>
        <w:rPr>
          <w:noProof/>
        </w:rPr>
      </w:r>
      <w:r>
        <w:rPr>
          <w:noProof/>
        </w:rPr>
        <w:fldChar w:fldCharType="separate"/>
      </w:r>
      <w:r>
        <w:rPr>
          <w:noProof/>
        </w:rPr>
        <w:t>306</w:t>
      </w:r>
      <w:r>
        <w:rPr>
          <w:noProof/>
        </w:rPr>
        <w:fldChar w:fldCharType="end"/>
      </w:r>
    </w:p>
    <w:p w14:paraId="35048136" w14:textId="6A169A6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_Toc186664046 \h </w:instrText>
      </w:r>
      <w:r>
        <w:rPr>
          <w:noProof/>
        </w:rPr>
      </w:r>
      <w:r>
        <w:rPr>
          <w:noProof/>
        </w:rPr>
        <w:fldChar w:fldCharType="separate"/>
      </w:r>
      <w:r>
        <w:rPr>
          <w:noProof/>
        </w:rPr>
        <w:t>307</w:t>
      </w:r>
      <w:r>
        <w:rPr>
          <w:noProof/>
        </w:rPr>
        <w:fldChar w:fldCharType="end"/>
      </w:r>
    </w:p>
    <w:p w14:paraId="08DDD667" w14:textId="4271C6D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_Toc186664047 \h </w:instrText>
      </w:r>
      <w:r>
        <w:rPr>
          <w:noProof/>
        </w:rPr>
      </w:r>
      <w:r>
        <w:rPr>
          <w:noProof/>
        </w:rPr>
        <w:fldChar w:fldCharType="separate"/>
      </w:r>
      <w:r>
        <w:rPr>
          <w:noProof/>
        </w:rPr>
        <w:t>307</w:t>
      </w:r>
      <w:r>
        <w:rPr>
          <w:noProof/>
        </w:rPr>
        <w:fldChar w:fldCharType="end"/>
      </w:r>
    </w:p>
    <w:p w14:paraId="4176E278" w14:textId="35F9561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_Toc186664048 \h </w:instrText>
      </w:r>
      <w:r>
        <w:rPr>
          <w:noProof/>
        </w:rPr>
      </w:r>
      <w:r>
        <w:rPr>
          <w:noProof/>
        </w:rPr>
        <w:fldChar w:fldCharType="separate"/>
      </w:r>
      <w:r>
        <w:rPr>
          <w:noProof/>
        </w:rPr>
        <w:t>307</w:t>
      </w:r>
      <w:r>
        <w:rPr>
          <w:noProof/>
        </w:rPr>
        <w:fldChar w:fldCharType="end"/>
      </w:r>
    </w:p>
    <w:p w14:paraId="08DAE027" w14:textId="72FA45D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fldLock="1"/>
      </w:r>
      <w:r>
        <w:rPr>
          <w:noProof/>
        </w:rPr>
        <w:instrText xml:space="preserve"> PAGEREF _Toc186664049 \h </w:instrText>
      </w:r>
      <w:r>
        <w:rPr>
          <w:noProof/>
        </w:rPr>
      </w:r>
      <w:r>
        <w:rPr>
          <w:noProof/>
        </w:rPr>
        <w:fldChar w:fldCharType="separate"/>
      </w:r>
      <w:r>
        <w:rPr>
          <w:noProof/>
        </w:rPr>
        <w:t>308</w:t>
      </w:r>
      <w:r>
        <w:rPr>
          <w:noProof/>
        </w:rPr>
        <w:fldChar w:fldCharType="end"/>
      </w:r>
    </w:p>
    <w:p w14:paraId="4FD5E161" w14:textId="76CEA5C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fldLock="1"/>
      </w:r>
      <w:r>
        <w:rPr>
          <w:noProof/>
        </w:rPr>
        <w:instrText xml:space="preserve"> PAGEREF _Toc186664050 \h </w:instrText>
      </w:r>
      <w:r>
        <w:rPr>
          <w:noProof/>
        </w:rPr>
      </w:r>
      <w:r>
        <w:rPr>
          <w:noProof/>
        </w:rPr>
        <w:fldChar w:fldCharType="separate"/>
      </w:r>
      <w:r>
        <w:rPr>
          <w:noProof/>
        </w:rPr>
        <w:t>308</w:t>
      </w:r>
      <w:r>
        <w:rPr>
          <w:noProof/>
        </w:rPr>
        <w:fldChar w:fldCharType="end"/>
      </w:r>
    </w:p>
    <w:p w14:paraId="5B341C54" w14:textId="1202355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_Toc186664051 \h </w:instrText>
      </w:r>
      <w:r>
        <w:rPr>
          <w:noProof/>
        </w:rPr>
      </w:r>
      <w:r>
        <w:rPr>
          <w:noProof/>
        </w:rPr>
        <w:fldChar w:fldCharType="separate"/>
      </w:r>
      <w:r>
        <w:rPr>
          <w:noProof/>
        </w:rPr>
        <w:t>308</w:t>
      </w:r>
      <w:r>
        <w:rPr>
          <w:noProof/>
        </w:rPr>
        <w:fldChar w:fldCharType="end"/>
      </w:r>
    </w:p>
    <w:p w14:paraId="792FB767" w14:textId="5108A0E1"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_Toc186664052 \h </w:instrText>
      </w:r>
      <w:r>
        <w:rPr>
          <w:noProof/>
        </w:rPr>
      </w:r>
      <w:r>
        <w:rPr>
          <w:noProof/>
        </w:rPr>
        <w:fldChar w:fldCharType="separate"/>
      </w:r>
      <w:r>
        <w:rPr>
          <w:noProof/>
        </w:rPr>
        <w:t>309</w:t>
      </w:r>
      <w:r>
        <w:rPr>
          <w:noProof/>
        </w:rPr>
        <w:fldChar w:fldCharType="end"/>
      </w:r>
    </w:p>
    <w:p w14:paraId="369BD20B" w14:textId="206D817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fldLock="1"/>
      </w:r>
      <w:r>
        <w:rPr>
          <w:noProof/>
        </w:rPr>
        <w:instrText xml:space="preserve"> PAGEREF _Toc186664053 \h </w:instrText>
      </w:r>
      <w:r>
        <w:rPr>
          <w:noProof/>
        </w:rPr>
      </w:r>
      <w:r>
        <w:rPr>
          <w:noProof/>
        </w:rPr>
        <w:fldChar w:fldCharType="separate"/>
      </w:r>
      <w:r>
        <w:rPr>
          <w:noProof/>
        </w:rPr>
        <w:t>309</w:t>
      </w:r>
      <w:r>
        <w:rPr>
          <w:noProof/>
        </w:rPr>
        <w:fldChar w:fldCharType="end"/>
      </w:r>
    </w:p>
    <w:p w14:paraId="12D5D1EE" w14:textId="13DAED2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_Toc186664054 \h </w:instrText>
      </w:r>
      <w:r>
        <w:rPr>
          <w:noProof/>
        </w:rPr>
      </w:r>
      <w:r>
        <w:rPr>
          <w:noProof/>
        </w:rPr>
        <w:fldChar w:fldCharType="separate"/>
      </w:r>
      <w:r>
        <w:rPr>
          <w:noProof/>
        </w:rPr>
        <w:t>309</w:t>
      </w:r>
      <w:r>
        <w:rPr>
          <w:noProof/>
        </w:rPr>
        <w:fldChar w:fldCharType="end"/>
      </w:r>
    </w:p>
    <w:p w14:paraId="2FE35A73" w14:textId="45F6D241"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_Toc186664055 \h </w:instrText>
      </w:r>
      <w:r>
        <w:rPr>
          <w:noProof/>
        </w:rPr>
      </w:r>
      <w:r>
        <w:rPr>
          <w:noProof/>
        </w:rPr>
        <w:fldChar w:fldCharType="separate"/>
      </w:r>
      <w:r>
        <w:rPr>
          <w:noProof/>
        </w:rPr>
        <w:t>310</w:t>
      </w:r>
      <w:r>
        <w:rPr>
          <w:noProof/>
        </w:rPr>
        <w:fldChar w:fldCharType="end"/>
      </w:r>
    </w:p>
    <w:p w14:paraId="4011B017" w14:textId="3DCC624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_Toc186664056 \h </w:instrText>
      </w:r>
      <w:r>
        <w:rPr>
          <w:noProof/>
        </w:rPr>
      </w:r>
      <w:r>
        <w:rPr>
          <w:noProof/>
        </w:rPr>
        <w:fldChar w:fldCharType="separate"/>
      </w:r>
      <w:r>
        <w:rPr>
          <w:noProof/>
        </w:rPr>
        <w:t>310</w:t>
      </w:r>
      <w:r>
        <w:rPr>
          <w:noProof/>
        </w:rPr>
        <w:fldChar w:fldCharType="end"/>
      </w:r>
    </w:p>
    <w:p w14:paraId="019D32AF" w14:textId="5A9142B6"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_Toc186664057 \h </w:instrText>
      </w:r>
      <w:r>
        <w:rPr>
          <w:noProof/>
        </w:rPr>
      </w:r>
      <w:r>
        <w:rPr>
          <w:noProof/>
        </w:rPr>
        <w:fldChar w:fldCharType="separate"/>
      </w:r>
      <w:r>
        <w:rPr>
          <w:noProof/>
        </w:rPr>
        <w:t>311</w:t>
      </w:r>
      <w:r>
        <w:rPr>
          <w:noProof/>
        </w:rPr>
        <w:fldChar w:fldCharType="end"/>
      </w:r>
    </w:p>
    <w:p w14:paraId="06AE0C44" w14:textId="7328162A"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_Toc186664058 \h </w:instrText>
      </w:r>
      <w:r>
        <w:rPr>
          <w:noProof/>
        </w:rPr>
      </w:r>
      <w:r>
        <w:rPr>
          <w:noProof/>
        </w:rPr>
        <w:fldChar w:fldCharType="separate"/>
      </w:r>
      <w:r>
        <w:rPr>
          <w:noProof/>
        </w:rPr>
        <w:t>312</w:t>
      </w:r>
      <w:r>
        <w:rPr>
          <w:noProof/>
        </w:rPr>
        <w:fldChar w:fldCharType="end"/>
      </w:r>
    </w:p>
    <w:p w14:paraId="5E193204" w14:textId="3A9AEDF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fldLock="1"/>
      </w:r>
      <w:r>
        <w:rPr>
          <w:noProof/>
        </w:rPr>
        <w:instrText xml:space="preserve"> PAGEREF _Toc186664059 \h </w:instrText>
      </w:r>
      <w:r>
        <w:rPr>
          <w:noProof/>
        </w:rPr>
      </w:r>
      <w:r>
        <w:rPr>
          <w:noProof/>
        </w:rPr>
        <w:fldChar w:fldCharType="separate"/>
      </w:r>
      <w:r>
        <w:rPr>
          <w:noProof/>
        </w:rPr>
        <w:t>314</w:t>
      </w:r>
      <w:r>
        <w:rPr>
          <w:noProof/>
        </w:rPr>
        <w:fldChar w:fldCharType="end"/>
      </w:r>
    </w:p>
    <w:p w14:paraId="07A0BA55" w14:textId="0DBA0E3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fldLock="1"/>
      </w:r>
      <w:r>
        <w:rPr>
          <w:noProof/>
        </w:rPr>
        <w:instrText xml:space="preserve"> PAGEREF _Toc186664060 \h </w:instrText>
      </w:r>
      <w:r>
        <w:rPr>
          <w:noProof/>
        </w:rPr>
      </w:r>
      <w:r>
        <w:rPr>
          <w:noProof/>
        </w:rPr>
        <w:fldChar w:fldCharType="separate"/>
      </w:r>
      <w:r>
        <w:rPr>
          <w:noProof/>
        </w:rPr>
        <w:t>318</w:t>
      </w:r>
      <w:r>
        <w:rPr>
          <w:noProof/>
        </w:rPr>
        <w:fldChar w:fldCharType="end"/>
      </w:r>
    </w:p>
    <w:p w14:paraId="3C18F5D8" w14:textId="3A91E5A1"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fldLock="1"/>
      </w:r>
      <w:r>
        <w:rPr>
          <w:noProof/>
        </w:rPr>
        <w:instrText xml:space="preserve"> PAGEREF _Toc186664061 \h </w:instrText>
      </w:r>
      <w:r>
        <w:rPr>
          <w:noProof/>
        </w:rPr>
      </w:r>
      <w:r>
        <w:rPr>
          <w:noProof/>
        </w:rPr>
        <w:fldChar w:fldCharType="separate"/>
      </w:r>
      <w:r>
        <w:rPr>
          <w:noProof/>
        </w:rPr>
        <w:t>319</w:t>
      </w:r>
      <w:r>
        <w:rPr>
          <w:noProof/>
        </w:rPr>
        <w:fldChar w:fldCharType="end"/>
      </w:r>
    </w:p>
    <w:p w14:paraId="249C2454" w14:textId="69B1C911"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_Toc186664062 \h </w:instrText>
      </w:r>
      <w:r>
        <w:rPr>
          <w:noProof/>
        </w:rPr>
      </w:r>
      <w:r>
        <w:rPr>
          <w:noProof/>
        </w:rPr>
        <w:fldChar w:fldCharType="separate"/>
      </w:r>
      <w:r>
        <w:rPr>
          <w:noProof/>
        </w:rPr>
        <w:t>319</w:t>
      </w:r>
      <w:r>
        <w:rPr>
          <w:noProof/>
        </w:rPr>
        <w:fldChar w:fldCharType="end"/>
      </w:r>
    </w:p>
    <w:p w14:paraId="152A8196" w14:textId="16AEA96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_Toc186664063 \h </w:instrText>
      </w:r>
      <w:r>
        <w:rPr>
          <w:noProof/>
        </w:rPr>
      </w:r>
      <w:r>
        <w:rPr>
          <w:noProof/>
        </w:rPr>
        <w:fldChar w:fldCharType="separate"/>
      </w:r>
      <w:r>
        <w:rPr>
          <w:noProof/>
        </w:rPr>
        <w:t>319</w:t>
      </w:r>
      <w:r>
        <w:rPr>
          <w:noProof/>
        </w:rPr>
        <w:fldChar w:fldCharType="end"/>
      </w:r>
    </w:p>
    <w:p w14:paraId="1ABA0D85" w14:textId="4C3C4276"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_Toc186664064 \h </w:instrText>
      </w:r>
      <w:r>
        <w:rPr>
          <w:noProof/>
        </w:rPr>
      </w:r>
      <w:r>
        <w:rPr>
          <w:noProof/>
        </w:rPr>
        <w:fldChar w:fldCharType="separate"/>
      </w:r>
      <w:r>
        <w:rPr>
          <w:noProof/>
        </w:rPr>
        <w:t>320</w:t>
      </w:r>
      <w:r>
        <w:rPr>
          <w:noProof/>
        </w:rPr>
        <w:fldChar w:fldCharType="end"/>
      </w:r>
    </w:p>
    <w:p w14:paraId="6EA5595E" w14:textId="7CB461B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fldLock="1"/>
      </w:r>
      <w:r>
        <w:rPr>
          <w:noProof/>
        </w:rPr>
        <w:instrText xml:space="preserve"> PAGEREF _Toc186664065 \h </w:instrText>
      </w:r>
      <w:r>
        <w:rPr>
          <w:noProof/>
        </w:rPr>
      </w:r>
      <w:r>
        <w:rPr>
          <w:noProof/>
        </w:rPr>
        <w:fldChar w:fldCharType="separate"/>
      </w:r>
      <w:r>
        <w:rPr>
          <w:noProof/>
        </w:rPr>
        <w:t>320</w:t>
      </w:r>
      <w:r>
        <w:rPr>
          <w:noProof/>
        </w:rPr>
        <w:fldChar w:fldCharType="end"/>
      </w:r>
    </w:p>
    <w:p w14:paraId="586251E0" w14:textId="5E723D45"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fldLock="1"/>
      </w:r>
      <w:r>
        <w:rPr>
          <w:noProof/>
        </w:rPr>
        <w:instrText xml:space="preserve"> PAGEREF _Toc186664066 \h </w:instrText>
      </w:r>
      <w:r>
        <w:rPr>
          <w:noProof/>
        </w:rPr>
      </w:r>
      <w:r>
        <w:rPr>
          <w:noProof/>
        </w:rPr>
        <w:fldChar w:fldCharType="separate"/>
      </w:r>
      <w:r>
        <w:rPr>
          <w:noProof/>
        </w:rPr>
        <w:t>322</w:t>
      </w:r>
      <w:r>
        <w:rPr>
          <w:noProof/>
        </w:rPr>
        <w:fldChar w:fldCharType="end"/>
      </w:r>
    </w:p>
    <w:p w14:paraId="4EEBD96A" w14:textId="6B462D9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_Toc186664067 \h </w:instrText>
      </w:r>
      <w:r>
        <w:rPr>
          <w:noProof/>
        </w:rPr>
      </w:r>
      <w:r>
        <w:rPr>
          <w:noProof/>
        </w:rPr>
        <w:fldChar w:fldCharType="separate"/>
      </w:r>
      <w:r>
        <w:rPr>
          <w:noProof/>
        </w:rPr>
        <w:t>322</w:t>
      </w:r>
      <w:r>
        <w:rPr>
          <w:noProof/>
        </w:rPr>
        <w:fldChar w:fldCharType="end"/>
      </w:r>
    </w:p>
    <w:p w14:paraId="49008595" w14:textId="4583C06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fldLock="1"/>
      </w:r>
      <w:r>
        <w:rPr>
          <w:noProof/>
        </w:rPr>
        <w:instrText xml:space="preserve"> PAGEREF _Toc186664068 \h </w:instrText>
      </w:r>
      <w:r>
        <w:rPr>
          <w:noProof/>
        </w:rPr>
      </w:r>
      <w:r>
        <w:rPr>
          <w:noProof/>
        </w:rPr>
        <w:fldChar w:fldCharType="separate"/>
      </w:r>
      <w:r>
        <w:rPr>
          <w:noProof/>
        </w:rPr>
        <w:t>322</w:t>
      </w:r>
      <w:r>
        <w:rPr>
          <w:noProof/>
        </w:rPr>
        <w:fldChar w:fldCharType="end"/>
      </w:r>
    </w:p>
    <w:p w14:paraId="3411894F" w14:textId="0164D302"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fldLock="1"/>
      </w:r>
      <w:r>
        <w:rPr>
          <w:noProof/>
        </w:rPr>
        <w:instrText xml:space="preserve"> PAGEREF _Toc186664069 \h </w:instrText>
      </w:r>
      <w:r>
        <w:rPr>
          <w:noProof/>
        </w:rPr>
      </w:r>
      <w:r>
        <w:rPr>
          <w:noProof/>
        </w:rPr>
        <w:fldChar w:fldCharType="separate"/>
      </w:r>
      <w:r>
        <w:rPr>
          <w:noProof/>
        </w:rPr>
        <w:t>322</w:t>
      </w:r>
      <w:r>
        <w:rPr>
          <w:noProof/>
        </w:rPr>
        <w:fldChar w:fldCharType="end"/>
      </w:r>
    </w:p>
    <w:p w14:paraId="1FCD6FEC" w14:textId="68904742"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fldLock="1"/>
      </w:r>
      <w:r>
        <w:rPr>
          <w:noProof/>
        </w:rPr>
        <w:instrText xml:space="preserve"> PAGEREF _Toc186664070 \h </w:instrText>
      </w:r>
      <w:r>
        <w:rPr>
          <w:noProof/>
        </w:rPr>
      </w:r>
      <w:r>
        <w:rPr>
          <w:noProof/>
        </w:rPr>
        <w:fldChar w:fldCharType="separate"/>
      </w:r>
      <w:r>
        <w:rPr>
          <w:noProof/>
        </w:rPr>
        <w:t>323</w:t>
      </w:r>
      <w:r>
        <w:rPr>
          <w:noProof/>
        </w:rPr>
        <w:fldChar w:fldCharType="end"/>
      </w:r>
    </w:p>
    <w:p w14:paraId="274B6A82" w14:textId="310B99B0"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fldLock="1"/>
      </w:r>
      <w:r>
        <w:rPr>
          <w:noProof/>
        </w:rPr>
        <w:instrText xml:space="preserve"> PAGEREF _Toc186664071 \h </w:instrText>
      </w:r>
      <w:r>
        <w:rPr>
          <w:noProof/>
        </w:rPr>
      </w:r>
      <w:r>
        <w:rPr>
          <w:noProof/>
        </w:rPr>
        <w:fldChar w:fldCharType="separate"/>
      </w:r>
      <w:r>
        <w:rPr>
          <w:noProof/>
        </w:rPr>
        <w:t>323</w:t>
      </w:r>
      <w:r>
        <w:rPr>
          <w:noProof/>
        </w:rPr>
        <w:fldChar w:fldCharType="end"/>
      </w:r>
    </w:p>
    <w:p w14:paraId="1341B26E" w14:textId="6B23B518"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fldLock="1"/>
      </w:r>
      <w:r>
        <w:rPr>
          <w:noProof/>
        </w:rPr>
        <w:instrText xml:space="preserve"> PAGEREF _Toc186664072 \h </w:instrText>
      </w:r>
      <w:r>
        <w:rPr>
          <w:noProof/>
        </w:rPr>
      </w:r>
      <w:r>
        <w:rPr>
          <w:noProof/>
        </w:rPr>
        <w:fldChar w:fldCharType="separate"/>
      </w:r>
      <w:r>
        <w:rPr>
          <w:noProof/>
        </w:rPr>
        <w:t>324</w:t>
      </w:r>
      <w:r>
        <w:rPr>
          <w:noProof/>
        </w:rPr>
        <w:fldChar w:fldCharType="end"/>
      </w:r>
    </w:p>
    <w:p w14:paraId="5A66D816" w14:textId="6C636A0D"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fldLock="1"/>
      </w:r>
      <w:r>
        <w:rPr>
          <w:noProof/>
        </w:rPr>
        <w:instrText xml:space="preserve"> PAGEREF _Toc186664073 \h </w:instrText>
      </w:r>
      <w:r>
        <w:rPr>
          <w:noProof/>
        </w:rPr>
      </w:r>
      <w:r>
        <w:rPr>
          <w:noProof/>
        </w:rPr>
        <w:fldChar w:fldCharType="separate"/>
      </w:r>
      <w:r>
        <w:rPr>
          <w:noProof/>
        </w:rPr>
        <w:t>324</w:t>
      </w:r>
      <w:r>
        <w:rPr>
          <w:noProof/>
        </w:rPr>
        <w:fldChar w:fldCharType="end"/>
      </w:r>
    </w:p>
    <w:p w14:paraId="367CB1B0" w14:textId="2E801C9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_Toc186664074 \h </w:instrText>
      </w:r>
      <w:r>
        <w:rPr>
          <w:noProof/>
        </w:rPr>
      </w:r>
      <w:r>
        <w:rPr>
          <w:noProof/>
        </w:rPr>
        <w:fldChar w:fldCharType="separate"/>
      </w:r>
      <w:r>
        <w:rPr>
          <w:noProof/>
        </w:rPr>
        <w:t>324</w:t>
      </w:r>
      <w:r>
        <w:rPr>
          <w:noProof/>
        </w:rPr>
        <w:fldChar w:fldCharType="end"/>
      </w:r>
    </w:p>
    <w:p w14:paraId="68B983C7" w14:textId="03302F46"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fldLock="1"/>
      </w:r>
      <w:r>
        <w:rPr>
          <w:noProof/>
        </w:rPr>
        <w:instrText xml:space="preserve"> PAGEREF _Toc186664075 \h </w:instrText>
      </w:r>
      <w:r>
        <w:rPr>
          <w:noProof/>
        </w:rPr>
      </w:r>
      <w:r>
        <w:rPr>
          <w:noProof/>
        </w:rPr>
        <w:fldChar w:fldCharType="separate"/>
      </w:r>
      <w:r>
        <w:rPr>
          <w:noProof/>
        </w:rPr>
        <w:t>325</w:t>
      </w:r>
      <w:r>
        <w:rPr>
          <w:noProof/>
        </w:rPr>
        <w:fldChar w:fldCharType="end"/>
      </w:r>
    </w:p>
    <w:p w14:paraId="30015724" w14:textId="6651399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fldLock="1"/>
      </w:r>
      <w:r>
        <w:rPr>
          <w:noProof/>
        </w:rPr>
        <w:instrText xml:space="preserve"> PAGEREF _Toc186664076 \h </w:instrText>
      </w:r>
      <w:r>
        <w:rPr>
          <w:noProof/>
        </w:rPr>
      </w:r>
      <w:r>
        <w:rPr>
          <w:noProof/>
        </w:rPr>
        <w:fldChar w:fldCharType="separate"/>
      </w:r>
      <w:r>
        <w:rPr>
          <w:noProof/>
        </w:rPr>
        <w:t>327</w:t>
      </w:r>
      <w:r>
        <w:rPr>
          <w:noProof/>
        </w:rPr>
        <w:fldChar w:fldCharType="end"/>
      </w:r>
    </w:p>
    <w:p w14:paraId="3E78BE7E" w14:textId="57B69E7A"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_Toc186664077 \h </w:instrText>
      </w:r>
      <w:r>
        <w:rPr>
          <w:noProof/>
        </w:rPr>
      </w:r>
      <w:r>
        <w:rPr>
          <w:noProof/>
        </w:rPr>
        <w:fldChar w:fldCharType="separate"/>
      </w:r>
      <w:r>
        <w:rPr>
          <w:noProof/>
        </w:rPr>
        <w:t>327</w:t>
      </w:r>
      <w:r>
        <w:rPr>
          <w:noProof/>
        </w:rPr>
        <w:fldChar w:fldCharType="end"/>
      </w:r>
    </w:p>
    <w:p w14:paraId="3930CD60" w14:textId="029A45A4"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fldLock="1"/>
      </w:r>
      <w:r>
        <w:rPr>
          <w:noProof/>
        </w:rPr>
        <w:instrText xml:space="preserve"> PAGEREF _Toc186664078 \h </w:instrText>
      </w:r>
      <w:r>
        <w:rPr>
          <w:noProof/>
        </w:rPr>
      </w:r>
      <w:r>
        <w:rPr>
          <w:noProof/>
        </w:rPr>
        <w:fldChar w:fldCharType="separate"/>
      </w:r>
      <w:r>
        <w:rPr>
          <w:noProof/>
        </w:rPr>
        <w:t>329</w:t>
      </w:r>
      <w:r>
        <w:rPr>
          <w:noProof/>
        </w:rPr>
        <w:fldChar w:fldCharType="end"/>
      </w:r>
    </w:p>
    <w:p w14:paraId="2043C168" w14:textId="063429A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_Toc186664079 \h </w:instrText>
      </w:r>
      <w:r>
        <w:rPr>
          <w:noProof/>
        </w:rPr>
      </w:r>
      <w:r>
        <w:rPr>
          <w:noProof/>
        </w:rPr>
        <w:fldChar w:fldCharType="separate"/>
      </w:r>
      <w:r>
        <w:rPr>
          <w:noProof/>
        </w:rPr>
        <w:t>332</w:t>
      </w:r>
      <w:r>
        <w:rPr>
          <w:noProof/>
        </w:rPr>
        <w:fldChar w:fldCharType="end"/>
      </w:r>
    </w:p>
    <w:p w14:paraId="625F6AFA" w14:textId="45D1F9C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fldLock="1"/>
      </w:r>
      <w:r>
        <w:rPr>
          <w:noProof/>
        </w:rPr>
        <w:instrText xml:space="preserve"> PAGEREF _Toc186664080 \h </w:instrText>
      </w:r>
      <w:r>
        <w:rPr>
          <w:noProof/>
        </w:rPr>
      </w:r>
      <w:r>
        <w:rPr>
          <w:noProof/>
        </w:rPr>
        <w:fldChar w:fldCharType="separate"/>
      </w:r>
      <w:r>
        <w:rPr>
          <w:noProof/>
        </w:rPr>
        <w:t>334</w:t>
      </w:r>
      <w:r>
        <w:rPr>
          <w:noProof/>
        </w:rPr>
        <w:fldChar w:fldCharType="end"/>
      </w:r>
    </w:p>
    <w:p w14:paraId="0197DB81" w14:textId="4411AEFB"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fldLock="1"/>
      </w:r>
      <w:r>
        <w:rPr>
          <w:noProof/>
        </w:rPr>
        <w:instrText xml:space="preserve"> PAGEREF _Toc186664081 \h </w:instrText>
      </w:r>
      <w:r>
        <w:rPr>
          <w:noProof/>
        </w:rPr>
      </w:r>
      <w:r>
        <w:rPr>
          <w:noProof/>
        </w:rPr>
        <w:fldChar w:fldCharType="separate"/>
      </w:r>
      <w:r>
        <w:rPr>
          <w:noProof/>
        </w:rPr>
        <w:t>335</w:t>
      </w:r>
      <w:r>
        <w:rPr>
          <w:noProof/>
        </w:rPr>
        <w:fldChar w:fldCharType="end"/>
      </w:r>
    </w:p>
    <w:p w14:paraId="39CC9FCE" w14:textId="7B8B2F4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fldLock="1"/>
      </w:r>
      <w:r>
        <w:rPr>
          <w:noProof/>
        </w:rPr>
        <w:instrText xml:space="preserve"> PAGEREF _Toc186664082 \h </w:instrText>
      </w:r>
      <w:r>
        <w:rPr>
          <w:noProof/>
        </w:rPr>
      </w:r>
      <w:r>
        <w:rPr>
          <w:noProof/>
        </w:rPr>
        <w:fldChar w:fldCharType="separate"/>
      </w:r>
      <w:r>
        <w:rPr>
          <w:noProof/>
        </w:rPr>
        <w:t>337</w:t>
      </w:r>
      <w:r>
        <w:rPr>
          <w:noProof/>
        </w:rPr>
        <w:fldChar w:fldCharType="end"/>
      </w:r>
    </w:p>
    <w:p w14:paraId="7A1B87A9" w14:textId="1ECD968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_Toc186664083 \h </w:instrText>
      </w:r>
      <w:r>
        <w:rPr>
          <w:noProof/>
        </w:rPr>
      </w:r>
      <w:r>
        <w:rPr>
          <w:noProof/>
        </w:rPr>
        <w:fldChar w:fldCharType="separate"/>
      </w:r>
      <w:r>
        <w:rPr>
          <w:noProof/>
        </w:rPr>
        <w:t>337</w:t>
      </w:r>
      <w:r>
        <w:rPr>
          <w:noProof/>
        </w:rPr>
        <w:fldChar w:fldCharType="end"/>
      </w:r>
    </w:p>
    <w:p w14:paraId="0D30644B" w14:textId="6160FBC6"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fldLock="1"/>
      </w:r>
      <w:r>
        <w:rPr>
          <w:noProof/>
        </w:rPr>
        <w:instrText xml:space="preserve"> PAGEREF _Toc186664084 \h </w:instrText>
      </w:r>
      <w:r>
        <w:rPr>
          <w:noProof/>
        </w:rPr>
      </w:r>
      <w:r>
        <w:rPr>
          <w:noProof/>
        </w:rPr>
        <w:fldChar w:fldCharType="separate"/>
      </w:r>
      <w:r>
        <w:rPr>
          <w:noProof/>
        </w:rPr>
        <w:t>337</w:t>
      </w:r>
      <w:r>
        <w:rPr>
          <w:noProof/>
        </w:rPr>
        <w:fldChar w:fldCharType="end"/>
      </w:r>
    </w:p>
    <w:p w14:paraId="14845B81" w14:textId="7AEC7701"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fldLock="1"/>
      </w:r>
      <w:r>
        <w:rPr>
          <w:noProof/>
        </w:rPr>
        <w:instrText xml:space="preserve"> PAGEREF _Toc186664085 \h </w:instrText>
      </w:r>
      <w:r>
        <w:rPr>
          <w:noProof/>
        </w:rPr>
      </w:r>
      <w:r>
        <w:rPr>
          <w:noProof/>
        </w:rPr>
        <w:fldChar w:fldCharType="separate"/>
      </w:r>
      <w:r>
        <w:rPr>
          <w:noProof/>
        </w:rPr>
        <w:t>338</w:t>
      </w:r>
      <w:r>
        <w:rPr>
          <w:noProof/>
        </w:rPr>
        <w:fldChar w:fldCharType="end"/>
      </w:r>
    </w:p>
    <w:p w14:paraId="34B71791" w14:textId="67D7E3C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fldLock="1"/>
      </w:r>
      <w:r>
        <w:rPr>
          <w:noProof/>
        </w:rPr>
        <w:instrText xml:space="preserve"> PAGEREF _Toc186664086 \h </w:instrText>
      </w:r>
      <w:r>
        <w:rPr>
          <w:noProof/>
        </w:rPr>
      </w:r>
      <w:r>
        <w:rPr>
          <w:noProof/>
        </w:rPr>
        <w:fldChar w:fldCharType="separate"/>
      </w:r>
      <w:r>
        <w:rPr>
          <w:noProof/>
        </w:rPr>
        <w:t>338</w:t>
      </w:r>
      <w:r>
        <w:rPr>
          <w:noProof/>
        </w:rPr>
        <w:fldChar w:fldCharType="end"/>
      </w:r>
    </w:p>
    <w:p w14:paraId="6F0FD5E3" w14:textId="033173B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fldLock="1"/>
      </w:r>
      <w:r>
        <w:rPr>
          <w:noProof/>
        </w:rPr>
        <w:instrText xml:space="preserve"> PAGEREF _Toc186664087 \h </w:instrText>
      </w:r>
      <w:r>
        <w:rPr>
          <w:noProof/>
        </w:rPr>
      </w:r>
      <w:r>
        <w:rPr>
          <w:noProof/>
        </w:rPr>
        <w:fldChar w:fldCharType="separate"/>
      </w:r>
      <w:r>
        <w:rPr>
          <w:noProof/>
        </w:rPr>
        <w:t>339</w:t>
      </w:r>
      <w:r>
        <w:rPr>
          <w:noProof/>
        </w:rPr>
        <w:fldChar w:fldCharType="end"/>
      </w:r>
    </w:p>
    <w:p w14:paraId="4D8D58DB" w14:textId="709831A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fldLock="1"/>
      </w:r>
      <w:r>
        <w:rPr>
          <w:noProof/>
        </w:rPr>
        <w:instrText xml:space="preserve"> PAGEREF _Toc186664088 \h </w:instrText>
      </w:r>
      <w:r>
        <w:rPr>
          <w:noProof/>
        </w:rPr>
      </w:r>
      <w:r>
        <w:rPr>
          <w:noProof/>
        </w:rPr>
        <w:fldChar w:fldCharType="separate"/>
      </w:r>
      <w:r>
        <w:rPr>
          <w:noProof/>
        </w:rPr>
        <w:t>340</w:t>
      </w:r>
      <w:r>
        <w:rPr>
          <w:noProof/>
        </w:rPr>
        <w:fldChar w:fldCharType="end"/>
      </w:r>
    </w:p>
    <w:p w14:paraId="429698E8" w14:textId="6966C9F7"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fldLock="1"/>
      </w:r>
      <w:r>
        <w:rPr>
          <w:noProof/>
        </w:rPr>
        <w:instrText xml:space="preserve"> PAGEREF _Toc186664089 \h </w:instrText>
      </w:r>
      <w:r>
        <w:rPr>
          <w:noProof/>
        </w:rPr>
      </w:r>
      <w:r>
        <w:rPr>
          <w:noProof/>
        </w:rPr>
        <w:fldChar w:fldCharType="separate"/>
      </w:r>
      <w:r>
        <w:rPr>
          <w:noProof/>
        </w:rPr>
        <w:t>342</w:t>
      </w:r>
      <w:r>
        <w:rPr>
          <w:noProof/>
        </w:rPr>
        <w:fldChar w:fldCharType="end"/>
      </w:r>
    </w:p>
    <w:p w14:paraId="2674E3D6" w14:textId="009690A7"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fldLock="1"/>
      </w:r>
      <w:r>
        <w:rPr>
          <w:noProof/>
        </w:rPr>
        <w:instrText xml:space="preserve"> PAGEREF _Toc186664090 \h </w:instrText>
      </w:r>
      <w:r>
        <w:rPr>
          <w:noProof/>
        </w:rPr>
      </w:r>
      <w:r>
        <w:rPr>
          <w:noProof/>
        </w:rPr>
        <w:fldChar w:fldCharType="separate"/>
      </w:r>
      <w:r>
        <w:rPr>
          <w:noProof/>
        </w:rPr>
        <w:t>344</w:t>
      </w:r>
      <w:r>
        <w:rPr>
          <w:noProof/>
        </w:rPr>
        <w:fldChar w:fldCharType="end"/>
      </w:r>
    </w:p>
    <w:p w14:paraId="6D553D44" w14:textId="2D62976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_Toc186664091 \h </w:instrText>
      </w:r>
      <w:r>
        <w:rPr>
          <w:noProof/>
        </w:rPr>
      </w:r>
      <w:r>
        <w:rPr>
          <w:noProof/>
        </w:rPr>
        <w:fldChar w:fldCharType="separate"/>
      </w:r>
      <w:r>
        <w:rPr>
          <w:noProof/>
        </w:rPr>
        <w:t>344</w:t>
      </w:r>
      <w:r>
        <w:rPr>
          <w:noProof/>
        </w:rPr>
        <w:fldChar w:fldCharType="end"/>
      </w:r>
    </w:p>
    <w:p w14:paraId="7A1C4034" w14:textId="763DCBD2"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fldLock="1"/>
      </w:r>
      <w:r>
        <w:rPr>
          <w:noProof/>
        </w:rPr>
        <w:instrText xml:space="preserve"> PAGEREF _Toc186664092 \h </w:instrText>
      </w:r>
      <w:r>
        <w:rPr>
          <w:noProof/>
        </w:rPr>
      </w:r>
      <w:r>
        <w:rPr>
          <w:noProof/>
        </w:rPr>
        <w:fldChar w:fldCharType="separate"/>
      </w:r>
      <w:r>
        <w:rPr>
          <w:noProof/>
        </w:rPr>
        <w:t>344</w:t>
      </w:r>
      <w:r>
        <w:rPr>
          <w:noProof/>
        </w:rPr>
        <w:fldChar w:fldCharType="end"/>
      </w:r>
    </w:p>
    <w:p w14:paraId="28D7F750" w14:textId="107B80C2"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_Toc186664093 \h </w:instrText>
      </w:r>
      <w:r>
        <w:rPr>
          <w:noProof/>
        </w:rPr>
      </w:r>
      <w:r>
        <w:rPr>
          <w:noProof/>
        </w:rPr>
        <w:fldChar w:fldCharType="separate"/>
      </w:r>
      <w:r>
        <w:rPr>
          <w:noProof/>
        </w:rPr>
        <w:t>345</w:t>
      </w:r>
      <w:r>
        <w:rPr>
          <w:noProof/>
        </w:rPr>
        <w:fldChar w:fldCharType="end"/>
      </w:r>
    </w:p>
    <w:p w14:paraId="00378B9D" w14:textId="69D3E81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fldLock="1"/>
      </w:r>
      <w:r>
        <w:rPr>
          <w:noProof/>
        </w:rPr>
        <w:instrText xml:space="preserve"> PAGEREF _Toc186664094 \h </w:instrText>
      </w:r>
      <w:r>
        <w:rPr>
          <w:noProof/>
        </w:rPr>
      </w:r>
      <w:r>
        <w:rPr>
          <w:noProof/>
        </w:rPr>
        <w:fldChar w:fldCharType="separate"/>
      </w:r>
      <w:r>
        <w:rPr>
          <w:noProof/>
        </w:rPr>
        <w:t>345</w:t>
      </w:r>
      <w:r>
        <w:rPr>
          <w:noProof/>
        </w:rPr>
        <w:fldChar w:fldCharType="end"/>
      </w:r>
    </w:p>
    <w:p w14:paraId="6DF3A773" w14:textId="048E714A"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fldLock="1"/>
      </w:r>
      <w:r>
        <w:rPr>
          <w:noProof/>
        </w:rPr>
        <w:instrText xml:space="preserve"> PAGEREF _Toc186664095 \h </w:instrText>
      </w:r>
      <w:r>
        <w:rPr>
          <w:noProof/>
        </w:rPr>
      </w:r>
      <w:r>
        <w:rPr>
          <w:noProof/>
        </w:rPr>
        <w:fldChar w:fldCharType="separate"/>
      </w:r>
      <w:r>
        <w:rPr>
          <w:noProof/>
        </w:rPr>
        <w:t>348</w:t>
      </w:r>
      <w:r>
        <w:rPr>
          <w:noProof/>
        </w:rPr>
        <w:fldChar w:fldCharType="end"/>
      </w:r>
    </w:p>
    <w:p w14:paraId="376BE76E" w14:textId="730374C5"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543D0">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_Toc186664096 \h </w:instrText>
      </w:r>
      <w:r>
        <w:rPr>
          <w:noProof/>
        </w:rPr>
      </w:r>
      <w:r>
        <w:rPr>
          <w:noProof/>
        </w:rPr>
        <w:fldChar w:fldCharType="separate"/>
      </w:r>
      <w:r>
        <w:rPr>
          <w:noProof/>
        </w:rPr>
        <w:t>348</w:t>
      </w:r>
      <w:r>
        <w:rPr>
          <w:noProof/>
        </w:rPr>
        <w:fldChar w:fldCharType="end"/>
      </w:r>
    </w:p>
    <w:p w14:paraId="419A4A8A" w14:textId="4F50BC0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fldLock="1"/>
      </w:r>
      <w:r>
        <w:rPr>
          <w:noProof/>
        </w:rPr>
        <w:instrText xml:space="preserve"> PAGEREF _Toc186664097 \h </w:instrText>
      </w:r>
      <w:r>
        <w:rPr>
          <w:noProof/>
        </w:rPr>
      </w:r>
      <w:r>
        <w:rPr>
          <w:noProof/>
        </w:rPr>
        <w:fldChar w:fldCharType="separate"/>
      </w:r>
      <w:r>
        <w:rPr>
          <w:noProof/>
        </w:rPr>
        <w:t>349</w:t>
      </w:r>
      <w:r>
        <w:rPr>
          <w:noProof/>
        </w:rPr>
        <w:fldChar w:fldCharType="end"/>
      </w:r>
    </w:p>
    <w:p w14:paraId="572A7955" w14:textId="556E1DB5"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fldLock="1"/>
      </w:r>
      <w:r>
        <w:rPr>
          <w:noProof/>
        </w:rPr>
        <w:instrText xml:space="preserve"> PAGEREF _Toc186664098 \h </w:instrText>
      </w:r>
      <w:r>
        <w:rPr>
          <w:noProof/>
        </w:rPr>
      </w:r>
      <w:r>
        <w:rPr>
          <w:noProof/>
        </w:rPr>
        <w:fldChar w:fldCharType="separate"/>
      </w:r>
      <w:r>
        <w:rPr>
          <w:noProof/>
        </w:rPr>
        <w:t>350</w:t>
      </w:r>
      <w:r>
        <w:rPr>
          <w:noProof/>
        </w:rPr>
        <w:fldChar w:fldCharType="end"/>
      </w:r>
    </w:p>
    <w:p w14:paraId="137D8C9F" w14:textId="6CF8A0ED"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_Toc186664099 \h </w:instrText>
      </w:r>
      <w:r>
        <w:rPr>
          <w:noProof/>
        </w:rPr>
      </w:r>
      <w:r>
        <w:rPr>
          <w:noProof/>
        </w:rPr>
        <w:fldChar w:fldCharType="separate"/>
      </w:r>
      <w:r>
        <w:rPr>
          <w:noProof/>
        </w:rPr>
        <w:t>351</w:t>
      </w:r>
      <w:r>
        <w:rPr>
          <w:noProof/>
        </w:rPr>
        <w:fldChar w:fldCharType="end"/>
      </w:r>
    </w:p>
    <w:p w14:paraId="528861F6" w14:textId="260DE610"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543D0">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_Toc186664100 \h </w:instrText>
      </w:r>
      <w:r>
        <w:rPr>
          <w:noProof/>
        </w:rPr>
      </w:r>
      <w:r>
        <w:rPr>
          <w:noProof/>
        </w:rPr>
        <w:fldChar w:fldCharType="separate"/>
      </w:r>
      <w:r>
        <w:rPr>
          <w:noProof/>
        </w:rPr>
        <w:t>351</w:t>
      </w:r>
      <w:r>
        <w:rPr>
          <w:noProof/>
        </w:rPr>
        <w:fldChar w:fldCharType="end"/>
      </w:r>
    </w:p>
    <w:p w14:paraId="55230F08" w14:textId="0546AAE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fldLock="1"/>
      </w:r>
      <w:r>
        <w:rPr>
          <w:noProof/>
        </w:rPr>
        <w:instrText xml:space="preserve"> PAGEREF _Toc186664101 \h </w:instrText>
      </w:r>
      <w:r>
        <w:rPr>
          <w:noProof/>
        </w:rPr>
      </w:r>
      <w:r>
        <w:rPr>
          <w:noProof/>
        </w:rPr>
        <w:fldChar w:fldCharType="separate"/>
      </w:r>
      <w:r>
        <w:rPr>
          <w:noProof/>
        </w:rPr>
        <w:t>352</w:t>
      </w:r>
      <w:r>
        <w:rPr>
          <w:noProof/>
        </w:rPr>
        <w:fldChar w:fldCharType="end"/>
      </w:r>
    </w:p>
    <w:p w14:paraId="3D0478A1" w14:textId="3DB5337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fldLock="1"/>
      </w:r>
      <w:r>
        <w:rPr>
          <w:noProof/>
        </w:rPr>
        <w:instrText xml:space="preserve"> PAGEREF _Toc186664102 \h </w:instrText>
      </w:r>
      <w:r>
        <w:rPr>
          <w:noProof/>
        </w:rPr>
      </w:r>
      <w:r>
        <w:rPr>
          <w:noProof/>
        </w:rPr>
        <w:fldChar w:fldCharType="separate"/>
      </w:r>
      <w:r>
        <w:rPr>
          <w:noProof/>
        </w:rPr>
        <w:t>353</w:t>
      </w:r>
      <w:r>
        <w:rPr>
          <w:noProof/>
        </w:rPr>
        <w:fldChar w:fldCharType="end"/>
      </w:r>
    </w:p>
    <w:p w14:paraId="6F948058" w14:textId="226BA36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_Toc186664103 \h </w:instrText>
      </w:r>
      <w:r>
        <w:rPr>
          <w:noProof/>
        </w:rPr>
      </w:r>
      <w:r>
        <w:rPr>
          <w:noProof/>
        </w:rPr>
        <w:fldChar w:fldCharType="separate"/>
      </w:r>
      <w:r>
        <w:rPr>
          <w:noProof/>
        </w:rPr>
        <w:t>354</w:t>
      </w:r>
      <w:r>
        <w:rPr>
          <w:noProof/>
        </w:rPr>
        <w:fldChar w:fldCharType="end"/>
      </w:r>
    </w:p>
    <w:p w14:paraId="2F0C913A" w14:textId="5D574EB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543D0">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_Toc186664104 \h </w:instrText>
      </w:r>
      <w:r>
        <w:rPr>
          <w:noProof/>
        </w:rPr>
      </w:r>
      <w:r>
        <w:rPr>
          <w:noProof/>
        </w:rPr>
        <w:fldChar w:fldCharType="separate"/>
      </w:r>
      <w:r>
        <w:rPr>
          <w:noProof/>
        </w:rPr>
        <w:t>354</w:t>
      </w:r>
      <w:r>
        <w:rPr>
          <w:noProof/>
        </w:rPr>
        <w:fldChar w:fldCharType="end"/>
      </w:r>
    </w:p>
    <w:p w14:paraId="102C2F39" w14:textId="7848519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fldLock="1"/>
      </w:r>
      <w:r>
        <w:rPr>
          <w:noProof/>
        </w:rPr>
        <w:instrText xml:space="preserve"> PAGEREF _Toc186664105 \h </w:instrText>
      </w:r>
      <w:r>
        <w:rPr>
          <w:noProof/>
        </w:rPr>
      </w:r>
      <w:r>
        <w:rPr>
          <w:noProof/>
        </w:rPr>
        <w:fldChar w:fldCharType="separate"/>
      </w:r>
      <w:r>
        <w:rPr>
          <w:noProof/>
        </w:rPr>
        <w:t>355</w:t>
      </w:r>
      <w:r>
        <w:rPr>
          <w:noProof/>
        </w:rPr>
        <w:fldChar w:fldCharType="end"/>
      </w:r>
    </w:p>
    <w:p w14:paraId="0A1C4652" w14:textId="20D7332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fldLock="1"/>
      </w:r>
      <w:r>
        <w:rPr>
          <w:noProof/>
        </w:rPr>
        <w:instrText xml:space="preserve"> PAGEREF _Toc186664106 \h </w:instrText>
      </w:r>
      <w:r>
        <w:rPr>
          <w:noProof/>
        </w:rPr>
      </w:r>
      <w:r>
        <w:rPr>
          <w:noProof/>
        </w:rPr>
        <w:fldChar w:fldCharType="separate"/>
      </w:r>
      <w:r>
        <w:rPr>
          <w:noProof/>
        </w:rPr>
        <w:t>356</w:t>
      </w:r>
      <w:r>
        <w:rPr>
          <w:noProof/>
        </w:rPr>
        <w:fldChar w:fldCharType="end"/>
      </w:r>
    </w:p>
    <w:p w14:paraId="79C27C7F" w14:textId="20BF41C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_Toc186664107 \h </w:instrText>
      </w:r>
      <w:r>
        <w:rPr>
          <w:noProof/>
        </w:rPr>
      </w:r>
      <w:r>
        <w:rPr>
          <w:noProof/>
        </w:rPr>
        <w:fldChar w:fldCharType="separate"/>
      </w:r>
      <w:r>
        <w:rPr>
          <w:noProof/>
        </w:rPr>
        <w:t>357</w:t>
      </w:r>
      <w:r>
        <w:rPr>
          <w:noProof/>
        </w:rPr>
        <w:fldChar w:fldCharType="end"/>
      </w:r>
    </w:p>
    <w:p w14:paraId="352F03A2" w14:textId="1B94058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F543D0">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_Toc186664108 \h </w:instrText>
      </w:r>
      <w:r>
        <w:rPr>
          <w:noProof/>
        </w:rPr>
      </w:r>
      <w:r>
        <w:rPr>
          <w:noProof/>
        </w:rPr>
        <w:fldChar w:fldCharType="separate"/>
      </w:r>
      <w:r>
        <w:rPr>
          <w:noProof/>
        </w:rPr>
        <w:t>357</w:t>
      </w:r>
      <w:r>
        <w:rPr>
          <w:noProof/>
        </w:rPr>
        <w:fldChar w:fldCharType="end"/>
      </w:r>
    </w:p>
    <w:p w14:paraId="67AB1C1D" w14:textId="36F17EE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_Toc186664109 \h </w:instrText>
      </w:r>
      <w:r>
        <w:rPr>
          <w:noProof/>
        </w:rPr>
      </w:r>
      <w:r>
        <w:rPr>
          <w:noProof/>
        </w:rPr>
        <w:fldChar w:fldCharType="separate"/>
      </w:r>
      <w:r>
        <w:rPr>
          <w:noProof/>
        </w:rPr>
        <w:t>358</w:t>
      </w:r>
      <w:r>
        <w:rPr>
          <w:noProof/>
        </w:rPr>
        <w:fldChar w:fldCharType="end"/>
      </w:r>
    </w:p>
    <w:p w14:paraId="2A628291" w14:textId="3D2D3EE2"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_Toc186664110 \h </w:instrText>
      </w:r>
      <w:r>
        <w:rPr>
          <w:noProof/>
        </w:rPr>
      </w:r>
      <w:r>
        <w:rPr>
          <w:noProof/>
        </w:rPr>
        <w:fldChar w:fldCharType="separate"/>
      </w:r>
      <w:r>
        <w:rPr>
          <w:noProof/>
        </w:rPr>
        <w:t>359</w:t>
      </w:r>
      <w:r>
        <w:rPr>
          <w:noProof/>
        </w:rPr>
        <w:fldChar w:fldCharType="end"/>
      </w:r>
    </w:p>
    <w:p w14:paraId="2037BC16" w14:textId="692E84D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(H.264 AVC level 1.2, IPv4, RTCP and MBR&gt;GBR bearer)</w:t>
      </w:r>
      <w:r>
        <w:rPr>
          <w:noProof/>
        </w:rPr>
        <w:tab/>
      </w:r>
      <w:r>
        <w:rPr>
          <w:noProof/>
        </w:rPr>
        <w:fldChar w:fldCharType="begin" w:fldLock="1"/>
      </w:r>
      <w:r>
        <w:rPr>
          <w:noProof/>
        </w:rPr>
        <w:instrText xml:space="preserve"> PAGEREF _Toc186664111 \h </w:instrText>
      </w:r>
      <w:r>
        <w:rPr>
          <w:noProof/>
        </w:rPr>
      </w:r>
      <w:r>
        <w:rPr>
          <w:noProof/>
        </w:rPr>
        <w:fldChar w:fldCharType="separate"/>
      </w:r>
      <w:r>
        <w:rPr>
          <w:noProof/>
        </w:rPr>
        <w:t>361</w:t>
      </w:r>
      <w:r>
        <w:rPr>
          <w:noProof/>
        </w:rPr>
        <w:fldChar w:fldCharType="end"/>
      </w:r>
    </w:p>
    <w:p w14:paraId="15374F71" w14:textId="4364A0E5"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(H.264 AVC level 1.2, IPv6, RTCP and MBR&gt;GBR bearer)</w:t>
      </w:r>
      <w:r>
        <w:rPr>
          <w:noProof/>
        </w:rPr>
        <w:tab/>
      </w:r>
      <w:r>
        <w:rPr>
          <w:noProof/>
        </w:rPr>
        <w:fldChar w:fldCharType="begin" w:fldLock="1"/>
      </w:r>
      <w:r>
        <w:rPr>
          <w:noProof/>
        </w:rPr>
        <w:instrText xml:space="preserve"> PAGEREF _Toc186664112 \h </w:instrText>
      </w:r>
      <w:r>
        <w:rPr>
          <w:noProof/>
        </w:rPr>
      </w:r>
      <w:r>
        <w:rPr>
          <w:noProof/>
        </w:rPr>
        <w:fldChar w:fldCharType="separate"/>
      </w:r>
      <w:r>
        <w:rPr>
          <w:noProof/>
        </w:rPr>
        <w:t>364</w:t>
      </w:r>
      <w:r>
        <w:rPr>
          <w:noProof/>
        </w:rPr>
        <w:fldChar w:fldCharType="end"/>
      </w:r>
    </w:p>
    <w:p w14:paraId="05EF656A" w14:textId="645D8367"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_Toc186664113 \h </w:instrText>
      </w:r>
      <w:r>
        <w:rPr>
          <w:noProof/>
        </w:rPr>
      </w:r>
      <w:r>
        <w:rPr>
          <w:noProof/>
        </w:rPr>
        <w:fldChar w:fldCharType="separate"/>
      </w:r>
      <w:r>
        <w:rPr>
          <w:noProof/>
        </w:rPr>
        <w:t>365</w:t>
      </w:r>
      <w:r>
        <w:rPr>
          <w:noProof/>
        </w:rPr>
        <w:fldChar w:fldCharType="end"/>
      </w:r>
    </w:p>
    <w:p w14:paraId="4C12524C" w14:textId="56B7BFFA"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_Toc186664114 \h </w:instrText>
      </w:r>
      <w:r>
        <w:rPr>
          <w:noProof/>
        </w:rPr>
      </w:r>
      <w:r>
        <w:rPr>
          <w:noProof/>
        </w:rPr>
        <w:fldChar w:fldCharType="separate"/>
      </w:r>
      <w:r>
        <w:rPr>
          <w:noProof/>
        </w:rPr>
        <w:t>366</w:t>
      </w:r>
      <w:r>
        <w:rPr>
          <w:noProof/>
        </w:rPr>
        <w:fldChar w:fldCharType="end"/>
      </w:r>
    </w:p>
    <w:p w14:paraId="75EC0FB0" w14:textId="39CEEE5D"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_Toc186664115 \h </w:instrText>
      </w:r>
      <w:r>
        <w:rPr>
          <w:noProof/>
        </w:rPr>
      </w:r>
      <w:r>
        <w:rPr>
          <w:noProof/>
        </w:rPr>
        <w:fldChar w:fldCharType="separate"/>
      </w:r>
      <w:r>
        <w:rPr>
          <w:noProof/>
        </w:rPr>
        <w:t>367</w:t>
      </w:r>
      <w:r>
        <w:rPr>
          <w:noProof/>
        </w:rPr>
        <w:fldChar w:fldCharType="end"/>
      </w:r>
    </w:p>
    <w:p w14:paraId="7C22CA38" w14:textId="5491446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_Toc186664116 \h </w:instrText>
      </w:r>
      <w:r>
        <w:rPr>
          <w:noProof/>
        </w:rPr>
      </w:r>
      <w:r>
        <w:rPr>
          <w:noProof/>
        </w:rPr>
        <w:fldChar w:fldCharType="separate"/>
      </w:r>
      <w:r>
        <w:rPr>
          <w:noProof/>
        </w:rPr>
        <w:t>368</w:t>
      </w:r>
      <w:r>
        <w:rPr>
          <w:noProof/>
        </w:rPr>
        <w:fldChar w:fldCharType="end"/>
      </w:r>
    </w:p>
    <w:p w14:paraId="5DB4CD23" w14:textId="709D397C"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_Toc186664117 \h </w:instrText>
      </w:r>
      <w:r>
        <w:rPr>
          <w:noProof/>
        </w:rPr>
      </w:r>
      <w:r>
        <w:rPr>
          <w:noProof/>
        </w:rPr>
        <w:fldChar w:fldCharType="separate"/>
      </w:r>
      <w:r>
        <w:rPr>
          <w:noProof/>
        </w:rPr>
        <w:t>369</w:t>
      </w:r>
      <w:r>
        <w:rPr>
          <w:noProof/>
        </w:rPr>
        <w:fldChar w:fldCharType="end"/>
      </w:r>
    </w:p>
    <w:p w14:paraId="7C2EAF39" w14:textId="59B5E42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_Toc186664118 \h </w:instrText>
      </w:r>
      <w:r>
        <w:rPr>
          <w:noProof/>
        </w:rPr>
      </w:r>
      <w:r>
        <w:rPr>
          <w:noProof/>
        </w:rPr>
        <w:fldChar w:fldCharType="separate"/>
      </w:r>
      <w:r>
        <w:rPr>
          <w:noProof/>
        </w:rPr>
        <w:t>370</w:t>
      </w:r>
      <w:r>
        <w:rPr>
          <w:noProof/>
        </w:rPr>
        <w:fldChar w:fldCharType="end"/>
      </w:r>
    </w:p>
    <w:p w14:paraId="2605130C" w14:textId="7EFDF91D"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_Toc186664119 \h </w:instrText>
      </w:r>
      <w:r>
        <w:rPr>
          <w:noProof/>
        </w:rPr>
      </w:r>
      <w:r>
        <w:rPr>
          <w:noProof/>
        </w:rPr>
        <w:fldChar w:fldCharType="separate"/>
      </w:r>
      <w:r>
        <w:rPr>
          <w:noProof/>
        </w:rPr>
        <w:t>371</w:t>
      </w:r>
      <w:r>
        <w:rPr>
          <w:noProof/>
        </w:rPr>
        <w:fldChar w:fldCharType="end"/>
      </w:r>
    </w:p>
    <w:p w14:paraId="2BB87838" w14:textId="772211C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F543D0">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_Toc186664120 \h </w:instrText>
      </w:r>
      <w:r>
        <w:rPr>
          <w:noProof/>
        </w:rPr>
      </w:r>
      <w:r>
        <w:rPr>
          <w:noProof/>
        </w:rPr>
        <w:fldChar w:fldCharType="separate"/>
      </w:r>
      <w:r>
        <w:rPr>
          <w:noProof/>
        </w:rPr>
        <w:t>372</w:t>
      </w:r>
      <w:r>
        <w:rPr>
          <w:noProof/>
        </w:rPr>
        <w:fldChar w:fldCharType="end"/>
      </w:r>
    </w:p>
    <w:p w14:paraId="5EE8D369" w14:textId="74E632B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_Toc186664121 \h </w:instrText>
      </w:r>
      <w:r>
        <w:rPr>
          <w:noProof/>
        </w:rPr>
      </w:r>
      <w:r>
        <w:rPr>
          <w:noProof/>
        </w:rPr>
        <w:fldChar w:fldCharType="separate"/>
      </w:r>
      <w:r>
        <w:rPr>
          <w:noProof/>
        </w:rPr>
        <w:t>373</w:t>
      </w:r>
      <w:r>
        <w:rPr>
          <w:noProof/>
        </w:rPr>
        <w:fldChar w:fldCharType="end"/>
      </w:r>
    </w:p>
    <w:p w14:paraId="25033F88" w14:textId="06916D9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_Toc186664122 \h </w:instrText>
      </w:r>
      <w:r>
        <w:rPr>
          <w:noProof/>
        </w:rPr>
      </w:r>
      <w:r>
        <w:rPr>
          <w:noProof/>
        </w:rPr>
        <w:fldChar w:fldCharType="separate"/>
      </w:r>
      <w:r>
        <w:rPr>
          <w:noProof/>
        </w:rPr>
        <w:t>374</w:t>
      </w:r>
      <w:r>
        <w:rPr>
          <w:noProof/>
        </w:rPr>
        <w:fldChar w:fldCharType="end"/>
      </w:r>
    </w:p>
    <w:p w14:paraId="08A91CD3" w14:textId="4ACE38A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_Toc186664123 \h </w:instrText>
      </w:r>
      <w:r>
        <w:rPr>
          <w:noProof/>
        </w:rPr>
      </w:r>
      <w:r>
        <w:rPr>
          <w:noProof/>
        </w:rPr>
        <w:fldChar w:fldCharType="separate"/>
      </w:r>
      <w:r>
        <w:rPr>
          <w:noProof/>
        </w:rPr>
        <w:t>375</w:t>
      </w:r>
      <w:r>
        <w:rPr>
          <w:noProof/>
        </w:rPr>
        <w:fldChar w:fldCharType="end"/>
      </w:r>
    </w:p>
    <w:p w14:paraId="5AC38B04" w14:textId="451E013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_Toc186664124 \h </w:instrText>
      </w:r>
      <w:r>
        <w:rPr>
          <w:noProof/>
        </w:rPr>
      </w:r>
      <w:r>
        <w:rPr>
          <w:noProof/>
        </w:rPr>
        <w:fldChar w:fldCharType="separate"/>
      </w:r>
      <w:r>
        <w:rPr>
          <w:noProof/>
        </w:rPr>
        <w:t>376</w:t>
      </w:r>
      <w:r>
        <w:rPr>
          <w:noProof/>
        </w:rPr>
        <w:fldChar w:fldCharType="end"/>
      </w:r>
    </w:p>
    <w:p w14:paraId="1AB8F36B" w14:textId="1E0FB475"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_Toc186664125 \h </w:instrText>
      </w:r>
      <w:r>
        <w:rPr>
          <w:noProof/>
        </w:rPr>
      </w:r>
      <w:r>
        <w:rPr>
          <w:noProof/>
        </w:rPr>
        <w:fldChar w:fldCharType="separate"/>
      </w:r>
      <w:r>
        <w:rPr>
          <w:noProof/>
        </w:rPr>
        <w:t>378</w:t>
      </w:r>
      <w:r>
        <w:rPr>
          <w:noProof/>
        </w:rPr>
        <w:fldChar w:fldCharType="end"/>
      </w:r>
    </w:p>
    <w:p w14:paraId="445F16FA" w14:textId="703AE103"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fldLock="1"/>
      </w:r>
      <w:r>
        <w:rPr>
          <w:noProof/>
        </w:rPr>
        <w:instrText xml:space="preserve"> PAGEREF _Toc186664126 \h </w:instrText>
      </w:r>
      <w:r>
        <w:rPr>
          <w:noProof/>
        </w:rPr>
      </w:r>
      <w:r>
        <w:rPr>
          <w:noProof/>
        </w:rPr>
        <w:fldChar w:fldCharType="separate"/>
      </w:r>
      <w:r>
        <w:rPr>
          <w:noProof/>
        </w:rPr>
        <w:t>379</w:t>
      </w:r>
      <w:r>
        <w:rPr>
          <w:noProof/>
        </w:rPr>
        <w:fldChar w:fldCharType="end"/>
      </w:r>
    </w:p>
    <w:p w14:paraId="0F015D20" w14:textId="52D2C9EC"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_Toc186664127 \h </w:instrText>
      </w:r>
      <w:r>
        <w:rPr>
          <w:noProof/>
        </w:rPr>
      </w:r>
      <w:r>
        <w:rPr>
          <w:noProof/>
        </w:rPr>
        <w:fldChar w:fldCharType="separate"/>
      </w:r>
      <w:r>
        <w:rPr>
          <w:noProof/>
        </w:rPr>
        <w:t>379</w:t>
      </w:r>
      <w:r>
        <w:rPr>
          <w:noProof/>
        </w:rPr>
        <w:fldChar w:fldCharType="end"/>
      </w:r>
    </w:p>
    <w:p w14:paraId="425E421B" w14:textId="59F4877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fldLock="1"/>
      </w:r>
      <w:r>
        <w:rPr>
          <w:noProof/>
        </w:rPr>
        <w:instrText xml:space="preserve"> PAGEREF _Toc186664128 \h </w:instrText>
      </w:r>
      <w:r>
        <w:rPr>
          <w:noProof/>
        </w:rPr>
      </w:r>
      <w:r>
        <w:rPr>
          <w:noProof/>
        </w:rPr>
        <w:fldChar w:fldCharType="separate"/>
      </w:r>
      <w:r>
        <w:rPr>
          <w:noProof/>
        </w:rPr>
        <w:t>379</w:t>
      </w:r>
      <w:r>
        <w:rPr>
          <w:noProof/>
        </w:rPr>
        <w:fldChar w:fldCharType="end"/>
      </w:r>
    </w:p>
    <w:p w14:paraId="351AE977" w14:textId="3E7A858D"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_Toc186664129 \h </w:instrText>
      </w:r>
      <w:r>
        <w:rPr>
          <w:noProof/>
        </w:rPr>
      </w:r>
      <w:r>
        <w:rPr>
          <w:noProof/>
        </w:rPr>
        <w:fldChar w:fldCharType="separate"/>
      </w:r>
      <w:r>
        <w:rPr>
          <w:noProof/>
        </w:rPr>
        <w:t>379</w:t>
      </w:r>
      <w:r>
        <w:rPr>
          <w:noProof/>
        </w:rPr>
        <w:fldChar w:fldCharType="end"/>
      </w:r>
    </w:p>
    <w:p w14:paraId="647B4408" w14:textId="23B0319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fldLock="1"/>
      </w:r>
      <w:r>
        <w:rPr>
          <w:noProof/>
        </w:rPr>
        <w:instrText xml:space="preserve"> PAGEREF _Toc186664130 \h </w:instrText>
      </w:r>
      <w:r>
        <w:rPr>
          <w:noProof/>
        </w:rPr>
      </w:r>
      <w:r>
        <w:rPr>
          <w:noProof/>
        </w:rPr>
        <w:fldChar w:fldCharType="separate"/>
      </w:r>
      <w:r>
        <w:rPr>
          <w:noProof/>
        </w:rPr>
        <w:t>381</w:t>
      </w:r>
      <w:r>
        <w:rPr>
          <w:noProof/>
        </w:rPr>
        <w:fldChar w:fldCharType="end"/>
      </w:r>
    </w:p>
    <w:p w14:paraId="67EDE3E2" w14:textId="6230ECC1"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fldLock="1"/>
      </w:r>
      <w:r>
        <w:rPr>
          <w:noProof/>
        </w:rPr>
        <w:instrText xml:space="preserve"> PAGEREF _Toc186664131 \h </w:instrText>
      </w:r>
      <w:r>
        <w:rPr>
          <w:noProof/>
        </w:rPr>
      </w:r>
      <w:r>
        <w:rPr>
          <w:noProof/>
        </w:rPr>
        <w:fldChar w:fldCharType="separate"/>
      </w:r>
      <w:r>
        <w:rPr>
          <w:noProof/>
        </w:rPr>
        <w:t>383</w:t>
      </w:r>
      <w:r>
        <w:rPr>
          <w:noProof/>
        </w:rPr>
        <w:fldChar w:fldCharType="end"/>
      </w:r>
    </w:p>
    <w:p w14:paraId="2C4C5468" w14:textId="7A073F5E"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fldLock="1"/>
      </w:r>
      <w:r>
        <w:rPr>
          <w:noProof/>
        </w:rPr>
        <w:instrText xml:space="preserve"> PAGEREF _Toc186664132 \h </w:instrText>
      </w:r>
      <w:r>
        <w:rPr>
          <w:noProof/>
        </w:rPr>
      </w:r>
      <w:r>
        <w:rPr>
          <w:noProof/>
        </w:rPr>
        <w:fldChar w:fldCharType="separate"/>
      </w:r>
      <w:r>
        <w:rPr>
          <w:noProof/>
        </w:rPr>
        <w:t>384</w:t>
      </w:r>
      <w:r>
        <w:rPr>
          <w:noProof/>
        </w:rPr>
        <w:fldChar w:fldCharType="end"/>
      </w:r>
    </w:p>
    <w:p w14:paraId="074EE490" w14:textId="2046C774"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_Toc186664133 \h </w:instrText>
      </w:r>
      <w:r>
        <w:rPr>
          <w:noProof/>
        </w:rPr>
      </w:r>
      <w:r>
        <w:rPr>
          <w:noProof/>
        </w:rPr>
        <w:fldChar w:fldCharType="separate"/>
      </w:r>
      <w:r>
        <w:rPr>
          <w:noProof/>
        </w:rPr>
        <w:t>385</w:t>
      </w:r>
      <w:r>
        <w:rPr>
          <w:noProof/>
        </w:rPr>
        <w:fldChar w:fldCharType="end"/>
      </w:r>
    </w:p>
    <w:p w14:paraId="78A3266D" w14:textId="7D7118C9"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fldLock="1"/>
      </w:r>
      <w:r>
        <w:rPr>
          <w:noProof/>
        </w:rPr>
        <w:instrText xml:space="preserve"> PAGEREF _Toc186664134 \h </w:instrText>
      </w:r>
      <w:r>
        <w:rPr>
          <w:noProof/>
        </w:rPr>
      </w:r>
      <w:r>
        <w:rPr>
          <w:noProof/>
        </w:rPr>
        <w:fldChar w:fldCharType="separate"/>
      </w:r>
      <w:r>
        <w:rPr>
          <w:noProof/>
        </w:rPr>
        <w:t>386</w:t>
      </w:r>
      <w:r>
        <w:rPr>
          <w:noProof/>
        </w:rPr>
        <w:fldChar w:fldCharType="end"/>
      </w:r>
    </w:p>
    <w:p w14:paraId="260613B1" w14:textId="65B4406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_Toc186664135 \h </w:instrText>
      </w:r>
      <w:r>
        <w:rPr>
          <w:noProof/>
        </w:rPr>
      </w:r>
      <w:r>
        <w:rPr>
          <w:noProof/>
        </w:rPr>
        <w:fldChar w:fldCharType="separate"/>
      </w:r>
      <w:r>
        <w:rPr>
          <w:noProof/>
        </w:rPr>
        <w:t>386</w:t>
      </w:r>
      <w:r>
        <w:rPr>
          <w:noProof/>
        </w:rPr>
        <w:fldChar w:fldCharType="end"/>
      </w:r>
    </w:p>
    <w:p w14:paraId="522E3CF3" w14:textId="4E333CA1"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_Toc186664136 \h </w:instrText>
      </w:r>
      <w:r>
        <w:rPr>
          <w:noProof/>
        </w:rPr>
      </w:r>
      <w:r>
        <w:rPr>
          <w:noProof/>
        </w:rPr>
        <w:fldChar w:fldCharType="separate"/>
      </w:r>
      <w:r>
        <w:rPr>
          <w:noProof/>
        </w:rPr>
        <w:t>386</w:t>
      </w:r>
      <w:r>
        <w:rPr>
          <w:noProof/>
        </w:rPr>
        <w:fldChar w:fldCharType="end"/>
      </w:r>
    </w:p>
    <w:p w14:paraId="52E51356" w14:textId="6E95879D"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_Toc186664137 \h </w:instrText>
      </w:r>
      <w:r>
        <w:rPr>
          <w:noProof/>
        </w:rPr>
      </w:r>
      <w:r>
        <w:rPr>
          <w:noProof/>
        </w:rPr>
        <w:fldChar w:fldCharType="separate"/>
      </w:r>
      <w:r>
        <w:rPr>
          <w:noProof/>
        </w:rPr>
        <w:t>386</w:t>
      </w:r>
      <w:r>
        <w:rPr>
          <w:noProof/>
        </w:rPr>
        <w:fldChar w:fldCharType="end"/>
      </w:r>
    </w:p>
    <w:p w14:paraId="3923BB03" w14:textId="5B0E3E7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_Toc186664138 \h </w:instrText>
      </w:r>
      <w:r>
        <w:rPr>
          <w:noProof/>
        </w:rPr>
      </w:r>
      <w:r>
        <w:rPr>
          <w:noProof/>
        </w:rPr>
        <w:fldChar w:fldCharType="separate"/>
      </w:r>
      <w:r>
        <w:rPr>
          <w:noProof/>
        </w:rPr>
        <w:t>387</w:t>
      </w:r>
      <w:r>
        <w:rPr>
          <w:noProof/>
        </w:rPr>
        <w:fldChar w:fldCharType="end"/>
      </w:r>
    </w:p>
    <w:p w14:paraId="2ACA23BB" w14:textId="44E8F6F0"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fldLock="1"/>
      </w:r>
      <w:r>
        <w:rPr>
          <w:noProof/>
        </w:rPr>
        <w:instrText xml:space="preserve"> PAGEREF _Toc186664139 \h </w:instrText>
      </w:r>
      <w:r>
        <w:rPr>
          <w:noProof/>
        </w:rPr>
      </w:r>
      <w:r>
        <w:rPr>
          <w:noProof/>
        </w:rPr>
        <w:fldChar w:fldCharType="separate"/>
      </w:r>
      <w:r>
        <w:rPr>
          <w:noProof/>
        </w:rPr>
        <w:t>396</w:t>
      </w:r>
      <w:r>
        <w:rPr>
          <w:noProof/>
        </w:rPr>
        <w:fldChar w:fldCharType="end"/>
      </w:r>
    </w:p>
    <w:p w14:paraId="27C974E8" w14:textId="0828EBEC"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_Toc186664140 \h </w:instrText>
      </w:r>
      <w:r>
        <w:rPr>
          <w:noProof/>
        </w:rPr>
      </w:r>
      <w:r>
        <w:rPr>
          <w:noProof/>
        </w:rPr>
        <w:fldChar w:fldCharType="separate"/>
      </w:r>
      <w:r>
        <w:rPr>
          <w:noProof/>
        </w:rPr>
        <w:t>396</w:t>
      </w:r>
      <w:r>
        <w:rPr>
          <w:noProof/>
        </w:rPr>
        <w:fldChar w:fldCharType="end"/>
      </w:r>
    </w:p>
    <w:p w14:paraId="7696B60E" w14:textId="6439C0A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fldLock="1"/>
      </w:r>
      <w:r>
        <w:rPr>
          <w:noProof/>
        </w:rPr>
        <w:instrText xml:space="preserve"> PAGEREF _Toc186664141 \h </w:instrText>
      </w:r>
      <w:r>
        <w:rPr>
          <w:noProof/>
        </w:rPr>
      </w:r>
      <w:r>
        <w:rPr>
          <w:noProof/>
        </w:rPr>
        <w:fldChar w:fldCharType="separate"/>
      </w:r>
      <w:r>
        <w:rPr>
          <w:noProof/>
        </w:rPr>
        <w:t>396</w:t>
      </w:r>
      <w:r>
        <w:rPr>
          <w:noProof/>
        </w:rPr>
        <w:fldChar w:fldCharType="end"/>
      </w:r>
    </w:p>
    <w:p w14:paraId="0ED325C2" w14:textId="689EF0D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fldLock="1"/>
      </w:r>
      <w:r>
        <w:rPr>
          <w:noProof/>
        </w:rPr>
        <w:instrText xml:space="preserve"> PAGEREF _Toc186664142 \h </w:instrText>
      </w:r>
      <w:r>
        <w:rPr>
          <w:noProof/>
        </w:rPr>
      </w:r>
      <w:r>
        <w:rPr>
          <w:noProof/>
        </w:rPr>
        <w:fldChar w:fldCharType="separate"/>
      </w:r>
      <w:r>
        <w:rPr>
          <w:noProof/>
        </w:rPr>
        <w:t>396</w:t>
      </w:r>
      <w:r>
        <w:rPr>
          <w:noProof/>
        </w:rPr>
        <w:fldChar w:fldCharType="end"/>
      </w:r>
    </w:p>
    <w:p w14:paraId="555C41E4" w14:textId="1A612C8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fldLock="1"/>
      </w:r>
      <w:r>
        <w:rPr>
          <w:noProof/>
        </w:rPr>
        <w:instrText xml:space="preserve"> PAGEREF _Toc186664143 \h </w:instrText>
      </w:r>
      <w:r>
        <w:rPr>
          <w:noProof/>
        </w:rPr>
      </w:r>
      <w:r>
        <w:rPr>
          <w:noProof/>
        </w:rPr>
        <w:fldChar w:fldCharType="separate"/>
      </w:r>
      <w:r>
        <w:rPr>
          <w:noProof/>
        </w:rPr>
        <w:t>396</w:t>
      </w:r>
      <w:r>
        <w:rPr>
          <w:noProof/>
        </w:rPr>
        <w:fldChar w:fldCharType="end"/>
      </w:r>
    </w:p>
    <w:p w14:paraId="4F58AD6E" w14:textId="00556BB7"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fldLock="1"/>
      </w:r>
      <w:r>
        <w:rPr>
          <w:noProof/>
        </w:rPr>
        <w:instrText xml:space="preserve"> PAGEREF _Toc186664144 \h </w:instrText>
      </w:r>
      <w:r>
        <w:rPr>
          <w:noProof/>
        </w:rPr>
      </w:r>
      <w:r>
        <w:rPr>
          <w:noProof/>
        </w:rPr>
        <w:fldChar w:fldCharType="separate"/>
      </w:r>
      <w:r>
        <w:rPr>
          <w:noProof/>
        </w:rPr>
        <w:t>396</w:t>
      </w:r>
      <w:r>
        <w:rPr>
          <w:noProof/>
        </w:rPr>
        <w:fldChar w:fldCharType="end"/>
      </w:r>
    </w:p>
    <w:p w14:paraId="18023A7E" w14:textId="20263E7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_Toc186664145 \h </w:instrText>
      </w:r>
      <w:r>
        <w:rPr>
          <w:noProof/>
        </w:rPr>
      </w:r>
      <w:r>
        <w:rPr>
          <w:noProof/>
        </w:rPr>
        <w:fldChar w:fldCharType="separate"/>
      </w:r>
      <w:r>
        <w:rPr>
          <w:noProof/>
        </w:rPr>
        <w:t>397</w:t>
      </w:r>
      <w:r>
        <w:rPr>
          <w:noProof/>
        </w:rPr>
        <w:fldChar w:fldCharType="end"/>
      </w:r>
    </w:p>
    <w:p w14:paraId="288AABF9" w14:textId="4CE67700"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fldLock="1"/>
      </w:r>
      <w:r>
        <w:rPr>
          <w:noProof/>
        </w:rPr>
        <w:instrText xml:space="preserve"> PAGEREF _Toc186664146 \h </w:instrText>
      </w:r>
      <w:r>
        <w:rPr>
          <w:noProof/>
        </w:rPr>
      </w:r>
      <w:r>
        <w:rPr>
          <w:noProof/>
        </w:rPr>
        <w:fldChar w:fldCharType="separate"/>
      </w:r>
      <w:r>
        <w:rPr>
          <w:noProof/>
        </w:rPr>
        <w:t>397</w:t>
      </w:r>
      <w:r>
        <w:rPr>
          <w:noProof/>
        </w:rPr>
        <w:fldChar w:fldCharType="end"/>
      </w:r>
    </w:p>
    <w:p w14:paraId="6AF42BC6" w14:textId="2B11A11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fldLock="1"/>
      </w:r>
      <w:r>
        <w:rPr>
          <w:noProof/>
        </w:rPr>
        <w:instrText xml:space="preserve"> PAGEREF _Toc186664147 \h </w:instrText>
      </w:r>
      <w:r>
        <w:rPr>
          <w:noProof/>
        </w:rPr>
      </w:r>
      <w:r>
        <w:rPr>
          <w:noProof/>
        </w:rPr>
        <w:fldChar w:fldCharType="separate"/>
      </w:r>
      <w:r>
        <w:rPr>
          <w:noProof/>
        </w:rPr>
        <w:t>397</w:t>
      </w:r>
      <w:r>
        <w:rPr>
          <w:noProof/>
        </w:rPr>
        <w:fldChar w:fldCharType="end"/>
      </w:r>
    </w:p>
    <w:p w14:paraId="34402D3D" w14:textId="6831605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fldLock="1"/>
      </w:r>
      <w:r>
        <w:rPr>
          <w:noProof/>
        </w:rPr>
        <w:instrText xml:space="preserve"> PAGEREF _Toc186664148 \h </w:instrText>
      </w:r>
      <w:r>
        <w:rPr>
          <w:noProof/>
        </w:rPr>
      </w:r>
      <w:r>
        <w:rPr>
          <w:noProof/>
        </w:rPr>
        <w:fldChar w:fldCharType="separate"/>
      </w:r>
      <w:r>
        <w:rPr>
          <w:noProof/>
        </w:rPr>
        <w:t>398</w:t>
      </w:r>
      <w:r>
        <w:rPr>
          <w:noProof/>
        </w:rPr>
        <w:fldChar w:fldCharType="end"/>
      </w:r>
    </w:p>
    <w:p w14:paraId="1D143CA0" w14:textId="738A4576"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fldLock="1"/>
      </w:r>
      <w:r>
        <w:rPr>
          <w:noProof/>
        </w:rPr>
        <w:instrText xml:space="preserve"> PAGEREF _Toc186664149 \h </w:instrText>
      </w:r>
      <w:r>
        <w:rPr>
          <w:noProof/>
        </w:rPr>
      </w:r>
      <w:r>
        <w:rPr>
          <w:noProof/>
        </w:rPr>
        <w:fldChar w:fldCharType="separate"/>
      </w:r>
      <w:r>
        <w:rPr>
          <w:noProof/>
        </w:rPr>
        <w:t>398</w:t>
      </w:r>
      <w:r>
        <w:rPr>
          <w:noProof/>
        </w:rPr>
        <w:fldChar w:fldCharType="end"/>
      </w:r>
    </w:p>
    <w:p w14:paraId="2C669A32" w14:textId="6D8BA27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fldLock="1"/>
      </w:r>
      <w:r>
        <w:rPr>
          <w:noProof/>
        </w:rPr>
        <w:instrText xml:space="preserve"> PAGEREF _Toc186664150 \h </w:instrText>
      </w:r>
      <w:r>
        <w:rPr>
          <w:noProof/>
        </w:rPr>
      </w:r>
      <w:r>
        <w:rPr>
          <w:noProof/>
        </w:rPr>
        <w:fldChar w:fldCharType="separate"/>
      </w:r>
      <w:r>
        <w:rPr>
          <w:noProof/>
        </w:rPr>
        <w:t>399</w:t>
      </w:r>
      <w:r>
        <w:rPr>
          <w:noProof/>
        </w:rPr>
        <w:fldChar w:fldCharType="end"/>
      </w:r>
    </w:p>
    <w:p w14:paraId="7736425B" w14:textId="39B7D595"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fldLock="1"/>
      </w:r>
      <w:r>
        <w:rPr>
          <w:noProof/>
        </w:rPr>
        <w:instrText xml:space="preserve"> PAGEREF _Toc186664151 \h </w:instrText>
      </w:r>
      <w:r>
        <w:rPr>
          <w:noProof/>
        </w:rPr>
      </w:r>
      <w:r>
        <w:rPr>
          <w:noProof/>
        </w:rPr>
        <w:fldChar w:fldCharType="separate"/>
      </w:r>
      <w:r>
        <w:rPr>
          <w:noProof/>
        </w:rPr>
        <w:t>399</w:t>
      </w:r>
      <w:r>
        <w:rPr>
          <w:noProof/>
        </w:rPr>
        <w:fldChar w:fldCharType="end"/>
      </w:r>
    </w:p>
    <w:p w14:paraId="779CA739" w14:textId="1BCD26D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fldLock="1"/>
      </w:r>
      <w:r>
        <w:rPr>
          <w:noProof/>
        </w:rPr>
        <w:instrText xml:space="preserve"> PAGEREF _Toc186664152 \h </w:instrText>
      </w:r>
      <w:r>
        <w:rPr>
          <w:noProof/>
        </w:rPr>
      </w:r>
      <w:r>
        <w:rPr>
          <w:noProof/>
        </w:rPr>
        <w:fldChar w:fldCharType="separate"/>
      </w:r>
      <w:r>
        <w:rPr>
          <w:noProof/>
        </w:rPr>
        <w:t>399</w:t>
      </w:r>
      <w:r>
        <w:rPr>
          <w:noProof/>
        </w:rPr>
        <w:fldChar w:fldCharType="end"/>
      </w:r>
    </w:p>
    <w:p w14:paraId="4FC833D0" w14:textId="5BDB8249"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fldLock="1"/>
      </w:r>
      <w:r>
        <w:rPr>
          <w:noProof/>
        </w:rPr>
        <w:instrText xml:space="preserve"> PAGEREF _Toc186664153 \h </w:instrText>
      </w:r>
      <w:r>
        <w:rPr>
          <w:noProof/>
        </w:rPr>
      </w:r>
      <w:r>
        <w:rPr>
          <w:noProof/>
        </w:rPr>
        <w:fldChar w:fldCharType="separate"/>
      </w:r>
      <w:r>
        <w:rPr>
          <w:noProof/>
        </w:rPr>
        <w:t>401</w:t>
      </w:r>
      <w:r>
        <w:rPr>
          <w:noProof/>
        </w:rPr>
        <w:fldChar w:fldCharType="end"/>
      </w:r>
    </w:p>
    <w:p w14:paraId="4E788103" w14:textId="7F160BD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_Toc186664154 \h </w:instrText>
      </w:r>
      <w:r>
        <w:rPr>
          <w:noProof/>
        </w:rPr>
      </w:r>
      <w:r>
        <w:rPr>
          <w:noProof/>
        </w:rPr>
        <w:fldChar w:fldCharType="separate"/>
      </w:r>
      <w:r>
        <w:rPr>
          <w:noProof/>
        </w:rPr>
        <w:t>401</w:t>
      </w:r>
      <w:r>
        <w:rPr>
          <w:noProof/>
        </w:rPr>
        <w:fldChar w:fldCharType="end"/>
      </w:r>
    </w:p>
    <w:p w14:paraId="7FFA30BE" w14:textId="5BA61E81"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fldLock="1"/>
      </w:r>
      <w:r>
        <w:rPr>
          <w:noProof/>
        </w:rPr>
        <w:instrText xml:space="preserve"> PAGEREF _Toc186664155 \h </w:instrText>
      </w:r>
      <w:r>
        <w:rPr>
          <w:noProof/>
        </w:rPr>
      </w:r>
      <w:r>
        <w:rPr>
          <w:noProof/>
        </w:rPr>
        <w:fldChar w:fldCharType="separate"/>
      </w:r>
      <w:r>
        <w:rPr>
          <w:noProof/>
        </w:rPr>
        <w:t>401</w:t>
      </w:r>
      <w:r>
        <w:rPr>
          <w:noProof/>
        </w:rPr>
        <w:fldChar w:fldCharType="end"/>
      </w:r>
    </w:p>
    <w:p w14:paraId="3C2CF55D" w14:textId="6DF86DEA"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fldLock="1"/>
      </w:r>
      <w:r>
        <w:rPr>
          <w:noProof/>
        </w:rPr>
        <w:instrText xml:space="preserve"> PAGEREF _Toc186664156 \h </w:instrText>
      </w:r>
      <w:r>
        <w:rPr>
          <w:noProof/>
        </w:rPr>
      </w:r>
      <w:r>
        <w:rPr>
          <w:noProof/>
        </w:rPr>
        <w:fldChar w:fldCharType="separate"/>
      </w:r>
      <w:r>
        <w:rPr>
          <w:noProof/>
        </w:rPr>
        <w:t>401</w:t>
      </w:r>
      <w:r>
        <w:rPr>
          <w:noProof/>
        </w:rPr>
        <w:fldChar w:fldCharType="end"/>
      </w:r>
    </w:p>
    <w:p w14:paraId="23CDD2DE" w14:textId="4A5357F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fldLock="1"/>
      </w:r>
      <w:r>
        <w:rPr>
          <w:noProof/>
        </w:rPr>
        <w:instrText xml:space="preserve"> PAGEREF _Toc186664157 \h </w:instrText>
      </w:r>
      <w:r>
        <w:rPr>
          <w:noProof/>
        </w:rPr>
      </w:r>
      <w:r>
        <w:rPr>
          <w:noProof/>
        </w:rPr>
        <w:fldChar w:fldCharType="separate"/>
      </w:r>
      <w:r>
        <w:rPr>
          <w:noProof/>
        </w:rPr>
        <w:t>402</w:t>
      </w:r>
      <w:r>
        <w:rPr>
          <w:noProof/>
        </w:rPr>
        <w:fldChar w:fldCharType="end"/>
      </w:r>
    </w:p>
    <w:p w14:paraId="2A1F5F93" w14:textId="430DB06B"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fldLock="1"/>
      </w:r>
      <w:r>
        <w:rPr>
          <w:noProof/>
        </w:rPr>
        <w:instrText xml:space="preserve"> PAGEREF _Toc186664158 \h </w:instrText>
      </w:r>
      <w:r>
        <w:rPr>
          <w:noProof/>
        </w:rPr>
      </w:r>
      <w:r>
        <w:rPr>
          <w:noProof/>
        </w:rPr>
        <w:fldChar w:fldCharType="separate"/>
      </w:r>
      <w:r>
        <w:rPr>
          <w:noProof/>
        </w:rPr>
        <w:t>403</w:t>
      </w:r>
      <w:r>
        <w:rPr>
          <w:noProof/>
        </w:rPr>
        <w:fldChar w:fldCharType="end"/>
      </w:r>
    </w:p>
    <w:p w14:paraId="10A2447A" w14:textId="72149026"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fldLock="1"/>
      </w:r>
      <w:r>
        <w:rPr>
          <w:noProof/>
        </w:rPr>
        <w:instrText xml:space="preserve"> PAGEREF _Toc186664159 \h </w:instrText>
      </w:r>
      <w:r>
        <w:rPr>
          <w:noProof/>
        </w:rPr>
      </w:r>
      <w:r>
        <w:rPr>
          <w:noProof/>
        </w:rPr>
        <w:fldChar w:fldCharType="separate"/>
      </w:r>
      <w:r>
        <w:rPr>
          <w:noProof/>
        </w:rPr>
        <w:t>403</w:t>
      </w:r>
      <w:r>
        <w:rPr>
          <w:noProof/>
        </w:rPr>
        <w:fldChar w:fldCharType="end"/>
      </w:r>
    </w:p>
    <w:p w14:paraId="3C29A708" w14:textId="0FCD6AB7"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fldLock="1"/>
      </w:r>
      <w:r>
        <w:rPr>
          <w:noProof/>
        </w:rPr>
        <w:instrText xml:space="preserve"> PAGEREF _Toc186664160 \h </w:instrText>
      </w:r>
      <w:r>
        <w:rPr>
          <w:noProof/>
        </w:rPr>
      </w:r>
      <w:r>
        <w:rPr>
          <w:noProof/>
        </w:rPr>
        <w:fldChar w:fldCharType="separate"/>
      </w:r>
      <w:r>
        <w:rPr>
          <w:noProof/>
        </w:rPr>
        <w:t>404</w:t>
      </w:r>
      <w:r>
        <w:rPr>
          <w:noProof/>
        </w:rPr>
        <w:fldChar w:fldCharType="end"/>
      </w:r>
    </w:p>
    <w:p w14:paraId="24F9A5EA" w14:textId="7C4F8B87"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fldLock="1"/>
      </w:r>
      <w:r>
        <w:rPr>
          <w:noProof/>
        </w:rPr>
        <w:instrText xml:space="preserve"> PAGEREF _Toc186664161 \h </w:instrText>
      </w:r>
      <w:r>
        <w:rPr>
          <w:noProof/>
        </w:rPr>
      </w:r>
      <w:r>
        <w:rPr>
          <w:noProof/>
        </w:rPr>
        <w:fldChar w:fldCharType="separate"/>
      </w:r>
      <w:r>
        <w:rPr>
          <w:noProof/>
        </w:rPr>
        <w:t>404</w:t>
      </w:r>
      <w:r>
        <w:rPr>
          <w:noProof/>
        </w:rPr>
        <w:fldChar w:fldCharType="end"/>
      </w:r>
    </w:p>
    <w:p w14:paraId="185ECAD7" w14:textId="6D8C5B6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fldLock="1"/>
      </w:r>
      <w:r>
        <w:rPr>
          <w:noProof/>
        </w:rPr>
        <w:instrText xml:space="preserve"> PAGEREF _Toc186664162 \h </w:instrText>
      </w:r>
      <w:r>
        <w:rPr>
          <w:noProof/>
        </w:rPr>
      </w:r>
      <w:r>
        <w:rPr>
          <w:noProof/>
        </w:rPr>
        <w:fldChar w:fldCharType="separate"/>
      </w:r>
      <w:r>
        <w:rPr>
          <w:noProof/>
        </w:rPr>
        <w:t>405</w:t>
      </w:r>
      <w:r>
        <w:rPr>
          <w:noProof/>
        </w:rPr>
        <w:fldChar w:fldCharType="end"/>
      </w:r>
    </w:p>
    <w:p w14:paraId="079862DD" w14:textId="63B50B4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fldLock="1"/>
      </w:r>
      <w:r>
        <w:rPr>
          <w:noProof/>
        </w:rPr>
        <w:instrText xml:space="preserve"> PAGEREF _Toc186664163 \h </w:instrText>
      </w:r>
      <w:r>
        <w:rPr>
          <w:noProof/>
        </w:rPr>
      </w:r>
      <w:r>
        <w:rPr>
          <w:noProof/>
        </w:rPr>
        <w:fldChar w:fldCharType="separate"/>
      </w:r>
      <w:r>
        <w:rPr>
          <w:noProof/>
        </w:rPr>
        <w:t>406</w:t>
      </w:r>
      <w:r>
        <w:rPr>
          <w:noProof/>
        </w:rPr>
        <w:fldChar w:fldCharType="end"/>
      </w:r>
    </w:p>
    <w:p w14:paraId="7C157A12" w14:textId="264C6FCC"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fldLock="1"/>
      </w:r>
      <w:r>
        <w:rPr>
          <w:noProof/>
        </w:rPr>
        <w:instrText xml:space="preserve"> PAGEREF _Toc186664164 \h </w:instrText>
      </w:r>
      <w:r>
        <w:rPr>
          <w:noProof/>
        </w:rPr>
      </w:r>
      <w:r>
        <w:rPr>
          <w:noProof/>
        </w:rPr>
        <w:fldChar w:fldCharType="separate"/>
      </w:r>
      <w:r>
        <w:rPr>
          <w:noProof/>
        </w:rPr>
        <w:t>406</w:t>
      </w:r>
      <w:r>
        <w:rPr>
          <w:noProof/>
        </w:rPr>
        <w:fldChar w:fldCharType="end"/>
      </w:r>
    </w:p>
    <w:p w14:paraId="5EF8F0CF" w14:textId="2374D887"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F543D0">
        <w:rPr>
          <w:rFonts w:eastAsia="Malgun Gothic"/>
          <w:noProof/>
        </w:rPr>
        <w:t>imageseq</w:t>
      </w:r>
      <w:r>
        <w:rPr>
          <w:noProof/>
        </w:rPr>
        <w:tab/>
      </w:r>
      <w:r>
        <w:rPr>
          <w:noProof/>
        </w:rPr>
        <w:fldChar w:fldCharType="begin" w:fldLock="1"/>
      </w:r>
      <w:r>
        <w:rPr>
          <w:noProof/>
        </w:rPr>
        <w:instrText xml:space="preserve"> PAGEREF _Toc186664165 \h </w:instrText>
      </w:r>
      <w:r>
        <w:rPr>
          <w:noProof/>
        </w:rPr>
      </w:r>
      <w:r>
        <w:rPr>
          <w:noProof/>
        </w:rPr>
        <w:fldChar w:fldCharType="separate"/>
      </w:r>
      <w:r>
        <w:rPr>
          <w:noProof/>
        </w:rPr>
        <w:t>407</w:t>
      </w:r>
      <w:r>
        <w:rPr>
          <w:noProof/>
        </w:rPr>
        <w:fldChar w:fldCharType="end"/>
      </w:r>
    </w:p>
    <w:p w14:paraId="0F3B212D" w14:textId="2DDBBE90"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F543D0">
        <w:rPr>
          <w:rFonts w:eastAsia="Malgun Gothic"/>
          <w:noProof/>
        </w:rPr>
        <w:t>3gpp_360video</w:t>
      </w:r>
      <w:r>
        <w:rPr>
          <w:noProof/>
        </w:rPr>
        <w:tab/>
      </w:r>
      <w:r>
        <w:rPr>
          <w:noProof/>
        </w:rPr>
        <w:fldChar w:fldCharType="begin" w:fldLock="1"/>
      </w:r>
      <w:r>
        <w:rPr>
          <w:noProof/>
        </w:rPr>
        <w:instrText xml:space="preserve"> PAGEREF _Toc186664166 \h </w:instrText>
      </w:r>
      <w:r>
        <w:rPr>
          <w:noProof/>
        </w:rPr>
      </w:r>
      <w:r>
        <w:rPr>
          <w:noProof/>
        </w:rPr>
        <w:fldChar w:fldCharType="separate"/>
      </w:r>
      <w:r>
        <w:rPr>
          <w:noProof/>
        </w:rPr>
        <w:t>407</w:t>
      </w:r>
      <w:r>
        <w:rPr>
          <w:noProof/>
        </w:rPr>
        <w:fldChar w:fldCharType="end"/>
      </w:r>
    </w:p>
    <w:p w14:paraId="6A746501" w14:textId="17F8A0B0"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F543D0">
        <w:rPr>
          <w:rFonts w:eastAsia="Malgun Gothic"/>
          <w:noProof/>
        </w:rPr>
        <w:t>itt4rt_group</w:t>
      </w:r>
      <w:r>
        <w:rPr>
          <w:noProof/>
        </w:rPr>
        <w:tab/>
      </w:r>
      <w:r>
        <w:rPr>
          <w:noProof/>
        </w:rPr>
        <w:fldChar w:fldCharType="begin" w:fldLock="1"/>
      </w:r>
      <w:r>
        <w:rPr>
          <w:noProof/>
        </w:rPr>
        <w:instrText xml:space="preserve"> PAGEREF _Toc186664167 \h </w:instrText>
      </w:r>
      <w:r>
        <w:rPr>
          <w:noProof/>
        </w:rPr>
      </w:r>
      <w:r>
        <w:rPr>
          <w:noProof/>
        </w:rPr>
        <w:fldChar w:fldCharType="separate"/>
      </w:r>
      <w:r>
        <w:rPr>
          <w:noProof/>
        </w:rPr>
        <w:t>408</w:t>
      </w:r>
      <w:r>
        <w:rPr>
          <w:noProof/>
        </w:rPr>
        <w:fldChar w:fldCharType="end"/>
      </w:r>
    </w:p>
    <w:p w14:paraId="0E53D745" w14:textId="293F9F1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F543D0">
        <w:rPr>
          <w:rFonts w:eastAsia="Malgun Gothic"/>
          <w:noProof/>
        </w:rPr>
        <w:t>3gpp_overlay</w:t>
      </w:r>
      <w:r>
        <w:rPr>
          <w:noProof/>
        </w:rPr>
        <w:tab/>
      </w:r>
      <w:r>
        <w:rPr>
          <w:noProof/>
        </w:rPr>
        <w:fldChar w:fldCharType="begin" w:fldLock="1"/>
      </w:r>
      <w:r>
        <w:rPr>
          <w:noProof/>
        </w:rPr>
        <w:instrText xml:space="preserve"> PAGEREF _Toc186664168 \h </w:instrText>
      </w:r>
      <w:r>
        <w:rPr>
          <w:noProof/>
        </w:rPr>
      </w:r>
      <w:r>
        <w:rPr>
          <w:noProof/>
        </w:rPr>
        <w:fldChar w:fldCharType="separate"/>
      </w:r>
      <w:r>
        <w:rPr>
          <w:noProof/>
        </w:rPr>
        <w:t>409</w:t>
      </w:r>
      <w:r>
        <w:rPr>
          <w:noProof/>
        </w:rPr>
        <w:fldChar w:fldCharType="end"/>
      </w:r>
    </w:p>
    <w:p w14:paraId="417627DD" w14:textId="173099E0"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F543D0">
        <w:rPr>
          <w:rFonts w:eastAsia="Malgun Gothic"/>
          <w:noProof/>
        </w:rPr>
        <w:t>3gpp_360video_replacement</w:t>
      </w:r>
      <w:r>
        <w:rPr>
          <w:noProof/>
        </w:rPr>
        <w:tab/>
      </w:r>
      <w:r>
        <w:rPr>
          <w:noProof/>
        </w:rPr>
        <w:fldChar w:fldCharType="begin" w:fldLock="1"/>
      </w:r>
      <w:r>
        <w:rPr>
          <w:noProof/>
        </w:rPr>
        <w:instrText xml:space="preserve"> PAGEREF _Toc186664169 \h </w:instrText>
      </w:r>
      <w:r>
        <w:rPr>
          <w:noProof/>
        </w:rPr>
      </w:r>
      <w:r>
        <w:rPr>
          <w:noProof/>
        </w:rPr>
        <w:fldChar w:fldCharType="separate"/>
      </w:r>
      <w:r>
        <w:rPr>
          <w:noProof/>
        </w:rPr>
        <w:t>409</w:t>
      </w:r>
      <w:r>
        <w:rPr>
          <w:noProof/>
        </w:rPr>
        <w:fldChar w:fldCharType="end"/>
      </w:r>
    </w:p>
    <w:p w14:paraId="6CE43328" w14:textId="699D2DF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F543D0">
        <w:rPr>
          <w:rFonts w:eastAsia="Malgun Gothic"/>
          <w:noProof/>
        </w:rPr>
        <w:t>3gpp_fisheye</w:t>
      </w:r>
      <w:r>
        <w:rPr>
          <w:noProof/>
        </w:rPr>
        <w:tab/>
      </w:r>
      <w:r>
        <w:rPr>
          <w:noProof/>
        </w:rPr>
        <w:fldChar w:fldCharType="begin" w:fldLock="1"/>
      </w:r>
      <w:r>
        <w:rPr>
          <w:noProof/>
        </w:rPr>
        <w:instrText xml:space="preserve"> PAGEREF _Toc186664170 \h </w:instrText>
      </w:r>
      <w:r>
        <w:rPr>
          <w:noProof/>
        </w:rPr>
      </w:r>
      <w:r>
        <w:rPr>
          <w:noProof/>
        </w:rPr>
        <w:fldChar w:fldCharType="separate"/>
      </w:r>
      <w:r>
        <w:rPr>
          <w:noProof/>
        </w:rPr>
        <w:t>410</w:t>
      </w:r>
      <w:r>
        <w:rPr>
          <w:noProof/>
        </w:rPr>
        <w:fldChar w:fldCharType="end"/>
      </w:r>
    </w:p>
    <w:p w14:paraId="098B78A0" w14:textId="1D0A992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F543D0">
        <w:rPr>
          <w:rFonts w:eastAsia="Malgun Gothic"/>
          <w:noProof/>
        </w:rPr>
        <w:t>3gpp-camera-calibration</w:t>
      </w:r>
      <w:r>
        <w:rPr>
          <w:noProof/>
        </w:rPr>
        <w:tab/>
      </w:r>
      <w:r>
        <w:rPr>
          <w:noProof/>
        </w:rPr>
        <w:fldChar w:fldCharType="begin" w:fldLock="1"/>
      </w:r>
      <w:r>
        <w:rPr>
          <w:noProof/>
        </w:rPr>
        <w:instrText xml:space="preserve"> PAGEREF _Toc186664171 \h </w:instrText>
      </w:r>
      <w:r>
        <w:rPr>
          <w:noProof/>
        </w:rPr>
      </w:r>
      <w:r>
        <w:rPr>
          <w:noProof/>
        </w:rPr>
        <w:fldChar w:fldCharType="separate"/>
      </w:r>
      <w:r>
        <w:rPr>
          <w:noProof/>
        </w:rPr>
        <w:t>410</w:t>
      </w:r>
      <w:r>
        <w:rPr>
          <w:noProof/>
        </w:rPr>
        <w:fldChar w:fldCharType="end"/>
      </w:r>
    </w:p>
    <w:p w14:paraId="469F459A" w14:textId="3EDBC686"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F543D0">
        <w:rPr>
          <w:rFonts w:eastAsia="Malgun Gothic"/>
          <w:noProof/>
        </w:rPr>
        <w:t>stitch_group</w:t>
      </w:r>
      <w:r>
        <w:rPr>
          <w:noProof/>
        </w:rPr>
        <w:tab/>
      </w:r>
      <w:r>
        <w:rPr>
          <w:noProof/>
        </w:rPr>
        <w:fldChar w:fldCharType="begin" w:fldLock="1"/>
      </w:r>
      <w:r>
        <w:rPr>
          <w:noProof/>
        </w:rPr>
        <w:instrText xml:space="preserve"> PAGEREF _Toc186664172 \h </w:instrText>
      </w:r>
      <w:r>
        <w:rPr>
          <w:noProof/>
        </w:rPr>
      </w:r>
      <w:r>
        <w:rPr>
          <w:noProof/>
        </w:rPr>
        <w:fldChar w:fldCharType="separate"/>
      </w:r>
      <w:r>
        <w:rPr>
          <w:noProof/>
        </w:rPr>
        <w:t>411</w:t>
      </w:r>
      <w:r>
        <w:rPr>
          <w:noProof/>
        </w:rPr>
        <w:fldChar w:fldCharType="end"/>
      </w:r>
    </w:p>
    <w:p w14:paraId="673DF69D" w14:textId="4D129FF2"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F543D0">
        <w:rPr>
          <w:rFonts w:eastAsia="Malgun Gothic"/>
          <w:noProof/>
        </w:rPr>
        <w:t>no_other_overlays</w:t>
      </w:r>
      <w:r>
        <w:rPr>
          <w:noProof/>
        </w:rPr>
        <w:tab/>
      </w:r>
      <w:r>
        <w:rPr>
          <w:noProof/>
        </w:rPr>
        <w:fldChar w:fldCharType="begin" w:fldLock="1"/>
      </w:r>
      <w:r>
        <w:rPr>
          <w:noProof/>
        </w:rPr>
        <w:instrText xml:space="preserve"> PAGEREF _Toc186664173 \h </w:instrText>
      </w:r>
      <w:r>
        <w:rPr>
          <w:noProof/>
        </w:rPr>
      </w:r>
      <w:r>
        <w:rPr>
          <w:noProof/>
        </w:rPr>
        <w:fldChar w:fldCharType="separate"/>
      </w:r>
      <w:r>
        <w:rPr>
          <w:noProof/>
        </w:rPr>
        <w:t>411</w:t>
      </w:r>
      <w:r>
        <w:rPr>
          <w:noProof/>
        </w:rPr>
        <w:fldChar w:fldCharType="end"/>
      </w:r>
    </w:p>
    <w:p w14:paraId="4F2AE4CA" w14:textId="14E25090"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fldLock="1"/>
      </w:r>
      <w:r>
        <w:rPr>
          <w:noProof/>
        </w:rPr>
        <w:instrText xml:space="preserve"> PAGEREF _Toc186664174 \h </w:instrText>
      </w:r>
      <w:r>
        <w:rPr>
          <w:noProof/>
        </w:rPr>
      </w:r>
      <w:r>
        <w:rPr>
          <w:noProof/>
        </w:rPr>
        <w:fldChar w:fldCharType="separate"/>
      </w:r>
      <w:r>
        <w:rPr>
          <w:noProof/>
        </w:rPr>
        <w:t>412</w:t>
      </w:r>
      <w:r>
        <w:rPr>
          <w:noProof/>
        </w:rPr>
        <w:fldChar w:fldCharType="end"/>
      </w:r>
    </w:p>
    <w:p w14:paraId="3B97E79C" w14:textId="280543F9"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fldLock="1"/>
      </w:r>
      <w:r>
        <w:rPr>
          <w:noProof/>
        </w:rPr>
        <w:instrText xml:space="preserve"> PAGEREF _Toc186664175 \h </w:instrText>
      </w:r>
      <w:r>
        <w:rPr>
          <w:noProof/>
        </w:rPr>
      </w:r>
      <w:r>
        <w:rPr>
          <w:noProof/>
        </w:rPr>
        <w:fldChar w:fldCharType="separate"/>
      </w:r>
      <w:r>
        <w:rPr>
          <w:noProof/>
        </w:rPr>
        <w:t>414</w:t>
      </w:r>
      <w:r>
        <w:rPr>
          <w:noProof/>
        </w:rPr>
        <w:fldChar w:fldCharType="end"/>
      </w:r>
    </w:p>
    <w:p w14:paraId="4D9D176D" w14:textId="409E666D"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_Toc186664176 \h </w:instrText>
      </w:r>
      <w:r>
        <w:rPr>
          <w:noProof/>
        </w:rPr>
      </w:r>
      <w:r>
        <w:rPr>
          <w:noProof/>
        </w:rPr>
        <w:fldChar w:fldCharType="separate"/>
      </w:r>
      <w:r>
        <w:rPr>
          <w:noProof/>
        </w:rPr>
        <w:t>414</w:t>
      </w:r>
      <w:r>
        <w:rPr>
          <w:noProof/>
        </w:rPr>
        <w:fldChar w:fldCharType="end"/>
      </w:r>
    </w:p>
    <w:p w14:paraId="1E987C94" w14:textId="02ADABE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fldLock="1"/>
      </w:r>
      <w:r>
        <w:rPr>
          <w:noProof/>
        </w:rPr>
        <w:instrText xml:space="preserve"> PAGEREF _Toc186664177 \h </w:instrText>
      </w:r>
      <w:r>
        <w:rPr>
          <w:noProof/>
        </w:rPr>
      </w:r>
      <w:r>
        <w:rPr>
          <w:noProof/>
        </w:rPr>
        <w:fldChar w:fldCharType="separate"/>
      </w:r>
      <w:r>
        <w:rPr>
          <w:noProof/>
        </w:rPr>
        <w:t>414</w:t>
      </w:r>
      <w:r>
        <w:rPr>
          <w:noProof/>
        </w:rPr>
        <w:fldChar w:fldCharType="end"/>
      </w:r>
    </w:p>
    <w:p w14:paraId="5AEFF449" w14:textId="38B622D6"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fldLock="1"/>
      </w:r>
      <w:r>
        <w:rPr>
          <w:noProof/>
        </w:rPr>
        <w:instrText xml:space="preserve"> PAGEREF _Toc186664178 \h </w:instrText>
      </w:r>
      <w:r>
        <w:rPr>
          <w:noProof/>
        </w:rPr>
      </w:r>
      <w:r>
        <w:rPr>
          <w:noProof/>
        </w:rPr>
        <w:fldChar w:fldCharType="separate"/>
      </w:r>
      <w:r>
        <w:rPr>
          <w:noProof/>
        </w:rPr>
        <w:t>415</w:t>
      </w:r>
      <w:r>
        <w:rPr>
          <w:noProof/>
        </w:rPr>
        <w:fldChar w:fldCharType="end"/>
      </w:r>
    </w:p>
    <w:p w14:paraId="427B690A" w14:textId="1C7038E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_Toc186664179 \h </w:instrText>
      </w:r>
      <w:r>
        <w:rPr>
          <w:noProof/>
        </w:rPr>
      </w:r>
      <w:r>
        <w:rPr>
          <w:noProof/>
        </w:rPr>
        <w:fldChar w:fldCharType="separate"/>
      </w:r>
      <w:r>
        <w:rPr>
          <w:noProof/>
        </w:rPr>
        <w:t>415</w:t>
      </w:r>
      <w:r>
        <w:rPr>
          <w:noProof/>
        </w:rPr>
        <w:fldChar w:fldCharType="end"/>
      </w:r>
    </w:p>
    <w:p w14:paraId="13797A47" w14:textId="6B1080C5"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F543D0">
        <w:rPr>
          <w:rFonts w:cs="Arial"/>
          <w:noProof/>
        </w:rPr>
        <w:t>urn:3gpp:video-orientation</w:t>
      </w:r>
      <w:r>
        <w:rPr>
          <w:noProof/>
        </w:rPr>
        <w:tab/>
      </w:r>
      <w:r>
        <w:rPr>
          <w:noProof/>
        </w:rPr>
        <w:fldChar w:fldCharType="begin" w:fldLock="1"/>
      </w:r>
      <w:r>
        <w:rPr>
          <w:noProof/>
        </w:rPr>
        <w:instrText xml:space="preserve"> PAGEREF _Toc186664180 \h </w:instrText>
      </w:r>
      <w:r>
        <w:rPr>
          <w:noProof/>
        </w:rPr>
      </w:r>
      <w:r>
        <w:rPr>
          <w:noProof/>
        </w:rPr>
        <w:fldChar w:fldCharType="separate"/>
      </w:r>
      <w:r>
        <w:rPr>
          <w:noProof/>
        </w:rPr>
        <w:t>415</w:t>
      </w:r>
      <w:r>
        <w:rPr>
          <w:noProof/>
        </w:rPr>
        <w:fldChar w:fldCharType="end"/>
      </w:r>
    </w:p>
    <w:p w14:paraId="3654C0DF" w14:textId="615E0D2A"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F543D0">
        <w:rPr>
          <w:rFonts w:cs="Arial"/>
          <w:noProof/>
        </w:rPr>
        <w:t>urn:3gpp:video-orientation:6</w:t>
      </w:r>
      <w:r>
        <w:rPr>
          <w:noProof/>
        </w:rPr>
        <w:tab/>
      </w:r>
      <w:r>
        <w:rPr>
          <w:noProof/>
        </w:rPr>
        <w:fldChar w:fldCharType="begin" w:fldLock="1"/>
      </w:r>
      <w:r>
        <w:rPr>
          <w:noProof/>
        </w:rPr>
        <w:instrText xml:space="preserve"> PAGEREF _Toc186664181 \h </w:instrText>
      </w:r>
      <w:r>
        <w:rPr>
          <w:noProof/>
        </w:rPr>
      </w:r>
      <w:r>
        <w:rPr>
          <w:noProof/>
        </w:rPr>
        <w:fldChar w:fldCharType="separate"/>
      </w:r>
      <w:r>
        <w:rPr>
          <w:noProof/>
        </w:rPr>
        <w:t>415</w:t>
      </w:r>
      <w:r>
        <w:rPr>
          <w:noProof/>
        </w:rPr>
        <w:fldChar w:fldCharType="end"/>
      </w:r>
    </w:p>
    <w:p w14:paraId="6C780500" w14:textId="4AAEA50B"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F543D0">
        <w:rPr>
          <w:rFonts w:cs="Arial"/>
          <w:noProof/>
        </w:rPr>
        <w:t>urn:3gpp:roi-sent</w:t>
      </w:r>
      <w:r>
        <w:rPr>
          <w:noProof/>
        </w:rPr>
        <w:tab/>
      </w:r>
      <w:r>
        <w:rPr>
          <w:noProof/>
        </w:rPr>
        <w:fldChar w:fldCharType="begin" w:fldLock="1"/>
      </w:r>
      <w:r>
        <w:rPr>
          <w:noProof/>
        </w:rPr>
        <w:instrText xml:space="preserve"> PAGEREF _Toc186664182 \h </w:instrText>
      </w:r>
      <w:r>
        <w:rPr>
          <w:noProof/>
        </w:rPr>
      </w:r>
      <w:r>
        <w:rPr>
          <w:noProof/>
        </w:rPr>
        <w:fldChar w:fldCharType="separate"/>
      </w:r>
      <w:r>
        <w:rPr>
          <w:noProof/>
        </w:rPr>
        <w:t>415</w:t>
      </w:r>
      <w:r>
        <w:rPr>
          <w:noProof/>
        </w:rPr>
        <w:fldChar w:fldCharType="end"/>
      </w:r>
    </w:p>
    <w:p w14:paraId="5364B09C" w14:textId="0F01F0D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F543D0">
        <w:rPr>
          <w:rFonts w:cs="Arial"/>
          <w:noProof/>
        </w:rPr>
        <w:t>urn:3gpp:predefined-roi-sent</w:t>
      </w:r>
      <w:r>
        <w:rPr>
          <w:noProof/>
        </w:rPr>
        <w:tab/>
      </w:r>
      <w:r>
        <w:rPr>
          <w:noProof/>
        </w:rPr>
        <w:fldChar w:fldCharType="begin" w:fldLock="1"/>
      </w:r>
      <w:r>
        <w:rPr>
          <w:noProof/>
        </w:rPr>
        <w:instrText xml:space="preserve"> PAGEREF _Toc186664183 \h </w:instrText>
      </w:r>
      <w:r>
        <w:rPr>
          <w:noProof/>
        </w:rPr>
      </w:r>
      <w:r>
        <w:rPr>
          <w:noProof/>
        </w:rPr>
        <w:fldChar w:fldCharType="separate"/>
      </w:r>
      <w:r>
        <w:rPr>
          <w:noProof/>
        </w:rPr>
        <w:t>416</w:t>
      </w:r>
      <w:r>
        <w:rPr>
          <w:noProof/>
        </w:rPr>
        <w:fldChar w:fldCharType="end"/>
      </w:r>
    </w:p>
    <w:p w14:paraId="58D821D1" w14:textId="45F3FE5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fldLock="1"/>
      </w:r>
      <w:r>
        <w:rPr>
          <w:noProof/>
        </w:rPr>
        <w:instrText xml:space="preserve"> PAGEREF _Toc186664184 \h </w:instrText>
      </w:r>
      <w:r>
        <w:rPr>
          <w:noProof/>
        </w:rPr>
      </w:r>
      <w:r>
        <w:rPr>
          <w:noProof/>
        </w:rPr>
        <w:fldChar w:fldCharType="separate"/>
      </w:r>
      <w:r>
        <w:rPr>
          <w:noProof/>
        </w:rPr>
        <w:t>416</w:t>
      </w:r>
      <w:r>
        <w:rPr>
          <w:noProof/>
        </w:rPr>
        <w:fldChar w:fldCharType="end"/>
      </w:r>
    </w:p>
    <w:p w14:paraId="76964443" w14:textId="7FF5C7DE"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fldLock="1"/>
      </w:r>
      <w:r>
        <w:rPr>
          <w:noProof/>
        </w:rPr>
        <w:instrText xml:space="preserve"> PAGEREF _Toc186664185 \h </w:instrText>
      </w:r>
      <w:r>
        <w:rPr>
          <w:noProof/>
        </w:rPr>
      </w:r>
      <w:r>
        <w:rPr>
          <w:noProof/>
        </w:rPr>
        <w:fldChar w:fldCharType="separate"/>
      </w:r>
      <w:r>
        <w:rPr>
          <w:noProof/>
        </w:rPr>
        <w:t>417</w:t>
      </w:r>
      <w:r>
        <w:rPr>
          <w:noProof/>
        </w:rPr>
        <w:fldChar w:fldCharType="end"/>
      </w:r>
    </w:p>
    <w:p w14:paraId="7DC5A969" w14:textId="739A15EA"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_Toc186664186 \h </w:instrText>
      </w:r>
      <w:r>
        <w:rPr>
          <w:noProof/>
        </w:rPr>
      </w:r>
      <w:r>
        <w:rPr>
          <w:noProof/>
        </w:rPr>
        <w:fldChar w:fldCharType="separate"/>
      </w:r>
      <w:r>
        <w:rPr>
          <w:noProof/>
        </w:rPr>
        <w:t>417</w:t>
      </w:r>
      <w:r>
        <w:rPr>
          <w:noProof/>
        </w:rPr>
        <w:fldChar w:fldCharType="end"/>
      </w:r>
    </w:p>
    <w:p w14:paraId="230110B7" w14:textId="528900F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fldLock="1"/>
      </w:r>
      <w:r>
        <w:rPr>
          <w:noProof/>
        </w:rPr>
        <w:instrText xml:space="preserve"> PAGEREF _Toc186664187 \h </w:instrText>
      </w:r>
      <w:r>
        <w:rPr>
          <w:noProof/>
        </w:rPr>
      </w:r>
      <w:r>
        <w:rPr>
          <w:noProof/>
        </w:rPr>
        <w:fldChar w:fldCharType="separate"/>
      </w:r>
      <w:r>
        <w:rPr>
          <w:noProof/>
        </w:rPr>
        <w:t>417</w:t>
      </w:r>
      <w:r>
        <w:rPr>
          <w:noProof/>
        </w:rPr>
        <w:fldChar w:fldCharType="end"/>
      </w:r>
    </w:p>
    <w:p w14:paraId="7AEB01C9" w14:textId="17349AA1"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fldLock="1"/>
      </w:r>
      <w:r>
        <w:rPr>
          <w:noProof/>
        </w:rPr>
        <w:instrText xml:space="preserve"> PAGEREF _Toc186664188 \h </w:instrText>
      </w:r>
      <w:r>
        <w:rPr>
          <w:noProof/>
        </w:rPr>
      </w:r>
      <w:r>
        <w:rPr>
          <w:noProof/>
        </w:rPr>
        <w:fldChar w:fldCharType="separate"/>
      </w:r>
      <w:r>
        <w:rPr>
          <w:noProof/>
        </w:rPr>
        <w:t>419</w:t>
      </w:r>
      <w:r>
        <w:rPr>
          <w:noProof/>
        </w:rPr>
        <w:fldChar w:fldCharType="end"/>
      </w:r>
    </w:p>
    <w:p w14:paraId="24B07CE6" w14:textId="3EEFA4D2"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fldLock="1"/>
      </w:r>
      <w:r>
        <w:rPr>
          <w:noProof/>
        </w:rPr>
        <w:instrText xml:space="preserve"> PAGEREF _Toc186664189 \h </w:instrText>
      </w:r>
      <w:r>
        <w:rPr>
          <w:noProof/>
        </w:rPr>
      </w:r>
      <w:r>
        <w:rPr>
          <w:noProof/>
        </w:rPr>
        <w:fldChar w:fldCharType="separate"/>
      </w:r>
      <w:r>
        <w:rPr>
          <w:noProof/>
        </w:rPr>
        <w:t>421</w:t>
      </w:r>
      <w:r>
        <w:rPr>
          <w:noProof/>
        </w:rPr>
        <w:fldChar w:fldCharType="end"/>
      </w:r>
    </w:p>
    <w:p w14:paraId="21B44738" w14:textId="7CE3780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_Toc186664190 \h </w:instrText>
      </w:r>
      <w:r>
        <w:rPr>
          <w:noProof/>
        </w:rPr>
      </w:r>
      <w:r>
        <w:rPr>
          <w:noProof/>
        </w:rPr>
        <w:fldChar w:fldCharType="separate"/>
      </w:r>
      <w:r>
        <w:rPr>
          <w:noProof/>
        </w:rPr>
        <w:t>421</w:t>
      </w:r>
      <w:r>
        <w:rPr>
          <w:noProof/>
        </w:rPr>
        <w:fldChar w:fldCharType="end"/>
      </w:r>
    </w:p>
    <w:p w14:paraId="1C1CE3A5" w14:textId="0618FA6C"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_Toc186664191 \h </w:instrText>
      </w:r>
      <w:r>
        <w:rPr>
          <w:noProof/>
        </w:rPr>
      </w:r>
      <w:r>
        <w:rPr>
          <w:noProof/>
        </w:rPr>
        <w:fldChar w:fldCharType="separate"/>
      </w:r>
      <w:r>
        <w:rPr>
          <w:noProof/>
        </w:rPr>
        <w:t>421</w:t>
      </w:r>
      <w:r>
        <w:rPr>
          <w:noProof/>
        </w:rPr>
        <w:fldChar w:fldCharType="end"/>
      </w:r>
    </w:p>
    <w:p w14:paraId="1B56028A" w14:textId="09DEC926"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_Toc186664192 \h </w:instrText>
      </w:r>
      <w:r>
        <w:rPr>
          <w:noProof/>
        </w:rPr>
      </w:r>
      <w:r>
        <w:rPr>
          <w:noProof/>
        </w:rPr>
        <w:fldChar w:fldCharType="separate"/>
      </w:r>
      <w:r>
        <w:rPr>
          <w:noProof/>
        </w:rPr>
        <w:t>421</w:t>
      </w:r>
      <w:r>
        <w:rPr>
          <w:noProof/>
        </w:rPr>
        <w:fldChar w:fldCharType="end"/>
      </w:r>
    </w:p>
    <w:p w14:paraId="4DAC3A8E" w14:textId="4597251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_Toc186664193 \h </w:instrText>
      </w:r>
      <w:r>
        <w:rPr>
          <w:noProof/>
        </w:rPr>
      </w:r>
      <w:r>
        <w:rPr>
          <w:noProof/>
        </w:rPr>
        <w:fldChar w:fldCharType="separate"/>
      </w:r>
      <w:r>
        <w:rPr>
          <w:noProof/>
        </w:rPr>
        <w:t>422</w:t>
      </w:r>
      <w:r>
        <w:rPr>
          <w:noProof/>
        </w:rPr>
        <w:fldChar w:fldCharType="end"/>
      </w:r>
    </w:p>
    <w:p w14:paraId="634F2BEE" w14:textId="402EB630"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fldLock="1"/>
      </w:r>
      <w:r>
        <w:rPr>
          <w:noProof/>
        </w:rPr>
        <w:instrText xml:space="preserve"> PAGEREF _Toc186664194 \h </w:instrText>
      </w:r>
      <w:r>
        <w:rPr>
          <w:noProof/>
        </w:rPr>
      </w:r>
      <w:r>
        <w:rPr>
          <w:noProof/>
        </w:rPr>
        <w:fldChar w:fldCharType="separate"/>
      </w:r>
      <w:r>
        <w:rPr>
          <w:noProof/>
        </w:rPr>
        <w:t>424</w:t>
      </w:r>
      <w:r>
        <w:rPr>
          <w:noProof/>
        </w:rPr>
        <w:fldChar w:fldCharType="end"/>
      </w:r>
    </w:p>
    <w:p w14:paraId="6F553B33" w14:textId="796FF09B"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F543D0">
        <w:rPr>
          <w:rFonts w:cs="Arial"/>
          <w:noProof/>
        </w:rPr>
        <w:t>Video Region-of-Interest (ROI)</w:t>
      </w:r>
      <w:r>
        <w:rPr>
          <w:noProof/>
        </w:rPr>
        <w:tab/>
      </w:r>
      <w:r>
        <w:rPr>
          <w:noProof/>
        </w:rPr>
        <w:fldChar w:fldCharType="begin" w:fldLock="1"/>
      </w:r>
      <w:r>
        <w:rPr>
          <w:noProof/>
        </w:rPr>
        <w:instrText xml:space="preserve"> PAGEREF _Toc186664195 \h </w:instrText>
      </w:r>
      <w:r>
        <w:rPr>
          <w:noProof/>
        </w:rPr>
      </w:r>
      <w:r>
        <w:rPr>
          <w:noProof/>
        </w:rPr>
        <w:fldChar w:fldCharType="separate"/>
      </w:r>
      <w:r>
        <w:rPr>
          <w:noProof/>
        </w:rPr>
        <w:t>424</w:t>
      </w:r>
      <w:r>
        <w:rPr>
          <w:noProof/>
        </w:rPr>
        <w:fldChar w:fldCharType="end"/>
      </w:r>
    </w:p>
    <w:p w14:paraId="33CD0964" w14:textId="7597FC86"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F543D0">
        <w:rPr>
          <w:rFonts w:cs="Arial"/>
          <w:noProof/>
        </w:rPr>
        <w:t>Delay Budget Information (DBI)</w:t>
      </w:r>
      <w:r>
        <w:rPr>
          <w:noProof/>
        </w:rPr>
        <w:tab/>
      </w:r>
      <w:r>
        <w:rPr>
          <w:noProof/>
        </w:rPr>
        <w:fldChar w:fldCharType="begin" w:fldLock="1"/>
      </w:r>
      <w:r>
        <w:rPr>
          <w:noProof/>
        </w:rPr>
        <w:instrText xml:space="preserve"> PAGEREF _Toc186664196 \h </w:instrText>
      </w:r>
      <w:r>
        <w:rPr>
          <w:noProof/>
        </w:rPr>
      </w:r>
      <w:r>
        <w:rPr>
          <w:noProof/>
        </w:rPr>
        <w:fldChar w:fldCharType="separate"/>
      </w:r>
      <w:r>
        <w:rPr>
          <w:noProof/>
        </w:rPr>
        <w:t>424</w:t>
      </w:r>
      <w:r>
        <w:rPr>
          <w:noProof/>
        </w:rPr>
        <w:fldChar w:fldCharType="end"/>
      </w:r>
    </w:p>
    <w:p w14:paraId="5BEE1087" w14:textId="11D62AD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sidRPr="00F543D0">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F543D0">
        <w:rPr>
          <w:rFonts w:cs="Arial"/>
          <w:noProof/>
        </w:rPr>
        <w:t>Viewport (VP)</w:t>
      </w:r>
      <w:r>
        <w:rPr>
          <w:noProof/>
        </w:rPr>
        <w:tab/>
      </w:r>
      <w:r>
        <w:rPr>
          <w:noProof/>
        </w:rPr>
        <w:fldChar w:fldCharType="begin" w:fldLock="1"/>
      </w:r>
      <w:r>
        <w:rPr>
          <w:noProof/>
        </w:rPr>
        <w:instrText xml:space="preserve"> PAGEREF _Toc186664197 \h </w:instrText>
      </w:r>
      <w:r>
        <w:rPr>
          <w:noProof/>
        </w:rPr>
      </w:r>
      <w:r>
        <w:rPr>
          <w:noProof/>
        </w:rPr>
        <w:fldChar w:fldCharType="separate"/>
      </w:r>
      <w:r>
        <w:rPr>
          <w:noProof/>
        </w:rPr>
        <w:t>425</w:t>
      </w:r>
      <w:r>
        <w:rPr>
          <w:noProof/>
        </w:rPr>
        <w:fldChar w:fldCharType="end"/>
      </w:r>
    </w:p>
    <w:p w14:paraId="56FCE4A8" w14:textId="14998B27"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fldLock="1"/>
      </w:r>
      <w:r>
        <w:rPr>
          <w:noProof/>
        </w:rPr>
        <w:instrText xml:space="preserve"> PAGEREF _Toc186664198 \h </w:instrText>
      </w:r>
      <w:r>
        <w:rPr>
          <w:noProof/>
        </w:rPr>
      </w:r>
      <w:r>
        <w:rPr>
          <w:noProof/>
        </w:rPr>
        <w:fldChar w:fldCharType="separate"/>
      </w:r>
      <w:r>
        <w:rPr>
          <w:noProof/>
        </w:rPr>
        <w:t>426</w:t>
      </w:r>
      <w:r>
        <w:rPr>
          <w:noProof/>
        </w:rPr>
        <w:fldChar w:fldCharType="end"/>
      </w:r>
    </w:p>
    <w:p w14:paraId="3EDCE429" w14:textId="0F4F069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_Toc186664199 \h </w:instrText>
      </w:r>
      <w:r>
        <w:rPr>
          <w:noProof/>
        </w:rPr>
      </w:r>
      <w:r>
        <w:rPr>
          <w:noProof/>
        </w:rPr>
        <w:fldChar w:fldCharType="separate"/>
      </w:r>
      <w:r>
        <w:rPr>
          <w:noProof/>
        </w:rPr>
        <w:t>426</w:t>
      </w:r>
      <w:r>
        <w:rPr>
          <w:noProof/>
        </w:rPr>
        <w:fldChar w:fldCharType="end"/>
      </w:r>
    </w:p>
    <w:p w14:paraId="3B29DEA6" w14:textId="786D0281"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_Toc186664200 \h </w:instrText>
      </w:r>
      <w:r>
        <w:rPr>
          <w:noProof/>
        </w:rPr>
      </w:r>
      <w:r>
        <w:rPr>
          <w:noProof/>
        </w:rPr>
        <w:fldChar w:fldCharType="separate"/>
      </w:r>
      <w:r>
        <w:rPr>
          <w:noProof/>
        </w:rPr>
        <w:t>426</w:t>
      </w:r>
      <w:r>
        <w:rPr>
          <w:noProof/>
        </w:rPr>
        <w:fldChar w:fldCharType="end"/>
      </w:r>
    </w:p>
    <w:p w14:paraId="504F5368" w14:textId="7F7FD2C6"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fldLock="1"/>
      </w:r>
      <w:r>
        <w:rPr>
          <w:noProof/>
        </w:rPr>
        <w:instrText xml:space="preserve"> PAGEREF _Toc186664201 \h </w:instrText>
      </w:r>
      <w:r>
        <w:rPr>
          <w:noProof/>
        </w:rPr>
      </w:r>
      <w:r>
        <w:rPr>
          <w:noProof/>
        </w:rPr>
        <w:fldChar w:fldCharType="separate"/>
      </w:r>
      <w:r>
        <w:rPr>
          <w:noProof/>
        </w:rPr>
        <w:t>426</w:t>
      </w:r>
      <w:r>
        <w:rPr>
          <w:noProof/>
        </w:rPr>
        <w:fldChar w:fldCharType="end"/>
      </w:r>
    </w:p>
    <w:p w14:paraId="0E3F931A" w14:textId="71E3C9D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fldLock="1"/>
      </w:r>
      <w:r>
        <w:rPr>
          <w:noProof/>
        </w:rPr>
        <w:instrText xml:space="preserve"> PAGEREF _Toc186664202 \h </w:instrText>
      </w:r>
      <w:r>
        <w:rPr>
          <w:noProof/>
        </w:rPr>
      </w:r>
      <w:r>
        <w:rPr>
          <w:noProof/>
        </w:rPr>
        <w:fldChar w:fldCharType="separate"/>
      </w:r>
      <w:r>
        <w:rPr>
          <w:noProof/>
        </w:rPr>
        <w:t>426</w:t>
      </w:r>
      <w:r>
        <w:rPr>
          <w:noProof/>
        </w:rPr>
        <w:fldChar w:fldCharType="end"/>
      </w:r>
    </w:p>
    <w:p w14:paraId="37FB0983" w14:textId="4B14D9BB"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_Toc186664203 \h </w:instrText>
      </w:r>
      <w:r>
        <w:rPr>
          <w:noProof/>
        </w:rPr>
      </w:r>
      <w:r>
        <w:rPr>
          <w:noProof/>
        </w:rPr>
        <w:fldChar w:fldCharType="separate"/>
      </w:r>
      <w:r>
        <w:rPr>
          <w:noProof/>
        </w:rPr>
        <w:t>426</w:t>
      </w:r>
      <w:r>
        <w:rPr>
          <w:noProof/>
        </w:rPr>
        <w:fldChar w:fldCharType="end"/>
      </w:r>
    </w:p>
    <w:p w14:paraId="34A8C1DB" w14:textId="03D8384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_Toc186664204 \h </w:instrText>
      </w:r>
      <w:r>
        <w:rPr>
          <w:noProof/>
        </w:rPr>
      </w:r>
      <w:r>
        <w:rPr>
          <w:noProof/>
        </w:rPr>
        <w:fldChar w:fldCharType="separate"/>
      </w:r>
      <w:r>
        <w:rPr>
          <w:noProof/>
        </w:rPr>
        <w:t>426</w:t>
      </w:r>
      <w:r>
        <w:rPr>
          <w:noProof/>
        </w:rPr>
        <w:fldChar w:fldCharType="end"/>
      </w:r>
    </w:p>
    <w:p w14:paraId="4921AB2D" w14:textId="504503F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fldLock="1"/>
      </w:r>
      <w:r>
        <w:rPr>
          <w:noProof/>
        </w:rPr>
        <w:instrText xml:space="preserve"> PAGEREF _Toc186664205 \h </w:instrText>
      </w:r>
      <w:r>
        <w:rPr>
          <w:noProof/>
        </w:rPr>
      </w:r>
      <w:r>
        <w:rPr>
          <w:noProof/>
        </w:rPr>
        <w:fldChar w:fldCharType="separate"/>
      </w:r>
      <w:r>
        <w:rPr>
          <w:noProof/>
        </w:rPr>
        <w:t>427</w:t>
      </w:r>
      <w:r>
        <w:rPr>
          <w:noProof/>
        </w:rPr>
        <w:fldChar w:fldCharType="end"/>
      </w:r>
    </w:p>
    <w:p w14:paraId="2BB0B52A" w14:textId="2F54D4E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fldLock="1"/>
      </w:r>
      <w:r>
        <w:rPr>
          <w:noProof/>
        </w:rPr>
        <w:instrText xml:space="preserve"> PAGEREF _Toc186664206 \h </w:instrText>
      </w:r>
      <w:r>
        <w:rPr>
          <w:noProof/>
        </w:rPr>
      </w:r>
      <w:r>
        <w:rPr>
          <w:noProof/>
        </w:rPr>
        <w:fldChar w:fldCharType="separate"/>
      </w:r>
      <w:r>
        <w:rPr>
          <w:noProof/>
        </w:rPr>
        <w:t>427</w:t>
      </w:r>
      <w:r>
        <w:rPr>
          <w:noProof/>
        </w:rPr>
        <w:fldChar w:fldCharType="end"/>
      </w:r>
    </w:p>
    <w:p w14:paraId="3522E19A" w14:textId="33F350F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fldLock="1"/>
      </w:r>
      <w:r>
        <w:rPr>
          <w:noProof/>
        </w:rPr>
        <w:instrText xml:space="preserve"> PAGEREF _Toc186664207 \h </w:instrText>
      </w:r>
      <w:r>
        <w:rPr>
          <w:noProof/>
        </w:rPr>
      </w:r>
      <w:r>
        <w:rPr>
          <w:noProof/>
        </w:rPr>
        <w:fldChar w:fldCharType="separate"/>
      </w:r>
      <w:r>
        <w:rPr>
          <w:noProof/>
        </w:rPr>
        <w:t>427</w:t>
      </w:r>
      <w:r>
        <w:rPr>
          <w:noProof/>
        </w:rPr>
        <w:fldChar w:fldCharType="end"/>
      </w:r>
    </w:p>
    <w:p w14:paraId="1635A684" w14:textId="213293C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fldLock="1"/>
      </w:r>
      <w:r>
        <w:rPr>
          <w:noProof/>
        </w:rPr>
        <w:instrText xml:space="preserve"> PAGEREF _Toc186664208 \h </w:instrText>
      </w:r>
      <w:r>
        <w:rPr>
          <w:noProof/>
        </w:rPr>
      </w:r>
      <w:r>
        <w:rPr>
          <w:noProof/>
        </w:rPr>
        <w:fldChar w:fldCharType="separate"/>
      </w:r>
      <w:r>
        <w:rPr>
          <w:noProof/>
        </w:rPr>
        <w:t>428</w:t>
      </w:r>
      <w:r>
        <w:rPr>
          <w:noProof/>
        </w:rPr>
        <w:fldChar w:fldCharType="end"/>
      </w:r>
    </w:p>
    <w:p w14:paraId="2341DA11" w14:textId="2E1B31DB"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_Toc186664209 \h </w:instrText>
      </w:r>
      <w:r>
        <w:rPr>
          <w:noProof/>
        </w:rPr>
      </w:r>
      <w:r>
        <w:rPr>
          <w:noProof/>
        </w:rPr>
        <w:fldChar w:fldCharType="separate"/>
      </w:r>
      <w:r>
        <w:rPr>
          <w:noProof/>
        </w:rPr>
        <w:t>428</w:t>
      </w:r>
      <w:r>
        <w:rPr>
          <w:noProof/>
        </w:rPr>
        <w:fldChar w:fldCharType="end"/>
      </w:r>
    </w:p>
    <w:p w14:paraId="305775EC" w14:textId="55234BB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_Toc186664210 \h </w:instrText>
      </w:r>
      <w:r>
        <w:rPr>
          <w:noProof/>
        </w:rPr>
      </w:r>
      <w:r>
        <w:rPr>
          <w:noProof/>
        </w:rPr>
        <w:fldChar w:fldCharType="separate"/>
      </w:r>
      <w:r>
        <w:rPr>
          <w:noProof/>
        </w:rPr>
        <w:t>428</w:t>
      </w:r>
      <w:r>
        <w:rPr>
          <w:noProof/>
        </w:rPr>
        <w:fldChar w:fldCharType="end"/>
      </w:r>
    </w:p>
    <w:p w14:paraId="2653BDF8" w14:textId="63596AE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fldLock="1"/>
      </w:r>
      <w:r>
        <w:rPr>
          <w:noProof/>
        </w:rPr>
        <w:instrText xml:space="preserve"> PAGEREF _Toc186664211 \h </w:instrText>
      </w:r>
      <w:r>
        <w:rPr>
          <w:noProof/>
        </w:rPr>
      </w:r>
      <w:r>
        <w:rPr>
          <w:noProof/>
        </w:rPr>
        <w:fldChar w:fldCharType="separate"/>
      </w:r>
      <w:r>
        <w:rPr>
          <w:noProof/>
        </w:rPr>
        <w:t>429</w:t>
      </w:r>
      <w:r>
        <w:rPr>
          <w:noProof/>
        </w:rPr>
        <w:fldChar w:fldCharType="end"/>
      </w:r>
    </w:p>
    <w:p w14:paraId="75ABA7C3" w14:textId="652EBCB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fldLock="1"/>
      </w:r>
      <w:r>
        <w:rPr>
          <w:noProof/>
        </w:rPr>
        <w:instrText xml:space="preserve"> PAGEREF _Toc186664212 \h </w:instrText>
      </w:r>
      <w:r>
        <w:rPr>
          <w:noProof/>
        </w:rPr>
      </w:r>
      <w:r>
        <w:rPr>
          <w:noProof/>
        </w:rPr>
        <w:fldChar w:fldCharType="separate"/>
      </w:r>
      <w:r>
        <w:rPr>
          <w:noProof/>
        </w:rPr>
        <w:t>429</w:t>
      </w:r>
      <w:r>
        <w:rPr>
          <w:noProof/>
        </w:rPr>
        <w:fldChar w:fldCharType="end"/>
      </w:r>
    </w:p>
    <w:p w14:paraId="554FC76B" w14:textId="52C802B6"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fldLock="1"/>
      </w:r>
      <w:r>
        <w:rPr>
          <w:noProof/>
        </w:rPr>
        <w:instrText xml:space="preserve"> PAGEREF _Toc186664213 \h </w:instrText>
      </w:r>
      <w:r>
        <w:rPr>
          <w:noProof/>
        </w:rPr>
      </w:r>
      <w:r>
        <w:rPr>
          <w:noProof/>
        </w:rPr>
        <w:fldChar w:fldCharType="separate"/>
      </w:r>
      <w:r>
        <w:rPr>
          <w:noProof/>
        </w:rPr>
        <w:t>430</w:t>
      </w:r>
      <w:r>
        <w:rPr>
          <w:noProof/>
        </w:rPr>
        <w:fldChar w:fldCharType="end"/>
      </w:r>
    </w:p>
    <w:p w14:paraId="70A23D25" w14:textId="46B160A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_Toc186664214 \h </w:instrText>
      </w:r>
      <w:r>
        <w:rPr>
          <w:noProof/>
        </w:rPr>
      </w:r>
      <w:r>
        <w:rPr>
          <w:noProof/>
        </w:rPr>
        <w:fldChar w:fldCharType="separate"/>
      </w:r>
      <w:r>
        <w:rPr>
          <w:noProof/>
        </w:rPr>
        <w:t>430</w:t>
      </w:r>
      <w:r>
        <w:rPr>
          <w:noProof/>
        </w:rPr>
        <w:fldChar w:fldCharType="end"/>
      </w:r>
    </w:p>
    <w:p w14:paraId="1B109627" w14:textId="7F9F5734"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_Toc186664215 \h </w:instrText>
      </w:r>
      <w:r>
        <w:rPr>
          <w:noProof/>
        </w:rPr>
      </w:r>
      <w:r>
        <w:rPr>
          <w:noProof/>
        </w:rPr>
        <w:fldChar w:fldCharType="separate"/>
      </w:r>
      <w:r>
        <w:rPr>
          <w:noProof/>
        </w:rPr>
        <w:t>430</w:t>
      </w:r>
      <w:r>
        <w:rPr>
          <w:noProof/>
        </w:rPr>
        <w:fldChar w:fldCharType="end"/>
      </w:r>
    </w:p>
    <w:p w14:paraId="665D043F" w14:textId="1D0C4B40"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fldLock="1"/>
      </w:r>
      <w:r>
        <w:rPr>
          <w:noProof/>
        </w:rPr>
        <w:instrText xml:space="preserve"> PAGEREF _Toc186664216 \h </w:instrText>
      </w:r>
      <w:r>
        <w:rPr>
          <w:noProof/>
        </w:rPr>
      </w:r>
      <w:r>
        <w:rPr>
          <w:noProof/>
        </w:rPr>
        <w:fldChar w:fldCharType="separate"/>
      </w:r>
      <w:r>
        <w:rPr>
          <w:noProof/>
        </w:rPr>
        <w:t>430</w:t>
      </w:r>
      <w:r>
        <w:rPr>
          <w:noProof/>
        </w:rPr>
        <w:fldChar w:fldCharType="end"/>
      </w:r>
    </w:p>
    <w:p w14:paraId="1978D9ED" w14:textId="651D1950"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_Toc186664217 \h </w:instrText>
      </w:r>
      <w:r>
        <w:rPr>
          <w:noProof/>
        </w:rPr>
      </w:r>
      <w:r>
        <w:rPr>
          <w:noProof/>
        </w:rPr>
        <w:fldChar w:fldCharType="separate"/>
      </w:r>
      <w:r>
        <w:rPr>
          <w:noProof/>
        </w:rPr>
        <w:t>430</w:t>
      </w:r>
      <w:r>
        <w:rPr>
          <w:noProof/>
        </w:rPr>
        <w:fldChar w:fldCharType="end"/>
      </w:r>
    </w:p>
    <w:p w14:paraId="4C4D284C" w14:textId="44FC971F"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fldLock="1"/>
      </w:r>
      <w:r>
        <w:rPr>
          <w:noProof/>
        </w:rPr>
        <w:instrText xml:space="preserve"> PAGEREF _Toc186664218 \h </w:instrText>
      </w:r>
      <w:r>
        <w:rPr>
          <w:noProof/>
        </w:rPr>
      </w:r>
      <w:r>
        <w:rPr>
          <w:noProof/>
        </w:rPr>
        <w:fldChar w:fldCharType="separate"/>
      </w:r>
      <w:r>
        <w:rPr>
          <w:noProof/>
        </w:rPr>
        <w:t>430</w:t>
      </w:r>
      <w:r>
        <w:rPr>
          <w:noProof/>
        </w:rPr>
        <w:fldChar w:fldCharType="end"/>
      </w:r>
    </w:p>
    <w:p w14:paraId="470FC539" w14:textId="4E80A28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fldLock="1"/>
      </w:r>
      <w:r>
        <w:rPr>
          <w:noProof/>
        </w:rPr>
        <w:instrText xml:space="preserve"> PAGEREF _Toc186664219 \h </w:instrText>
      </w:r>
      <w:r>
        <w:rPr>
          <w:noProof/>
        </w:rPr>
      </w:r>
      <w:r>
        <w:rPr>
          <w:noProof/>
        </w:rPr>
        <w:fldChar w:fldCharType="separate"/>
      </w:r>
      <w:r>
        <w:rPr>
          <w:noProof/>
        </w:rPr>
        <w:t>431</w:t>
      </w:r>
      <w:r>
        <w:rPr>
          <w:noProof/>
        </w:rPr>
        <w:fldChar w:fldCharType="end"/>
      </w:r>
    </w:p>
    <w:p w14:paraId="430DFED6" w14:textId="1ABFEB9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fldLock="1"/>
      </w:r>
      <w:r>
        <w:rPr>
          <w:noProof/>
        </w:rPr>
        <w:instrText xml:space="preserve"> PAGEREF _Toc186664220 \h </w:instrText>
      </w:r>
      <w:r>
        <w:rPr>
          <w:noProof/>
        </w:rPr>
      </w:r>
      <w:r>
        <w:rPr>
          <w:noProof/>
        </w:rPr>
        <w:fldChar w:fldCharType="separate"/>
      </w:r>
      <w:r>
        <w:rPr>
          <w:noProof/>
        </w:rPr>
        <w:t>432</w:t>
      </w:r>
      <w:r>
        <w:rPr>
          <w:noProof/>
        </w:rPr>
        <w:fldChar w:fldCharType="end"/>
      </w:r>
    </w:p>
    <w:p w14:paraId="0AF63D80" w14:textId="61E6487A"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_Toc186664221 \h </w:instrText>
      </w:r>
      <w:r>
        <w:rPr>
          <w:noProof/>
        </w:rPr>
      </w:r>
      <w:r>
        <w:rPr>
          <w:noProof/>
        </w:rPr>
        <w:fldChar w:fldCharType="separate"/>
      </w:r>
      <w:r>
        <w:rPr>
          <w:noProof/>
        </w:rPr>
        <w:t>432</w:t>
      </w:r>
      <w:r>
        <w:rPr>
          <w:noProof/>
        </w:rPr>
        <w:fldChar w:fldCharType="end"/>
      </w:r>
    </w:p>
    <w:p w14:paraId="23A1FE3D" w14:textId="4914E7E1"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fldLock="1"/>
      </w:r>
      <w:r>
        <w:rPr>
          <w:noProof/>
        </w:rPr>
        <w:instrText xml:space="preserve"> PAGEREF _Toc186664222 \h </w:instrText>
      </w:r>
      <w:r>
        <w:rPr>
          <w:noProof/>
        </w:rPr>
      </w:r>
      <w:r>
        <w:rPr>
          <w:noProof/>
        </w:rPr>
        <w:fldChar w:fldCharType="separate"/>
      </w:r>
      <w:r>
        <w:rPr>
          <w:noProof/>
        </w:rPr>
        <w:t>432</w:t>
      </w:r>
      <w:r>
        <w:rPr>
          <w:noProof/>
        </w:rPr>
        <w:fldChar w:fldCharType="end"/>
      </w:r>
    </w:p>
    <w:p w14:paraId="18A3407B" w14:textId="5879AF04"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fldLock="1"/>
      </w:r>
      <w:r>
        <w:rPr>
          <w:noProof/>
        </w:rPr>
        <w:instrText xml:space="preserve"> PAGEREF _Toc186664223 \h </w:instrText>
      </w:r>
      <w:r>
        <w:rPr>
          <w:noProof/>
        </w:rPr>
      </w:r>
      <w:r>
        <w:rPr>
          <w:noProof/>
        </w:rPr>
        <w:fldChar w:fldCharType="separate"/>
      </w:r>
      <w:r>
        <w:rPr>
          <w:noProof/>
        </w:rPr>
        <w:t>432</w:t>
      </w:r>
      <w:r>
        <w:rPr>
          <w:noProof/>
        </w:rPr>
        <w:fldChar w:fldCharType="end"/>
      </w:r>
    </w:p>
    <w:p w14:paraId="49ED6BC0" w14:textId="6774056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fldLock="1"/>
      </w:r>
      <w:r>
        <w:rPr>
          <w:noProof/>
        </w:rPr>
        <w:instrText xml:space="preserve"> PAGEREF _Toc186664224 \h </w:instrText>
      </w:r>
      <w:r>
        <w:rPr>
          <w:noProof/>
        </w:rPr>
      </w:r>
      <w:r>
        <w:rPr>
          <w:noProof/>
        </w:rPr>
        <w:fldChar w:fldCharType="separate"/>
      </w:r>
      <w:r>
        <w:rPr>
          <w:noProof/>
        </w:rPr>
        <w:t>432</w:t>
      </w:r>
      <w:r>
        <w:rPr>
          <w:noProof/>
        </w:rPr>
        <w:fldChar w:fldCharType="end"/>
      </w:r>
    </w:p>
    <w:p w14:paraId="344B8004" w14:textId="605C92E7"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_Toc186664225 \h </w:instrText>
      </w:r>
      <w:r>
        <w:rPr>
          <w:noProof/>
        </w:rPr>
      </w:r>
      <w:r>
        <w:rPr>
          <w:noProof/>
        </w:rPr>
        <w:fldChar w:fldCharType="separate"/>
      </w:r>
      <w:r>
        <w:rPr>
          <w:noProof/>
        </w:rPr>
        <w:t>432</w:t>
      </w:r>
      <w:r>
        <w:rPr>
          <w:noProof/>
        </w:rPr>
        <w:fldChar w:fldCharType="end"/>
      </w:r>
    </w:p>
    <w:p w14:paraId="4F7AD612" w14:textId="33DAC9E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_Toc186664226 \h </w:instrText>
      </w:r>
      <w:r>
        <w:rPr>
          <w:noProof/>
        </w:rPr>
      </w:r>
      <w:r>
        <w:rPr>
          <w:noProof/>
        </w:rPr>
        <w:fldChar w:fldCharType="separate"/>
      </w:r>
      <w:r>
        <w:rPr>
          <w:noProof/>
        </w:rPr>
        <w:t>433</w:t>
      </w:r>
      <w:r>
        <w:rPr>
          <w:noProof/>
        </w:rPr>
        <w:fldChar w:fldCharType="end"/>
      </w:r>
    </w:p>
    <w:p w14:paraId="3673485B" w14:textId="0D5ABF1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fldLock="1"/>
      </w:r>
      <w:r>
        <w:rPr>
          <w:noProof/>
        </w:rPr>
        <w:instrText xml:space="preserve"> PAGEREF _Toc186664227 \h </w:instrText>
      </w:r>
      <w:r>
        <w:rPr>
          <w:noProof/>
        </w:rPr>
      </w:r>
      <w:r>
        <w:rPr>
          <w:noProof/>
        </w:rPr>
        <w:fldChar w:fldCharType="separate"/>
      </w:r>
      <w:r>
        <w:rPr>
          <w:noProof/>
        </w:rPr>
        <w:t>433</w:t>
      </w:r>
      <w:r>
        <w:rPr>
          <w:noProof/>
        </w:rPr>
        <w:fldChar w:fldCharType="end"/>
      </w:r>
    </w:p>
    <w:p w14:paraId="7FABA066" w14:textId="3B05B207"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_Toc186664228 \h </w:instrText>
      </w:r>
      <w:r>
        <w:rPr>
          <w:noProof/>
        </w:rPr>
      </w:r>
      <w:r>
        <w:rPr>
          <w:noProof/>
        </w:rPr>
        <w:fldChar w:fldCharType="separate"/>
      </w:r>
      <w:r>
        <w:rPr>
          <w:noProof/>
        </w:rPr>
        <w:t>434</w:t>
      </w:r>
      <w:r>
        <w:rPr>
          <w:noProof/>
        </w:rPr>
        <w:fldChar w:fldCharType="end"/>
      </w:r>
    </w:p>
    <w:p w14:paraId="763564FC" w14:textId="1B60382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_Toc186664229 \h </w:instrText>
      </w:r>
      <w:r>
        <w:rPr>
          <w:noProof/>
        </w:rPr>
      </w:r>
      <w:r>
        <w:rPr>
          <w:noProof/>
        </w:rPr>
        <w:fldChar w:fldCharType="separate"/>
      </w:r>
      <w:r>
        <w:rPr>
          <w:noProof/>
        </w:rPr>
        <w:t>434</w:t>
      </w:r>
      <w:r>
        <w:rPr>
          <w:noProof/>
        </w:rPr>
        <w:fldChar w:fldCharType="end"/>
      </w:r>
    </w:p>
    <w:p w14:paraId="7970022B" w14:textId="412AE32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fldLock="1"/>
      </w:r>
      <w:r>
        <w:rPr>
          <w:noProof/>
        </w:rPr>
        <w:instrText xml:space="preserve"> PAGEREF _Toc186664230 \h </w:instrText>
      </w:r>
      <w:r>
        <w:rPr>
          <w:noProof/>
        </w:rPr>
      </w:r>
      <w:r>
        <w:rPr>
          <w:noProof/>
        </w:rPr>
        <w:fldChar w:fldCharType="separate"/>
      </w:r>
      <w:r>
        <w:rPr>
          <w:noProof/>
        </w:rPr>
        <w:t>434</w:t>
      </w:r>
      <w:r>
        <w:rPr>
          <w:noProof/>
        </w:rPr>
        <w:fldChar w:fldCharType="end"/>
      </w:r>
    </w:p>
    <w:p w14:paraId="591017BE" w14:textId="251C17E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fldLock="1"/>
      </w:r>
      <w:r>
        <w:rPr>
          <w:noProof/>
        </w:rPr>
        <w:instrText xml:space="preserve"> PAGEREF _Toc186664231 \h </w:instrText>
      </w:r>
      <w:r>
        <w:rPr>
          <w:noProof/>
        </w:rPr>
      </w:r>
      <w:r>
        <w:rPr>
          <w:noProof/>
        </w:rPr>
        <w:fldChar w:fldCharType="separate"/>
      </w:r>
      <w:r>
        <w:rPr>
          <w:noProof/>
        </w:rPr>
        <w:t>434</w:t>
      </w:r>
      <w:r>
        <w:rPr>
          <w:noProof/>
        </w:rPr>
        <w:fldChar w:fldCharType="end"/>
      </w:r>
    </w:p>
    <w:p w14:paraId="596BB20F" w14:textId="7F1193B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fldLock="1"/>
      </w:r>
      <w:r>
        <w:rPr>
          <w:noProof/>
        </w:rPr>
        <w:instrText xml:space="preserve"> PAGEREF _Toc186664232 \h </w:instrText>
      </w:r>
      <w:r>
        <w:rPr>
          <w:noProof/>
        </w:rPr>
      </w:r>
      <w:r>
        <w:rPr>
          <w:noProof/>
        </w:rPr>
        <w:fldChar w:fldCharType="separate"/>
      </w:r>
      <w:r>
        <w:rPr>
          <w:noProof/>
        </w:rPr>
        <w:t>435</w:t>
      </w:r>
      <w:r>
        <w:rPr>
          <w:noProof/>
        </w:rPr>
        <w:fldChar w:fldCharType="end"/>
      </w:r>
    </w:p>
    <w:p w14:paraId="139AC1B8" w14:textId="09C1C3B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fldLock="1"/>
      </w:r>
      <w:r>
        <w:rPr>
          <w:noProof/>
        </w:rPr>
        <w:instrText xml:space="preserve"> PAGEREF _Toc186664233 \h </w:instrText>
      </w:r>
      <w:r>
        <w:rPr>
          <w:noProof/>
        </w:rPr>
      </w:r>
      <w:r>
        <w:rPr>
          <w:noProof/>
        </w:rPr>
        <w:fldChar w:fldCharType="separate"/>
      </w:r>
      <w:r>
        <w:rPr>
          <w:noProof/>
        </w:rPr>
        <w:t>435</w:t>
      </w:r>
      <w:r>
        <w:rPr>
          <w:noProof/>
        </w:rPr>
        <w:fldChar w:fldCharType="end"/>
      </w:r>
    </w:p>
    <w:p w14:paraId="33066246" w14:textId="1F62E4D2"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fldLock="1"/>
      </w:r>
      <w:r>
        <w:rPr>
          <w:noProof/>
        </w:rPr>
        <w:instrText xml:space="preserve"> PAGEREF _Toc186664234 \h </w:instrText>
      </w:r>
      <w:r>
        <w:rPr>
          <w:noProof/>
        </w:rPr>
      </w:r>
      <w:r>
        <w:rPr>
          <w:noProof/>
        </w:rPr>
        <w:fldChar w:fldCharType="separate"/>
      </w:r>
      <w:r>
        <w:rPr>
          <w:noProof/>
        </w:rPr>
        <w:t>435</w:t>
      </w:r>
      <w:r>
        <w:rPr>
          <w:noProof/>
        </w:rPr>
        <w:fldChar w:fldCharType="end"/>
      </w:r>
    </w:p>
    <w:p w14:paraId="16F4D446" w14:textId="6DCE17D4"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fldLock="1"/>
      </w:r>
      <w:r>
        <w:rPr>
          <w:noProof/>
        </w:rPr>
        <w:instrText xml:space="preserve"> PAGEREF _Toc186664235 \h </w:instrText>
      </w:r>
      <w:r>
        <w:rPr>
          <w:noProof/>
        </w:rPr>
      </w:r>
      <w:r>
        <w:rPr>
          <w:noProof/>
        </w:rPr>
        <w:fldChar w:fldCharType="separate"/>
      </w:r>
      <w:r>
        <w:rPr>
          <w:noProof/>
        </w:rPr>
        <w:t>436</w:t>
      </w:r>
      <w:r>
        <w:rPr>
          <w:noProof/>
        </w:rPr>
        <w:fldChar w:fldCharType="end"/>
      </w:r>
    </w:p>
    <w:p w14:paraId="498047C9" w14:textId="2A0F4157"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_Toc186664236 \h </w:instrText>
      </w:r>
      <w:r>
        <w:rPr>
          <w:noProof/>
        </w:rPr>
      </w:r>
      <w:r>
        <w:rPr>
          <w:noProof/>
        </w:rPr>
        <w:fldChar w:fldCharType="separate"/>
      </w:r>
      <w:r>
        <w:rPr>
          <w:noProof/>
        </w:rPr>
        <w:t>436</w:t>
      </w:r>
      <w:r>
        <w:rPr>
          <w:noProof/>
        </w:rPr>
        <w:fldChar w:fldCharType="end"/>
      </w:r>
    </w:p>
    <w:p w14:paraId="594ED95D" w14:textId="6AEB551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_Toc186664237 \h </w:instrText>
      </w:r>
      <w:r>
        <w:rPr>
          <w:noProof/>
        </w:rPr>
      </w:r>
      <w:r>
        <w:rPr>
          <w:noProof/>
        </w:rPr>
        <w:fldChar w:fldCharType="separate"/>
      </w:r>
      <w:r>
        <w:rPr>
          <w:noProof/>
        </w:rPr>
        <w:t>436</w:t>
      </w:r>
      <w:r>
        <w:rPr>
          <w:noProof/>
        </w:rPr>
        <w:fldChar w:fldCharType="end"/>
      </w:r>
    </w:p>
    <w:p w14:paraId="40F59B7A" w14:textId="4DE805B4"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fldLock="1"/>
      </w:r>
      <w:r>
        <w:rPr>
          <w:noProof/>
        </w:rPr>
        <w:instrText xml:space="preserve"> PAGEREF _Toc186664238 \h </w:instrText>
      </w:r>
      <w:r>
        <w:rPr>
          <w:noProof/>
        </w:rPr>
      </w:r>
      <w:r>
        <w:rPr>
          <w:noProof/>
        </w:rPr>
        <w:fldChar w:fldCharType="separate"/>
      </w:r>
      <w:r>
        <w:rPr>
          <w:noProof/>
        </w:rPr>
        <w:t>436</w:t>
      </w:r>
      <w:r>
        <w:rPr>
          <w:noProof/>
        </w:rPr>
        <w:fldChar w:fldCharType="end"/>
      </w:r>
    </w:p>
    <w:p w14:paraId="295A773B" w14:textId="1D90564D"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fldLock="1"/>
      </w:r>
      <w:r>
        <w:rPr>
          <w:noProof/>
        </w:rPr>
        <w:instrText xml:space="preserve"> PAGEREF _Toc186664239 \h </w:instrText>
      </w:r>
      <w:r>
        <w:rPr>
          <w:noProof/>
        </w:rPr>
      </w:r>
      <w:r>
        <w:rPr>
          <w:noProof/>
        </w:rPr>
        <w:fldChar w:fldCharType="separate"/>
      </w:r>
      <w:r>
        <w:rPr>
          <w:noProof/>
        </w:rPr>
        <w:t>437</w:t>
      </w:r>
      <w:r>
        <w:rPr>
          <w:noProof/>
        </w:rPr>
        <w:fldChar w:fldCharType="end"/>
      </w:r>
    </w:p>
    <w:p w14:paraId="0E9CD918" w14:textId="7EDFE49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fldLock="1"/>
      </w:r>
      <w:r>
        <w:rPr>
          <w:noProof/>
        </w:rPr>
        <w:instrText xml:space="preserve"> PAGEREF _Toc186664240 \h </w:instrText>
      </w:r>
      <w:r>
        <w:rPr>
          <w:noProof/>
        </w:rPr>
      </w:r>
      <w:r>
        <w:rPr>
          <w:noProof/>
        </w:rPr>
        <w:fldChar w:fldCharType="separate"/>
      </w:r>
      <w:r>
        <w:rPr>
          <w:noProof/>
        </w:rPr>
        <w:t>437</w:t>
      </w:r>
      <w:r>
        <w:rPr>
          <w:noProof/>
        </w:rPr>
        <w:fldChar w:fldCharType="end"/>
      </w:r>
    </w:p>
    <w:p w14:paraId="32412C36" w14:textId="472414A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fldLock="1"/>
      </w:r>
      <w:r>
        <w:rPr>
          <w:noProof/>
        </w:rPr>
        <w:instrText xml:space="preserve"> PAGEREF _Toc186664241 \h </w:instrText>
      </w:r>
      <w:r>
        <w:rPr>
          <w:noProof/>
        </w:rPr>
      </w:r>
      <w:r>
        <w:rPr>
          <w:noProof/>
        </w:rPr>
        <w:fldChar w:fldCharType="separate"/>
      </w:r>
      <w:r>
        <w:rPr>
          <w:noProof/>
        </w:rPr>
        <w:t>439</w:t>
      </w:r>
      <w:r>
        <w:rPr>
          <w:noProof/>
        </w:rPr>
        <w:fldChar w:fldCharType="end"/>
      </w:r>
    </w:p>
    <w:p w14:paraId="0949D9D4" w14:textId="34C2B832"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fldLock="1"/>
      </w:r>
      <w:r>
        <w:rPr>
          <w:noProof/>
        </w:rPr>
        <w:instrText xml:space="preserve"> PAGEREF _Toc186664242 \h </w:instrText>
      </w:r>
      <w:r>
        <w:rPr>
          <w:noProof/>
        </w:rPr>
      </w:r>
      <w:r>
        <w:rPr>
          <w:noProof/>
        </w:rPr>
        <w:fldChar w:fldCharType="separate"/>
      </w:r>
      <w:r>
        <w:rPr>
          <w:noProof/>
        </w:rPr>
        <w:t>441</w:t>
      </w:r>
      <w:r>
        <w:rPr>
          <w:noProof/>
        </w:rPr>
        <w:fldChar w:fldCharType="end"/>
      </w:r>
    </w:p>
    <w:p w14:paraId="7136550E" w14:textId="7A416124"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fldLock="1"/>
      </w:r>
      <w:r>
        <w:rPr>
          <w:noProof/>
        </w:rPr>
        <w:instrText xml:space="preserve"> PAGEREF _Toc186664243 \h </w:instrText>
      </w:r>
      <w:r>
        <w:rPr>
          <w:noProof/>
        </w:rPr>
      </w:r>
      <w:r>
        <w:rPr>
          <w:noProof/>
        </w:rPr>
        <w:fldChar w:fldCharType="separate"/>
      </w:r>
      <w:r>
        <w:rPr>
          <w:noProof/>
        </w:rPr>
        <w:t>442</w:t>
      </w:r>
      <w:r>
        <w:rPr>
          <w:noProof/>
        </w:rPr>
        <w:fldChar w:fldCharType="end"/>
      </w:r>
    </w:p>
    <w:p w14:paraId="4C69FF62" w14:textId="596822D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fldLock="1"/>
      </w:r>
      <w:r>
        <w:rPr>
          <w:noProof/>
        </w:rPr>
        <w:instrText xml:space="preserve"> PAGEREF _Toc186664244 \h </w:instrText>
      </w:r>
      <w:r>
        <w:rPr>
          <w:noProof/>
        </w:rPr>
      </w:r>
      <w:r>
        <w:rPr>
          <w:noProof/>
        </w:rPr>
        <w:fldChar w:fldCharType="separate"/>
      </w:r>
      <w:r>
        <w:rPr>
          <w:noProof/>
        </w:rPr>
        <w:t>442</w:t>
      </w:r>
      <w:r>
        <w:rPr>
          <w:noProof/>
        </w:rPr>
        <w:fldChar w:fldCharType="end"/>
      </w:r>
    </w:p>
    <w:p w14:paraId="197731D7" w14:textId="2007D43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fldLock="1"/>
      </w:r>
      <w:r>
        <w:rPr>
          <w:noProof/>
        </w:rPr>
        <w:instrText xml:space="preserve"> PAGEREF _Toc186664245 \h </w:instrText>
      </w:r>
      <w:r>
        <w:rPr>
          <w:noProof/>
        </w:rPr>
      </w:r>
      <w:r>
        <w:rPr>
          <w:noProof/>
        </w:rPr>
        <w:fldChar w:fldCharType="separate"/>
      </w:r>
      <w:r>
        <w:rPr>
          <w:noProof/>
        </w:rPr>
        <w:t>443</w:t>
      </w:r>
      <w:r>
        <w:rPr>
          <w:noProof/>
        </w:rPr>
        <w:fldChar w:fldCharType="end"/>
      </w:r>
    </w:p>
    <w:p w14:paraId="0CBFB36A" w14:textId="7EE0F6D0"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fldLock="1"/>
      </w:r>
      <w:r>
        <w:rPr>
          <w:noProof/>
        </w:rPr>
        <w:instrText xml:space="preserve"> PAGEREF _Toc186664246 \h </w:instrText>
      </w:r>
      <w:r>
        <w:rPr>
          <w:noProof/>
        </w:rPr>
      </w:r>
      <w:r>
        <w:rPr>
          <w:noProof/>
        </w:rPr>
        <w:fldChar w:fldCharType="separate"/>
      </w:r>
      <w:r>
        <w:rPr>
          <w:noProof/>
        </w:rPr>
        <w:t>443</w:t>
      </w:r>
      <w:r>
        <w:rPr>
          <w:noProof/>
        </w:rPr>
        <w:fldChar w:fldCharType="end"/>
      </w:r>
    </w:p>
    <w:p w14:paraId="3152A6BA" w14:textId="33C07ED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fldLock="1"/>
      </w:r>
      <w:r>
        <w:rPr>
          <w:noProof/>
        </w:rPr>
        <w:instrText xml:space="preserve"> PAGEREF _Toc186664247 \h </w:instrText>
      </w:r>
      <w:r>
        <w:rPr>
          <w:noProof/>
        </w:rPr>
      </w:r>
      <w:r>
        <w:rPr>
          <w:noProof/>
        </w:rPr>
        <w:fldChar w:fldCharType="separate"/>
      </w:r>
      <w:r>
        <w:rPr>
          <w:noProof/>
        </w:rPr>
        <w:t>444</w:t>
      </w:r>
      <w:r>
        <w:rPr>
          <w:noProof/>
        </w:rPr>
        <w:fldChar w:fldCharType="end"/>
      </w:r>
    </w:p>
    <w:p w14:paraId="4AD2F068" w14:textId="6AA8C6B5"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fldLock="1"/>
      </w:r>
      <w:r>
        <w:rPr>
          <w:noProof/>
        </w:rPr>
        <w:instrText xml:space="preserve"> PAGEREF _Toc186664248 \h </w:instrText>
      </w:r>
      <w:r>
        <w:rPr>
          <w:noProof/>
        </w:rPr>
      </w:r>
      <w:r>
        <w:rPr>
          <w:noProof/>
        </w:rPr>
        <w:fldChar w:fldCharType="separate"/>
      </w:r>
      <w:r>
        <w:rPr>
          <w:noProof/>
        </w:rPr>
        <w:t>445</w:t>
      </w:r>
      <w:r>
        <w:rPr>
          <w:noProof/>
        </w:rPr>
        <w:fldChar w:fldCharType="end"/>
      </w:r>
    </w:p>
    <w:p w14:paraId="195DA086" w14:textId="4FD2F4B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_Toc186664249 \h </w:instrText>
      </w:r>
      <w:r>
        <w:rPr>
          <w:noProof/>
        </w:rPr>
      </w:r>
      <w:r>
        <w:rPr>
          <w:noProof/>
        </w:rPr>
        <w:fldChar w:fldCharType="separate"/>
      </w:r>
      <w:r>
        <w:rPr>
          <w:noProof/>
        </w:rPr>
        <w:t>449</w:t>
      </w:r>
      <w:r>
        <w:rPr>
          <w:noProof/>
        </w:rPr>
        <w:fldChar w:fldCharType="end"/>
      </w:r>
    </w:p>
    <w:p w14:paraId="37E3E6E2" w14:textId="1DE95BC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fldLock="1"/>
      </w:r>
      <w:r>
        <w:rPr>
          <w:noProof/>
        </w:rPr>
        <w:instrText xml:space="preserve"> PAGEREF _Toc186664250 \h </w:instrText>
      </w:r>
      <w:r>
        <w:rPr>
          <w:noProof/>
        </w:rPr>
      </w:r>
      <w:r>
        <w:rPr>
          <w:noProof/>
        </w:rPr>
        <w:fldChar w:fldCharType="separate"/>
      </w:r>
      <w:r>
        <w:rPr>
          <w:noProof/>
        </w:rPr>
        <w:t>451</w:t>
      </w:r>
      <w:r>
        <w:rPr>
          <w:noProof/>
        </w:rPr>
        <w:fldChar w:fldCharType="end"/>
      </w:r>
    </w:p>
    <w:p w14:paraId="3D1D3A67" w14:textId="235C98F5"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fldLock="1"/>
      </w:r>
      <w:r>
        <w:rPr>
          <w:noProof/>
        </w:rPr>
        <w:instrText xml:space="preserve"> PAGEREF _Toc186664251 \h </w:instrText>
      </w:r>
      <w:r>
        <w:rPr>
          <w:noProof/>
        </w:rPr>
      </w:r>
      <w:r>
        <w:rPr>
          <w:noProof/>
        </w:rPr>
        <w:fldChar w:fldCharType="separate"/>
      </w:r>
      <w:r>
        <w:rPr>
          <w:noProof/>
        </w:rPr>
        <w:t>453</w:t>
      </w:r>
      <w:r>
        <w:rPr>
          <w:noProof/>
        </w:rPr>
        <w:fldChar w:fldCharType="end"/>
      </w:r>
    </w:p>
    <w:p w14:paraId="25565424" w14:textId="107BDFAB"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_Toc186664252 \h </w:instrText>
      </w:r>
      <w:r>
        <w:rPr>
          <w:noProof/>
        </w:rPr>
      </w:r>
      <w:r>
        <w:rPr>
          <w:noProof/>
        </w:rPr>
        <w:fldChar w:fldCharType="separate"/>
      </w:r>
      <w:r>
        <w:rPr>
          <w:noProof/>
        </w:rPr>
        <w:t>453</w:t>
      </w:r>
      <w:r>
        <w:rPr>
          <w:noProof/>
        </w:rPr>
        <w:fldChar w:fldCharType="end"/>
      </w:r>
    </w:p>
    <w:p w14:paraId="7BE6B0EE" w14:textId="42796B17"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fldLock="1"/>
      </w:r>
      <w:r>
        <w:rPr>
          <w:noProof/>
        </w:rPr>
        <w:instrText xml:space="preserve"> PAGEREF _Toc186664253 \h </w:instrText>
      </w:r>
      <w:r>
        <w:rPr>
          <w:noProof/>
        </w:rPr>
      </w:r>
      <w:r>
        <w:rPr>
          <w:noProof/>
        </w:rPr>
        <w:fldChar w:fldCharType="separate"/>
      </w:r>
      <w:r>
        <w:rPr>
          <w:noProof/>
        </w:rPr>
        <w:t>453</w:t>
      </w:r>
      <w:r>
        <w:rPr>
          <w:noProof/>
        </w:rPr>
        <w:fldChar w:fldCharType="end"/>
      </w:r>
    </w:p>
    <w:p w14:paraId="5C1EA214" w14:textId="5B2729EE"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fldLock="1"/>
      </w:r>
      <w:r>
        <w:rPr>
          <w:noProof/>
        </w:rPr>
        <w:instrText xml:space="preserve"> PAGEREF _Toc186664254 \h </w:instrText>
      </w:r>
      <w:r>
        <w:rPr>
          <w:noProof/>
        </w:rPr>
      </w:r>
      <w:r>
        <w:rPr>
          <w:noProof/>
        </w:rPr>
        <w:fldChar w:fldCharType="separate"/>
      </w:r>
      <w:r>
        <w:rPr>
          <w:noProof/>
        </w:rPr>
        <w:t>455</w:t>
      </w:r>
      <w:r>
        <w:rPr>
          <w:noProof/>
        </w:rPr>
        <w:fldChar w:fldCharType="end"/>
      </w:r>
    </w:p>
    <w:p w14:paraId="1E3CD0C7" w14:textId="0315B575"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_Toc186664255 \h </w:instrText>
      </w:r>
      <w:r>
        <w:rPr>
          <w:noProof/>
        </w:rPr>
      </w:r>
      <w:r>
        <w:rPr>
          <w:noProof/>
        </w:rPr>
        <w:fldChar w:fldCharType="separate"/>
      </w:r>
      <w:r>
        <w:rPr>
          <w:noProof/>
        </w:rPr>
        <w:t>455</w:t>
      </w:r>
      <w:r>
        <w:rPr>
          <w:noProof/>
        </w:rPr>
        <w:fldChar w:fldCharType="end"/>
      </w:r>
    </w:p>
    <w:p w14:paraId="1E223145" w14:textId="4619C98E"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fldLock="1"/>
      </w:r>
      <w:r>
        <w:rPr>
          <w:noProof/>
        </w:rPr>
        <w:instrText xml:space="preserve"> PAGEREF _Toc186664256 \h </w:instrText>
      </w:r>
      <w:r>
        <w:rPr>
          <w:noProof/>
        </w:rPr>
      </w:r>
      <w:r>
        <w:rPr>
          <w:noProof/>
        </w:rPr>
        <w:fldChar w:fldCharType="separate"/>
      </w:r>
      <w:r>
        <w:rPr>
          <w:noProof/>
        </w:rPr>
        <w:t>455</w:t>
      </w:r>
      <w:r>
        <w:rPr>
          <w:noProof/>
        </w:rPr>
        <w:fldChar w:fldCharType="end"/>
      </w:r>
    </w:p>
    <w:p w14:paraId="20C8E8C7" w14:textId="15ADBD0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fldLock="1"/>
      </w:r>
      <w:r>
        <w:rPr>
          <w:noProof/>
        </w:rPr>
        <w:instrText xml:space="preserve"> PAGEREF _Toc186664257 \h </w:instrText>
      </w:r>
      <w:r>
        <w:rPr>
          <w:noProof/>
        </w:rPr>
      </w:r>
      <w:r>
        <w:rPr>
          <w:noProof/>
        </w:rPr>
        <w:fldChar w:fldCharType="separate"/>
      </w:r>
      <w:r>
        <w:rPr>
          <w:noProof/>
        </w:rPr>
        <w:t>461</w:t>
      </w:r>
      <w:r>
        <w:rPr>
          <w:noProof/>
        </w:rPr>
        <w:fldChar w:fldCharType="end"/>
      </w:r>
    </w:p>
    <w:p w14:paraId="5696E36C" w14:textId="435149C1"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fldLock="1"/>
      </w:r>
      <w:r>
        <w:rPr>
          <w:noProof/>
        </w:rPr>
        <w:instrText xml:space="preserve"> PAGEREF _Toc186664258 \h </w:instrText>
      </w:r>
      <w:r>
        <w:rPr>
          <w:noProof/>
        </w:rPr>
      </w:r>
      <w:r>
        <w:rPr>
          <w:noProof/>
        </w:rPr>
        <w:fldChar w:fldCharType="separate"/>
      </w:r>
      <w:r>
        <w:rPr>
          <w:noProof/>
        </w:rPr>
        <w:t>463</w:t>
      </w:r>
      <w:r>
        <w:rPr>
          <w:noProof/>
        </w:rPr>
        <w:fldChar w:fldCharType="end"/>
      </w:r>
    </w:p>
    <w:p w14:paraId="759F8ADC" w14:textId="47E34A69"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_Toc186664259 \h </w:instrText>
      </w:r>
      <w:r>
        <w:rPr>
          <w:noProof/>
        </w:rPr>
      </w:r>
      <w:r>
        <w:rPr>
          <w:noProof/>
        </w:rPr>
        <w:fldChar w:fldCharType="separate"/>
      </w:r>
      <w:r>
        <w:rPr>
          <w:noProof/>
        </w:rPr>
        <w:t>463</w:t>
      </w:r>
      <w:r>
        <w:rPr>
          <w:noProof/>
        </w:rPr>
        <w:fldChar w:fldCharType="end"/>
      </w:r>
    </w:p>
    <w:p w14:paraId="049F17F5" w14:textId="43333EAB"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fldLock="1"/>
      </w:r>
      <w:r>
        <w:rPr>
          <w:noProof/>
        </w:rPr>
        <w:instrText xml:space="preserve"> PAGEREF _Toc186664260 \h </w:instrText>
      </w:r>
      <w:r>
        <w:rPr>
          <w:noProof/>
        </w:rPr>
      </w:r>
      <w:r>
        <w:rPr>
          <w:noProof/>
        </w:rPr>
        <w:fldChar w:fldCharType="separate"/>
      </w:r>
      <w:r>
        <w:rPr>
          <w:noProof/>
        </w:rPr>
        <w:t>464</w:t>
      </w:r>
      <w:r>
        <w:rPr>
          <w:noProof/>
        </w:rPr>
        <w:fldChar w:fldCharType="end"/>
      </w:r>
    </w:p>
    <w:p w14:paraId="6666B332" w14:textId="53A4B21B"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fldLock="1"/>
      </w:r>
      <w:r>
        <w:rPr>
          <w:noProof/>
        </w:rPr>
        <w:instrText xml:space="preserve"> PAGEREF _Toc186664261 \h </w:instrText>
      </w:r>
      <w:r>
        <w:rPr>
          <w:noProof/>
        </w:rPr>
      </w:r>
      <w:r>
        <w:rPr>
          <w:noProof/>
        </w:rPr>
        <w:fldChar w:fldCharType="separate"/>
      </w:r>
      <w:r>
        <w:rPr>
          <w:noProof/>
        </w:rPr>
        <w:t>464</w:t>
      </w:r>
      <w:r>
        <w:rPr>
          <w:noProof/>
        </w:rPr>
        <w:fldChar w:fldCharType="end"/>
      </w:r>
    </w:p>
    <w:p w14:paraId="0CF570EA" w14:textId="723BCA8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fldLock="1"/>
      </w:r>
      <w:r>
        <w:rPr>
          <w:noProof/>
        </w:rPr>
        <w:instrText xml:space="preserve"> PAGEREF _Toc186664262 \h </w:instrText>
      </w:r>
      <w:r>
        <w:rPr>
          <w:noProof/>
        </w:rPr>
      </w:r>
      <w:r>
        <w:rPr>
          <w:noProof/>
        </w:rPr>
        <w:fldChar w:fldCharType="separate"/>
      </w:r>
      <w:r>
        <w:rPr>
          <w:noProof/>
        </w:rPr>
        <w:t>465</w:t>
      </w:r>
      <w:r>
        <w:rPr>
          <w:noProof/>
        </w:rPr>
        <w:fldChar w:fldCharType="end"/>
      </w:r>
    </w:p>
    <w:p w14:paraId="3EF97C20" w14:textId="064D58FB"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_Toc186664263 \h </w:instrText>
      </w:r>
      <w:r>
        <w:rPr>
          <w:noProof/>
        </w:rPr>
      </w:r>
      <w:r>
        <w:rPr>
          <w:noProof/>
        </w:rPr>
        <w:fldChar w:fldCharType="separate"/>
      </w:r>
      <w:r>
        <w:rPr>
          <w:noProof/>
        </w:rPr>
        <w:t>465</w:t>
      </w:r>
      <w:r>
        <w:rPr>
          <w:noProof/>
        </w:rPr>
        <w:fldChar w:fldCharType="end"/>
      </w:r>
    </w:p>
    <w:p w14:paraId="041BBD88" w14:textId="55A7E6BC"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fldLock="1"/>
      </w:r>
      <w:r>
        <w:rPr>
          <w:noProof/>
        </w:rPr>
        <w:instrText xml:space="preserve"> PAGEREF _Toc186664264 \h </w:instrText>
      </w:r>
      <w:r>
        <w:rPr>
          <w:noProof/>
        </w:rPr>
      </w:r>
      <w:r>
        <w:rPr>
          <w:noProof/>
        </w:rPr>
        <w:fldChar w:fldCharType="separate"/>
      </w:r>
      <w:r>
        <w:rPr>
          <w:noProof/>
        </w:rPr>
        <w:t>466</w:t>
      </w:r>
      <w:r>
        <w:rPr>
          <w:noProof/>
        </w:rPr>
        <w:fldChar w:fldCharType="end"/>
      </w:r>
    </w:p>
    <w:p w14:paraId="3742BF15" w14:textId="19F2072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fldLock="1"/>
      </w:r>
      <w:r>
        <w:rPr>
          <w:noProof/>
        </w:rPr>
        <w:instrText xml:space="preserve"> PAGEREF _Toc186664265 \h </w:instrText>
      </w:r>
      <w:r>
        <w:rPr>
          <w:noProof/>
        </w:rPr>
      </w:r>
      <w:r>
        <w:rPr>
          <w:noProof/>
        </w:rPr>
        <w:fldChar w:fldCharType="separate"/>
      </w:r>
      <w:r>
        <w:rPr>
          <w:noProof/>
        </w:rPr>
        <w:t>467</w:t>
      </w:r>
      <w:r>
        <w:rPr>
          <w:noProof/>
        </w:rPr>
        <w:fldChar w:fldCharType="end"/>
      </w:r>
    </w:p>
    <w:p w14:paraId="16A956B5" w14:textId="012DE5FF"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fldLock="1"/>
      </w:r>
      <w:r>
        <w:rPr>
          <w:noProof/>
        </w:rPr>
        <w:instrText xml:space="preserve"> PAGEREF _Toc186664266 \h </w:instrText>
      </w:r>
      <w:r>
        <w:rPr>
          <w:noProof/>
        </w:rPr>
      </w:r>
      <w:r>
        <w:rPr>
          <w:noProof/>
        </w:rPr>
        <w:fldChar w:fldCharType="separate"/>
      </w:r>
      <w:r>
        <w:rPr>
          <w:noProof/>
        </w:rPr>
        <w:t>469</w:t>
      </w:r>
      <w:r>
        <w:rPr>
          <w:noProof/>
        </w:rPr>
        <w:fldChar w:fldCharType="end"/>
      </w:r>
    </w:p>
    <w:p w14:paraId="79701B91" w14:textId="20DC943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fldLock="1"/>
      </w:r>
      <w:r>
        <w:rPr>
          <w:noProof/>
        </w:rPr>
        <w:instrText xml:space="preserve"> PAGEREF _Toc186664267 \h </w:instrText>
      </w:r>
      <w:r>
        <w:rPr>
          <w:noProof/>
        </w:rPr>
      </w:r>
      <w:r>
        <w:rPr>
          <w:noProof/>
        </w:rPr>
        <w:fldChar w:fldCharType="separate"/>
      </w:r>
      <w:r>
        <w:rPr>
          <w:noProof/>
        </w:rPr>
        <w:t>469</w:t>
      </w:r>
      <w:r>
        <w:rPr>
          <w:noProof/>
        </w:rPr>
        <w:fldChar w:fldCharType="end"/>
      </w:r>
    </w:p>
    <w:p w14:paraId="5CDE8442" w14:textId="1356C60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fldLock="1"/>
      </w:r>
      <w:r>
        <w:rPr>
          <w:noProof/>
        </w:rPr>
        <w:instrText xml:space="preserve"> PAGEREF _Toc186664268 \h </w:instrText>
      </w:r>
      <w:r>
        <w:rPr>
          <w:noProof/>
        </w:rPr>
      </w:r>
      <w:r>
        <w:rPr>
          <w:noProof/>
        </w:rPr>
        <w:fldChar w:fldCharType="separate"/>
      </w:r>
      <w:r>
        <w:rPr>
          <w:noProof/>
        </w:rPr>
        <w:t>469</w:t>
      </w:r>
      <w:r>
        <w:rPr>
          <w:noProof/>
        </w:rPr>
        <w:fldChar w:fldCharType="end"/>
      </w:r>
    </w:p>
    <w:p w14:paraId="5F84B81C" w14:textId="45EBD73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fldLock="1"/>
      </w:r>
      <w:r>
        <w:rPr>
          <w:noProof/>
        </w:rPr>
        <w:instrText xml:space="preserve"> PAGEREF _Toc186664269 \h </w:instrText>
      </w:r>
      <w:r>
        <w:rPr>
          <w:noProof/>
        </w:rPr>
      </w:r>
      <w:r>
        <w:rPr>
          <w:noProof/>
        </w:rPr>
        <w:fldChar w:fldCharType="separate"/>
      </w:r>
      <w:r>
        <w:rPr>
          <w:noProof/>
        </w:rPr>
        <w:t>469</w:t>
      </w:r>
      <w:r>
        <w:rPr>
          <w:noProof/>
        </w:rPr>
        <w:fldChar w:fldCharType="end"/>
      </w:r>
    </w:p>
    <w:p w14:paraId="0197E5BD" w14:textId="2DC260C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fldLock="1"/>
      </w:r>
      <w:r>
        <w:rPr>
          <w:noProof/>
        </w:rPr>
        <w:instrText xml:space="preserve"> PAGEREF _Toc186664270 \h </w:instrText>
      </w:r>
      <w:r>
        <w:rPr>
          <w:noProof/>
        </w:rPr>
      </w:r>
      <w:r>
        <w:rPr>
          <w:noProof/>
        </w:rPr>
        <w:fldChar w:fldCharType="separate"/>
      </w:r>
      <w:r>
        <w:rPr>
          <w:noProof/>
        </w:rPr>
        <w:t>470</w:t>
      </w:r>
      <w:r>
        <w:rPr>
          <w:noProof/>
        </w:rPr>
        <w:fldChar w:fldCharType="end"/>
      </w:r>
    </w:p>
    <w:p w14:paraId="3B5535CA" w14:textId="48FA2A56"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_Toc186664271 \h </w:instrText>
      </w:r>
      <w:r>
        <w:rPr>
          <w:noProof/>
        </w:rPr>
      </w:r>
      <w:r>
        <w:rPr>
          <w:noProof/>
        </w:rPr>
        <w:fldChar w:fldCharType="separate"/>
      </w:r>
      <w:r>
        <w:rPr>
          <w:noProof/>
        </w:rPr>
        <w:t>470</w:t>
      </w:r>
      <w:r>
        <w:rPr>
          <w:noProof/>
        </w:rPr>
        <w:fldChar w:fldCharType="end"/>
      </w:r>
    </w:p>
    <w:p w14:paraId="4EFD4DB7" w14:textId="4291876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fldLock="1"/>
      </w:r>
      <w:r>
        <w:rPr>
          <w:noProof/>
        </w:rPr>
        <w:instrText xml:space="preserve"> PAGEREF _Toc186664272 \h </w:instrText>
      </w:r>
      <w:r>
        <w:rPr>
          <w:noProof/>
        </w:rPr>
      </w:r>
      <w:r>
        <w:rPr>
          <w:noProof/>
        </w:rPr>
        <w:fldChar w:fldCharType="separate"/>
      </w:r>
      <w:r>
        <w:rPr>
          <w:noProof/>
        </w:rPr>
        <w:t>470</w:t>
      </w:r>
      <w:r>
        <w:rPr>
          <w:noProof/>
        </w:rPr>
        <w:fldChar w:fldCharType="end"/>
      </w:r>
    </w:p>
    <w:p w14:paraId="669B47C9" w14:textId="56271C3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fldLock="1"/>
      </w:r>
      <w:r>
        <w:rPr>
          <w:noProof/>
        </w:rPr>
        <w:instrText xml:space="preserve"> PAGEREF _Toc186664273 \h </w:instrText>
      </w:r>
      <w:r>
        <w:rPr>
          <w:noProof/>
        </w:rPr>
      </w:r>
      <w:r>
        <w:rPr>
          <w:noProof/>
        </w:rPr>
        <w:fldChar w:fldCharType="separate"/>
      </w:r>
      <w:r>
        <w:rPr>
          <w:noProof/>
        </w:rPr>
        <w:t>471</w:t>
      </w:r>
      <w:r>
        <w:rPr>
          <w:noProof/>
        </w:rPr>
        <w:fldChar w:fldCharType="end"/>
      </w:r>
    </w:p>
    <w:p w14:paraId="6E1DCFD8" w14:textId="73CFF459"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fldLock="1"/>
      </w:r>
      <w:r>
        <w:rPr>
          <w:noProof/>
        </w:rPr>
        <w:instrText xml:space="preserve"> PAGEREF _Toc186664274 \h </w:instrText>
      </w:r>
      <w:r>
        <w:rPr>
          <w:noProof/>
        </w:rPr>
      </w:r>
      <w:r>
        <w:rPr>
          <w:noProof/>
        </w:rPr>
        <w:fldChar w:fldCharType="separate"/>
      </w:r>
      <w:r>
        <w:rPr>
          <w:noProof/>
        </w:rPr>
        <w:t>473</w:t>
      </w:r>
      <w:r>
        <w:rPr>
          <w:noProof/>
        </w:rPr>
        <w:fldChar w:fldCharType="end"/>
      </w:r>
    </w:p>
    <w:p w14:paraId="08BB8BE8" w14:textId="379C3FBB"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fldLock="1"/>
      </w:r>
      <w:r>
        <w:rPr>
          <w:noProof/>
        </w:rPr>
        <w:instrText xml:space="preserve"> PAGEREF _Toc186664275 \h </w:instrText>
      </w:r>
      <w:r>
        <w:rPr>
          <w:noProof/>
        </w:rPr>
      </w:r>
      <w:r>
        <w:rPr>
          <w:noProof/>
        </w:rPr>
        <w:fldChar w:fldCharType="separate"/>
      </w:r>
      <w:r>
        <w:rPr>
          <w:noProof/>
        </w:rPr>
        <w:t>475</w:t>
      </w:r>
      <w:r>
        <w:rPr>
          <w:noProof/>
        </w:rPr>
        <w:fldChar w:fldCharType="end"/>
      </w:r>
    </w:p>
    <w:p w14:paraId="1DF2EF44" w14:textId="5EABC24D"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_Toc186664276 \h </w:instrText>
      </w:r>
      <w:r>
        <w:rPr>
          <w:noProof/>
        </w:rPr>
      </w:r>
      <w:r>
        <w:rPr>
          <w:noProof/>
        </w:rPr>
        <w:fldChar w:fldCharType="separate"/>
      </w:r>
      <w:r>
        <w:rPr>
          <w:noProof/>
        </w:rPr>
        <w:t>475</w:t>
      </w:r>
      <w:r>
        <w:rPr>
          <w:noProof/>
        </w:rPr>
        <w:fldChar w:fldCharType="end"/>
      </w:r>
    </w:p>
    <w:p w14:paraId="0BD1CF16" w14:textId="473257DA"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fldLock="1"/>
      </w:r>
      <w:r>
        <w:rPr>
          <w:noProof/>
        </w:rPr>
        <w:instrText xml:space="preserve"> PAGEREF _Toc186664277 \h </w:instrText>
      </w:r>
      <w:r>
        <w:rPr>
          <w:noProof/>
        </w:rPr>
      </w:r>
      <w:r>
        <w:rPr>
          <w:noProof/>
        </w:rPr>
        <w:fldChar w:fldCharType="separate"/>
      </w:r>
      <w:r>
        <w:rPr>
          <w:noProof/>
        </w:rPr>
        <w:t>475</w:t>
      </w:r>
      <w:r>
        <w:rPr>
          <w:noProof/>
        </w:rPr>
        <w:fldChar w:fldCharType="end"/>
      </w:r>
    </w:p>
    <w:p w14:paraId="0B022822" w14:textId="350ED21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fldLock="1"/>
      </w:r>
      <w:r>
        <w:rPr>
          <w:noProof/>
        </w:rPr>
        <w:instrText xml:space="preserve"> PAGEREF _Toc186664278 \h </w:instrText>
      </w:r>
      <w:r>
        <w:rPr>
          <w:noProof/>
        </w:rPr>
      </w:r>
      <w:r>
        <w:rPr>
          <w:noProof/>
        </w:rPr>
        <w:fldChar w:fldCharType="separate"/>
      </w:r>
      <w:r>
        <w:rPr>
          <w:noProof/>
        </w:rPr>
        <w:t>477</w:t>
      </w:r>
      <w:r>
        <w:rPr>
          <w:noProof/>
        </w:rPr>
        <w:fldChar w:fldCharType="end"/>
      </w:r>
    </w:p>
    <w:p w14:paraId="6CCA491C" w14:textId="571493C1"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fldLock="1"/>
      </w:r>
      <w:r>
        <w:rPr>
          <w:noProof/>
        </w:rPr>
        <w:instrText xml:space="preserve"> PAGEREF _Toc186664279 \h </w:instrText>
      </w:r>
      <w:r>
        <w:rPr>
          <w:noProof/>
        </w:rPr>
      </w:r>
      <w:r>
        <w:rPr>
          <w:noProof/>
        </w:rPr>
        <w:fldChar w:fldCharType="separate"/>
      </w:r>
      <w:r>
        <w:rPr>
          <w:noProof/>
        </w:rPr>
        <w:t>479</w:t>
      </w:r>
      <w:r>
        <w:rPr>
          <w:noProof/>
        </w:rPr>
        <w:fldChar w:fldCharType="end"/>
      </w:r>
    </w:p>
    <w:p w14:paraId="2763B02F" w14:textId="76AB7574"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fldLock="1"/>
      </w:r>
      <w:r>
        <w:rPr>
          <w:noProof/>
        </w:rPr>
        <w:instrText xml:space="preserve"> PAGEREF _Toc186664280 \h </w:instrText>
      </w:r>
      <w:r>
        <w:rPr>
          <w:noProof/>
        </w:rPr>
      </w:r>
      <w:r>
        <w:rPr>
          <w:noProof/>
        </w:rPr>
        <w:fldChar w:fldCharType="separate"/>
      </w:r>
      <w:r>
        <w:rPr>
          <w:noProof/>
        </w:rPr>
        <w:t>479</w:t>
      </w:r>
      <w:r>
        <w:rPr>
          <w:noProof/>
        </w:rPr>
        <w:fldChar w:fldCharType="end"/>
      </w:r>
    </w:p>
    <w:p w14:paraId="366ABC0A" w14:textId="61427CE8"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_Toc186664281 \h </w:instrText>
      </w:r>
      <w:r>
        <w:rPr>
          <w:noProof/>
        </w:rPr>
      </w:r>
      <w:r>
        <w:rPr>
          <w:noProof/>
        </w:rPr>
        <w:fldChar w:fldCharType="separate"/>
      </w:r>
      <w:r>
        <w:rPr>
          <w:noProof/>
        </w:rPr>
        <w:t>480</w:t>
      </w:r>
      <w:r>
        <w:rPr>
          <w:noProof/>
        </w:rPr>
        <w:fldChar w:fldCharType="end"/>
      </w:r>
    </w:p>
    <w:p w14:paraId="37BC919E" w14:textId="066F2928"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_Toc186664282 \h </w:instrText>
      </w:r>
      <w:r>
        <w:rPr>
          <w:noProof/>
        </w:rPr>
      </w:r>
      <w:r>
        <w:rPr>
          <w:noProof/>
        </w:rPr>
        <w:fldChar w:fldCharType="separate"/>
      </w:r>
      <w:r>
        <w:rPr>
          <w:noProof/>
        </w:rPr>
        <w:t>480</w:t>
      </w:r>
      <w:r>
        <w:rPr>
          <w:noProof/>
        </w:rPr>
        <w:fldChar w:fldCharType="end"/>
      </w:r>
    </w:p>
    <w:p w14:paraId="582B26E6" w14:textId="6E1E3A86"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fldLock="1"/>
      </w:r>
      <w:r>
        <w:rPr>
          <w:noProof/>
        </w:rPr>
        <w:instrText xml:space="preserve"> PAGEREF _Toc186664283 \h </w:instrText>
      </w:r>
      <w:r>
        <w:rPr>
          <w:noProof/>
        </w:rPr>
      </w:r>
      <w:r>
        <w:rPr>
          <w:noProof/>
        </w:rPr>
        <w:fldChar w:fldCharType="separate"/>
      </w:r>
      <w:r>
        <w:rPr>
          <w:noProof/>
        </w:rPr>
        <w:t>480</w:t>
      </w:r>
      <w:r>
        <w:rPr>
          <w:noProof/>
        </w:rPr>
        <w:fldChar w:fldCharType="end"/>
      </w:r>
    </w:p>
    <w:p w14:paraId="0A8030DB" w14:textId="13DB016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_Toc186664284 \h </w:instrText>
      </w:r>
      <w:r>
        <w:rPr>
          <w:noProof/>
        </w:rPr>
      </w:r>
      <w:r>
        <w:rPr>
          <w:noProof/>
        </w:rPr>
        <w:fldChar w:fldCharType="separate"/>
      </w:r>
      <w:r>
        <w:rPr>
          <w:noProof/>
        </w:rPr>
        <w:t>480</w:t>
      </w:r>
      <w:r>
        <w:rPr>
          <w:noProof/>
        </w:rPr>
        <w:fldChar w:fldCharType="end"/>
      </w:r>
    </w:p>
    <w:p w14:paraId="72DEF93A" w14:textId="20C31744"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fldLock="1"/>
      </w:r>
      <w:r>
        <w:rPr>
          <w:noProof/>
        </w:rPr>
        <w:instrText xml:space="preserve"> PAGEREF _Toc186664285 \h </w:instrText>
      </w:r>
      <w:r>
        <w:rPr>
          <w:noProof/>
        </w:rPr>
      </w:r>
      <w:r>
        <w:rPr>
          <w:noProof/>
        </w:rPr>
        <w:fldChar w:fldCharType="separate"/>
      </w:r>
      <w:r>
        <w:rPr>
          <w:noProof/>
        </w:rPr>
        <w:t>482</w:t>
      </w:r>
      <w:r>
        <w:rPr>
          <w:noProof/>
        </w:rPr>
        <w:fldChar w:fldCharType="end"/>
      </w:r>
    </w:p>
    <w:p w14:paraId="6F0C24B2" w14:textId="490F9A79"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fldLock="1"/>
      </w:r>
      <w:r>
        <w:rPr>
          <w:noProof/>
        </w:rPr>
        <w:instrText xml:space="preserve"> PAGEREF _Toc186664286 \h </w:instrText>
      </w:r>
      <w:r>
        <w:rPr>
          <w:noProof/>
        </w:rPr>
      </w:r>
      <w:r>
        <w:rPr>
          <w:noProof/>
        </w:rPr>
        <w:fldChar w:fldCharType="separate"/>
      </w:r>
      <w:r>
        <w:rPr>
          <w:noProof/>
        </w:rPr>
        <w:t>482</w:t>
      </w:r>
      <w:r>
        <w:rPr>
          <w:noProof/>
        </w:rPr>
        <w:fldChar w:fldCharType="end"/>
      </w:r>
    </w:p>
    <w:p w14:paraId="3FE8BFF8" w14:textId="20FF86DB"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fldLock="1"/>
      </w:r>
      <w:r>
        <w:rPr>
          <w:noProof/>
        </w:rPr>
        <w:instrText xml:space="preserve"> PAGEREF _Toc186664287 \h </w:instrText>
      </w:r>
      <w:r>
        <w:rPr>
          <w:noProof/>
        </w:rPr>
      </w:r>
      <w:r>
        <w:rPr>
          <w:noProof/>
        </w:rPr>
        <w:fldChar w:fldCharType="separate"/>
      </w:r>
      <w:r>
        <w:rPr>
          <w:noProof/>
        </w:rPr>
        <w:t>482</w:t>
      </w:r>
      <w:r>
        <w:rPr>
          <w:noProof/>
        </w:rPr>
        <w:fldChar w:fldCharType="end"/>
      </w:r>
    </w:p>
    <w:p w14:paraId="5F1957F2" w14:textId="6D92B267"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fldLock="1"/>
      </w:r>
      <w:r>
        <w:rPr>
          <w:noProof/>
        </w:rPr>
        <w:instrText xml:space="preserve"> PAGEREF _Toc186664288 \h </w:instrText>
      </w:r>
      <w:r>
        <w:rPr>
          <w:noProof/>
        </w:rPr>
      </w:r>
      <w:r>
        <w:rPr>
          <w:noProof/>
        </w:rPr>
        <w:fldChar w:fldCharType="separate"/>
      </w:r>
      <w:r>
        <w:rPr>
          <w:noProof/>
        </w:rPr>
        <w:t>484</w:t>
      </w:r>
      <w:r>
        <w:rPr>
          <w:noProof/>
        </w:rPr>
        <w:fldChar w:fldCharType="end"/>
      </w:r>
    </w:p>
    <w:p w14:paraId="6A4FCA5C" w14:textId="06FAA0C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fldLock="1"/>
      </w:r>
      <w:r>
        <w:rPr>
          <w:noProof/>
        </w:rPr>
        <w:instrText xml:space="preserve"> PAGEREF _Toc186664289 \h </w:instrText>
      </w:r>
      <w:r>
        <w:rPr>
          <w:noProof/>
        </w:rPr>
      </w:r>
      <w:r>
        <w:rPr>
          <w:noProof/>
        </w:rPr>
        <w:fldChar w:fldCharType="separate"/>
      </w:r>
      <w:r>
        <w:rPr>
          <w:noProof/>
        </w:rPr>
        <w:t>486</w:t>
      </w:r>
      <w:r>
        <w:rPr>
          <w:noProof/>
        </w:rPr>
        <w:fldChar w:fldCharType="end"/>
      </w:r>
    </w:p>
    <w:p w14:paraId="12131766" w14:textId="4FF108BF"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fldLock="1"/>
      </w:r>
      <w:r>
        <w:rPr>
          <w:noProof/>
        </w:rPr>
        <w:instrText xml:space="preserve"> PAGEREF _Toc186664290 \h </w:instrText>
      </w:r>
      <w:r>
        <w:rPr>
          <w:noProof/>
        </w:rPr>
      </w:r>
      <w:r>
        <w:rPr>
          <w:noProof/>
        </w:rPr>
        <w:fldChar w:fldCharType="separate"/>
      </w:r>
      <w:r>
        <w:rPr>
          <w:noProof/>
        </w:rPr>
        <w:t>486</w:t>
      </w:r>
      <w:r>
        <w:rPr>
          <w:noProof/>
        </w:rPr>
        <w:fldChar w:fldCharType="end"/>
      </w:r>
    </w:p>
    <w:p w14:paraId="01754DB8" w14:textId="4BCF77C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_Toc186664291 \h </w:instrText>
      </w:r>
      <w:r>
        <w:rPr>
          <w:noProof/>
        </w:rPr>
      </w:r>
      <w:r>
        <w:rPr>
          <w:noProof/>
        </w:rPr>
        <w:fldChar w:fldCharType="separate"/>
      </w:r>
      <w:r>
        <w:rPr>
          <w:noProof/>
        </w:rPr>
        <w:t>486</w:t>
      </w:r>
      <w:r>
        <w:rPr>
          <w:noProof/>
        </w:rPr>
        <w:fldChar w:fldCharType="end"/>
      </w:r>
    </w:p>
    <w:p w14:paraId="0C333F06" w14:textId="463896AD"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fldLock="1"/>
      </w:r>
      <w:r>
        <w:rPr>
          <w:noProof/>
        </w:rPr>
        <w:instrText xml:space="preserve"> PAGEREF _Toc186664292 \h </w:instrText>
      </w:r>
      <w:r>
        <w:rPr>
          <w:noProof/>
        </w:rPr>
      </w:r>
      <w:r>
        <w:rPr>
          <w:noProof/>
        </w:rPr>
        <w:fldChar w:fldCharType="separate"/>
      </w:r>
      <w:r>
        <w:rPr>
          <w:noProof/>
        </w:rPr>
        <w:t>486</w:t>
      </w:r>
      <w:r>
        <w:rPr>
          <w:noProof/>
        </w:rPr>
        <w:fldChar w:fldCharType="end"/>
      </w:r>
    </w:p>
    <w:p w14:paraId="25057EFB" w14:textId="4F23B463"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fldLock="1"/>
      </w:r>
      <w:r>
        <w:rPr>
          <w:noProof/>
        </w:rPr>
        <w:instrText xml:space="preserve"> PAGEREF _Toc186664293 \h </w:instrText>
      </w:r>
      <w:r>
        <w:rPr>
          <w:noProof/>
        </w:rPr>
      </w:r>
      <w:r>
        <w:rPr>
          <w:noProof/>
        </w:rPr>
        <w:fldChar w:fldCharType="separate"/>
      </w:r>
      <w:r>
        <w:rPr>
          <w:noProof/>
        </w:rPr>
        <w:t>486</w:t>
      </w:r>
      <w:r>
        <w:rPr>
          <w:noProof/>
        </w:rPr>
        <w:fldChar w:fldCharType="end"/>
      </w:r>
    </w:p>
    <w:p w14:paraId="5EE53232" w14:textId="066E4937"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_Toc186664294 \h </w:instrText>
      </w:r>
      <w:r>
        <w:rPr>
          <w:noProof/>
        </w:rPr>
      </w:r>
      <w:r>
        <w:rPr>
          <w:noProof/>
        </w:rPr>
        <w:fldChar w:fldCharType="separate"/>
      </w:r>
      <w:r>
        <w:rPr>
          <w:noProof/>
        </w:rPr>
        <w:t>486</w:t>
      </w:r>
      <w:r>
        <w:rPr>
          <w:noProof/>
        </w:rPr>
        <w:fldChar w:fldCharType="end"/>
      </w:r>
    </w:p>
    <w:p w14:paraId="19C3838B" w14:textId="10A352A9"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fldLock="1"/>
      </w:r>
      <w:r>
        <w:rPr>
          <w:noProof/>
        </w:rPr>
        <w:instrText xml:space="preserve"> PAGEREF _Toc186664295 \h </w:instrText>
      </w:r>
      <w:r>
        <w:rPr>
          <w:noProof/>
        </w:rPr>
      </w:r>
      <w:r>
        <w:rPr>
          <w:noProof/>
        </w:rPr>
        <w:fldChar w:fldCharType="separate"/>
      </w:r>
      <w:r>
        <w:rPr>
          <w:noProof/>
        </w:rPr>
        <w:t>488</w:t>
      </w:r>
      <w:r>
        <w:rPr>
          <w:noProof/>
        </w:rPr>
        <w:fldChar w:fldCharType="end"/>
      </w:r>
    </w:p>
    <w:p w14:paraId="7C9A1F58" w14:textId="12B2C889"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fldLock="1"/>
      </w:r>
      <w:r>
        <w:rPr>
          <w:noProof/>
        </w:rPr>
        <w:instrText xml:space="preserve"> PAGEREF _Toc186664296 \h </w:instrText>
      </w:r>
      <w:r>
        <w:rPr>
          <w:noProof/>
        </w:rPr>
      </w:r>
      <w:r>
        <w:rPr>
          <w:noProof/>
        </w:rPr>
        <w:fldChar w:fldCharType="separate"/>
      </w:r>
      <w:r>
        <w:rPr>
          <w:noProof/>
        </w:rPr>
        <w:t>489</w:t>
      </w:r>
      <w:r>
        <w:rPr>
          <w:noProof/>
        </w:rPr>
        <w:fldChar w:fldCharType="end"/>
      </w:r>
    </w:p>
    <w:p w14:paraId="3FB1677C" w14:textId="66C200FE"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fldLock="1"/>
      </w:r>
      <w:r>
        <w:rPr>
          <w:noProof/>
        </w:rPr>
        <w:instrText xml:space="preserve"> PAGEREF _Toc186664297 \h </w:instrText>
      </w:r>
      <w:r>
        <w:rPr>
          <w:noProof/>
        </w:rPr>
      </w:r>
      <w:r>
        <w:rPr>
          <w:noProof/>
        </w:rPr>
        <w:fldChar w:fldCharType="separate"/>
      </w:r>
      <w:r>
        <w:rPr>
          <w:noProof/>
        </w:rPr>
        <w:t>490</w:t>
      </w:r>
      <w:r>
        <w:rPr>
          <w:noProof/>
        </w:rPr>
        <w:fldChar w:fldCharType="end"/>
      </w:r>
    </w:p>
    <w:p w14:paraId="13DBC4E9" w14:textId="720408E3" w:rsidR="009B025D" w:rsidRDefault="009B025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fldLock="1"/>
      </w:r>
      <w:r>
        <w:rPr>
          <w:noProof/>
        </w:rPr>
        <w:instrText xml:space="preserve"> PAGEREF _Toc186664298 \h </w:instrText>
      </w:r>
      <w:r>
        <w:rPr>
          <w:noProof/>
        </w:rPr>
      </w:r>
      <w:r>
        <w:rPr>
          <w:noProof/>
        </w:rPr>
        <w:fldChar w:fldCharType="separate"/>
      </w:r>
      <w:r>
        <w:rPr>
          <w:noProof/>
        </w:rPr>
        <w:t>490</w:t>
      </w:r>
      <w:r>
        <w:rPr>
          <w:noProof/>
        </w:rPr>
        <w:fldChar w:fldCharType="end"/>
      </w:r>
    </w:p>
    <w:p w14:paraId="711DCF58" w14:textId="0FB6542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fldLock="1"/>
      </w:r>
      <w:r>
        <w:rPr>
          <w:noProof/>
        </w:rPr>
        <w:instrText xml:space="preserve"> PAGEREF _Toc186664299 \h </w:instrText>
      </w:r>
      <w:r>
        <w:rPr>
          <w:noProof/>
        </w:rPr>
      </w:r>
      <w:r>
        <w:rPr>
          <w:noProof/>
        </w:rPr>
        <w:fldChar w:fldCharType="separate"/>
      </w:r>
      <w:r>
        <w:rPr>
          <w:noProof/>
        </w:rPr>
        <w:t>490</w:t>
      </w:r>
      <w:r>
        <w:rPr>
          <w:noProof/>
        </w:rPr>
        <w:fldChar w:fldCharType="end"/>
      </w:r>
    </w:p>
    <w:p w14:paraId="1FA865B9" w14:textId="443EABB4"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fldLock="1"/>
      </w:r>
      <w:r>
        <w:rPr>
          <w:noProof/>
        </w:rPr>
        <w:instrText xml:space="preserve"> PAGEREF _Toc186664300 \h </w:instrText>
      </w:r>
      <w:r>
        <w:rPr>
          <w:noProof/>
        </w:rPr>
      </w:r>
      <w:r>
        <w:rPr>
          <w:noProof/>
        </w:rPr>
        <w:fldChar w:fldCharType="separate"/>
      </w:r>
      <w:r>
        <w:rPr>
          <w:noProof/>
        </w:rPr>
        <w:t>491</w:t>
      </w:r>
      <w:r>
        <w:rPr>
          <w:noProof/>
        </w:rPr>
        <w:fldChar w:fldCharType="end"/>
      </w:r>
    </w:p>
    <w:p w14:paraId="1A531C56" w14:textId="7741D206"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fldLock="1"/>
      </w:r>
      <w:r>
        <w:rPr>
          <w:noProof/>
        </w:rPr>
        <w:instrText xml:space="preserve"> PAGEREF _Toc186664301 \h </w:instrText>
      </w:r>
      <w:r>
        <w:rPr>
          <w:noProof/>
        </w:rPr>
      </w:r>
      <w:r>
        <w:rPr>
          <w:noProof/>
        </w:rPr>
        <w:fldChar w:fldCharType="separate"/>
      </w:r>
      <w:r>
        <w:rPr>
          <w:noProof/>
        </w:rPr>
        <w:t>491</w:t>
      </w:r>
      <w:r>
        <w:rPr>
          <w:noProof/>
        </w:rPr>
        <w:fldChar w:fldCharType="end"/>
      </w:r>
    </w:p>
    <w:p w14:paraId="0172D694" w14:textId="538A43C5"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fldLock="1"/>
      </w:r>
      <w:r>
        <w:rPr>
          <w:noProof/>
        </w:rPr>
        <w:instrText xml:space="preserve"> PAGEREF _Toc186664302 \h </w:instrText>
      </w:r>
      <w:r>
        <w:rPr>
          <w:noProof/>
        </w:rPr>
      </w:r>
      <w:r>
        <w:rPr>
          <w:noProof/>
        </w:rPr>
        <w:fldChar w:fldCharType="separate"/>
      </w:r>
      <w:r>
        <w:rPr>
          <w:noProof/>
        </w:rPr>
        <w:t>493</w:t>
      </w:r>
      <w:r>
        <w:rPr>
          <w:noProof/>
        </w:rPr>
        <w:fldChar w:fldCharType="end"/>
      </w:r>
    </w:p>
    <w:p w14:paraId="2D9E9C3F" w14:textId="03E25021"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fldLock="1"/>
      </w:r>
      <w:r>
        <w:rPr>
          <w:noProof/>
        </w:rPr>
        <w:instrText xml:space="preserve"> PAGEREF _Toc186664303 \h </w:instrText>
      </w:r>
      <w:r>
        <w:rPr>
          <w:noProof/>
        </w:rPr>
      </w:r>
      <w:r>
        <w:rPr>
          <w:noProof/>
        </w:rPr>
        <w:fldChar w:fldCharType="separate"/>
      </w:r>
      <w:r>
        <w:rPr>
          <w:noProof/>
        </w:rPr>
        <w:t>493</w:t>
      </w:r>
      <w:r>
        <w:rPr>
          <w:noProof/>
        </w:rPr>
        <w:fldChar w:fldCharType="end"/>
      </w:r>
    </w:p>
    <w:p w14:paraId="38DCE45F" w14:textId="503F5FFE"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fldLock="1"/>
      </w:r>
      <w:r>
        <w:rPr>
          <w:noProof/>
        </w:rPr>
        <w:instrText xml:space="preserve"> PAGEREF _Toc186664304 \h </w:instrText>
      </w:r>
      <w:r>
        <w:rPr>
          <w:noProof/>
        </w:rPr>
      </w:r>
      <w:r>
        <w:rPr>
          <w:noProof/>
        </w:rPr>
        <w:fldChar w:fldCharType="separate"/>
      </w:r>
      <w:r>
        <w:rPr>
          <w:noProof/>
        </w:rPr>
        <w:t>496</w:t>
      </w:r>
      <w:r>
        <w:rPr>
          <w:noProof/>
        </w:rPr>
        <w:fldChar w:fldCharType="end"/>
      </w:r>
    </w:p>
    <w:p w14:paraId="0D31DA6F" w14:textId="2D6BC10A"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fldLock="1"/>
      </w:r>
      <w:r>
        <w:rPr>
          <w:noProof/>
        </w:rPr>
        <w:instrText xml:space="preserve"> PAGEREF _Toc186664305 \h </w:instrText>
      </w:r>
      <w:r>
        <w:rPr>
          <w:noProof/>
        </w:rPr>
      </w:r>
      <w:r>
        <w:rPr>
          <w:noProof/>
        </w:rPr>
        <w:fldChar w:fldCharType="separate"/>
      </w:r>
      <w:r>
        <w:rPr>
          <w:noProof/>
        </w:rPr>
        <w:t>496</w:t>
      </w:r>
      <w:r>
        <w:rPr>
          <w:noProof/>
        </w:rPr>
        <w:fldChar w:fldCharType="end"/>
      </w:r>
    </w:p>
    <w:p w14:paraId="4C957BE3" w14:textId="09419EC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fldLock="1"/>
      </w:r>
      <w:r>
        <w:rPr>
          <w:noProof/>
        </w:rPr>
        <w:instrText xml:space="preserve"> PAGEREF _Toc186664306 \h </w:instrText>
      </w:r>
      <w:r>
        <w:rPr>
          <w:noProof/>
        </w:rPr>
      </w:r>
      <w:r>
        <w:rPr>
          <w:noProof/>
        </w:rPr>
        <w:fldChar w:fldCharType="separate"/>
      </w:r>
      <w:r>
        <w:rPr>
          <w:noProof/>
        </w:rPr>
        <w:t>496</w:t>
      </w:r>
      <w:r>
        <w:rPr>
          <w:noProof/>
        </w:rPr>
        <w:fldChar w:fldCharType="end"/>
      </w:r>
    </w:p>
    <w:p w14:paraId="1DBE89B6" w14:textId="4539EE0D"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fldLock="1"/>
      </w:r>
      <w:r>
        <w:rPr>
          <w:noProof/>
        </w:rPr>
        <w:instrText xml:space="preserve"> PAGEREF _Toc186664307 \h </w:instrText>
      </w:r>
      <w:r>
        <w:rPr>
          <w:noProof/>
        </w:rPr>
      </w:r>
      <w:r>
        <w:rPr>
          <w:noProof/>
        </w:rPr>
        <w:fldChar w:fldCharType="separate"/>
      </w:r>
      <w:r>
        <w:rPr>
          <w:noProof/>
        </w:rPr>
        <w:t>496</w:t>
      </w:r>
      <w:r>
        <w:rPr>
          <w:noProof/>
        </w:rPr>
        <w:fldChar w:fldCharType="end"/>
      </w:r>
    </w:p>
    <w:p w14:paraId="31B5C137" w14:textId="30C9FF52"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_Toc186664308 \h </w:instrText>
      </w:r>
      <w:r>
        <w:rPr>
          <w:noProof/>
        </w:rPr>
      </w:r>
      <w:r>
        <w:rPr>
          <w:noProof/>
        </w:rPr>
        <w:fldChar w:fldCharType="separate"/>
      </w:r>
      <w:r>
        <w:rPr>
          <w:noProof/>
        </w:rPr>
        <w:t>496</w:t>
      </w:r>
      <w:r>
        <w:rPr>
          <w:noProof/>
        </w:rPr>
        <w:fldChar w:fldCharType="end"/>
      </w:r>
    </w:p>
    <w:p w14:paraId="24C23A5E" w14:textId="58E90E18"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fldLock="1"/>
      </w:r>
      <w:r>
        <w:rPr>
          <w:noProof/>
        </w:rPr>
        <w:instrText xml:space="preserve"> PAGEREF _Toc186664309 \h </w:instrText>
      </w:r>
      <w:r>
        <w:rPr>
          <w:noProof/>
        </w:rPr>
      </w:r>
      <w:r>
        <w:rPr>
          <w:noProof/>
        </w:rPr>
        <w:fldChar w:fldCharType="separate"/>
      </w:r>
      <w:r>
        <w:rPr>
          <w:noProof/>
        </w:rPr>
        <w:t>497</w:t>
      </w:r>
      <w:r>
        <w:rPr>
          <w:noProof/>
        </w:rPr>
        <w:fldChar w:fldCharType="end"/>
      </w:r>
    </w:p>
    <w:p w14:paraId="4A45E464" w14:textId="60C49241" w:rsidR="009B025D" w:rsidRDefault="009B025D">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_Toc186664310 \h </w:instrText>
      </w:r>
      <w:r>
        <w:rPr>
          <w:noProof/>
        </w:rPr>
      </w:r>
      <w:r>
        <w:rPr>
          <w:noProof/>
        </w:rPr>
        <w:fldChar w:fldCharType="separate"/>
      </w:r>
      <w:r>
        <w:rPr>
          <w:noProof/>
        </w:rPr>
        <w:t>497</w:t>
      </w:r>
      <w:r>
        <w:rPr>
          <w:noProof/>
        </w:rPr>
        <w:fldChar w:fldCharType="end"/>
      </w:r>
    </w:p>
    <w:p w14:paraId="7657ABAA" w14:textId="27E06A77"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fldLock="1"/>
      </w:r>
      <w:r>
        <w:rPr>
          <w:noProof/>
        </w:rPr>
        <w:instrText xml:space="preserve"> PAGEREF _Toc186664311 \h </w:instrText>
      </w:r>
      <w:r>
        <w:rPr>
          <w:noProof/>
        </w:rPr>
      </w:r>
      <w:r>
        <w:rPr>
          <w:noProof/>
        </w:rPr>
        <w:fldChar w:fldCharType="separate"/>
      </w:r>
      <w:r>
        <w:rPr>
          <w:noProof/>
        </w:rPr>
        <w:t>498</w:t>
      </w:r>
      <w:r>
        <w:rPr>
          <w:noProof/>
        </w:rPr>
        <w:fldChar w:fldCharType="end"/>
      </w:r>
    </w:p>
    <w:p w14:paraId="1C6182B5" w14:textId="60A8E3E3"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_Toc186664312 \h </w:instrText>
      </w:r>
      <w:r>
        <w:rPr>
          <w:noProof/>
        </w:rPr>
      </w:r>
      <w:r>
        <w:rPr>
          <w:noProof/>
        </w:rPr>
        <w:fldChar w:fldCharType="separate"/>
      </w:r>
      <w:r>
        <w:rPr>
          <w:noProof/>
        </w:rPr>
        <w:t>498</w:t>
      </w:r>
      <w:r>
        <w:rPr>
          <w:noProof/>
        </w:rPr>
        <w:fldChar w:fldCharType="end"/>
      </w:r>
    </w:p>
    <w:p w14:paraId="63E02D99" w14:textId="40BEF587"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_Toc186664313 \h </w:instrText>
      </w:r>
      <w:r>
        <w:rPr>
          <w:noProof/>
        </w:rPr>
      </w:r>
      <w:r>
        <w:rPr>
          <w:noProof/>
        </w:rPr>
        <w:fldChar w:fldCharType="separate"/>
      </w:r>
      <w:r>
        <w:rPr>
          <w:noProof/>
        </w:rPr>
        <w:t>498</w:t>
      </w:r>
      <w:r>
        <w:rPr>
          <w:noProof/>
        </w:rPr>
        <w:fldChar w:fldCharType="end"/>
      </w:r>
    </w:p>
    <w:p w14:paraId="2A422A3D" w14:textId="6C4AEA5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fldLock="1"/>
      </w:r>
      <w:r>
        <w:rPr>
          <w:noProof/>
        </w:rPr>
        <w:instrText xml:space="preserve"> PAGEREF _Toc186664314 \h </w:instrText>
      </w:r>
      <w:r>
        <w:rPr>
          <w:noProof/>
        </w:rPr>
      </w:r>
      <w:r>
        <w:rPr>
          <w:noProof/>
        </w:rPr>
        <w:fldChar w:fldCharType="separate"/>
      </w:r>
      <w:r>
        <w:rPr>
          <w:noProof/>
        </w:rPr>
        <w:t>499</w:t>
      </w:r>
      <w:r>
        <w:rPr>
          <w:noProof/>
        </w:rPr>
        <w:fldChar w:fldCharType="end"/>
      </w:r>
    </w:p>
    <w:p w14:paraId="475B2FF7" w14:textId="4F7FFB03"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fldLock="1"/>
      </w:r>
      <w:r>
        <w:rPr>
          <w:noProof/>
        </w:rPr>
        <w:instrText xml:space="preserve"> PAGEREF _Toc186664315 \h </w:instrText>
      </w:r>
      <w:r>
        <w:rPr>
          <w:noProof/>
        </w:rPr>
      </w:r>
      <w:r>
        <w:rPr>
          <w:noProof/>
        </w:rPr>
        <w:fldChar w:fldCharType="separate"/>
      </w:r>
      <w:r>
        <w:rPr>
          <w:noProof/>
        </w:rPr>
        <w:t>500</w:t>
      </w:r>
      <w:r>
        <w:rPr>
          <w:noProof/>
        </w:rPr>
        <w:fldChar w:fldCharType="end"/>
      </w:r>
    </w:p>
    <w:p w14:paraId="104BED5A" w14:textId="0E2417D6" w:rsidR="009B025D" w:rsidRDefault="009B025D">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fldLock="1"/>
      </w:r>
      <w:r>
        <w:rPr>
          <w:noProof/>
        </w:rPr>
        <w:instrText xml:space="preserve"> PAGEREF _Toc186664316 \h </w:instrText>
      </w:r>
      <w:r>
        <w:rPr>
          <w:noProof/>
        </w:rPr>
      </w:r>
      <w:r>
        <w:rPr>
          <w:noProof/>
        </w:rPr>
        <w:fldChar w:fldCharType="separate"/>
      </w:r>
      <w:r>
        <w:rPr>
          <w:noProof/>
        </w:rPr>
        <w:t>501</w:t>
      </w:r>
      <w:r>
        <w:rPr>
          <w:noProof/>
        </w:rPr>
        <w:fldChar w:fldCharType="end"/>
      </w:r>
    </w:p>
    <w:p w14:paraId="4BDD4846" w14:textId="1005EF54"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YY</w:t>
      </w:r>
      <w:r>
        <w:rPr>
          <w:noProof/>
        </w:rPr>
        <w:t xml:space="preserve"> (informative):</w:t>
      </w:r>
      <w:r>
        <w:rPr>
          <w:noProof/>
        </w:rPr>
        <w:tab/>
      </w:r>
      <w:r>
        <w:rPr>
          <w:noProof/>
          <w:lang w:eastAsia="ko-KR"/>
        </w:rPr>
        <w:t>Computation of b=AS for IVAS</w:t>
      </w:r>
      <w:r>
        <w:rPr>
          <w:noProof/>
        </w:rPr>
        <w:tab/>
      </w:r>
      <w:r>
        <w:rPr>
          <w:noProof/>
        </w:rPr>
        <w:fldChar w:fldCharType="begin" w:fldLock="1"/>
      </w:r>
      <w:r>
        <w:rPr>
          <w:noProof/>
        </w:rPr>
        <w:instrText xml:space="preserve"> PAGEREF _Toc186664317 \h </w:instrText>
      </w:r>
      <w:r>
        <w:rPr>
          <w:noProof/>
        </w:rPr>
      </w:r>
      <w:r>
        <w:rPr>
          <w:noProof/>
        </w:rPr>
        <w:fldChar w:fldCharType="separate"/>
      </w:r>
      <w:r>
        <w:rPr>
          <w:noProof/>
        </w:rPr>
        <w:t>501</w:t>
      </w:r>
      <w:r>
        <w:rPr>
          <w:noProof/>
        </w:rPr>
        <w:fldChar w:fldCharType="end"/>
      </w:r>
    </w:p>
    <w:p w14:paraId="032A7036" w14:textId="615A0DDF"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_Toc186664318 \h </w:instrText>
      </w:r>
      <w:r>
        <w:rPr>
          <w:noProof/>
        </w:rPr>
      </w:r>
      <w:r>
        <w:rPr>
          <w:noProof/>
        </w:rPr>
        <w:fldChar w:fldCharType="separate"/>
      </w:r>
      <w:r>
        <w:rPr>
          <w:noProof/>
        </w:rPr>
        <w:t>501</w:t>
      </w:r>
      <w:r>
        <w:rPr>
          <w:noProof/>
        </w:rPr>
        <w:fldChar w:fldCharType="end"/>
      </w:r>
    </w:p>
    <w:p w14:paraId="0E1F85BC" w14:textId="2AD9AD32" w:rsidR="009B025D" w:rsidRDefault="009B025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YY.2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_Toc186664319 \h </w:instrText>
      </w:r>
      <w:r>
        <w:rPr>
          <w:noProof/>
        </w:rPr>
      </w:r>
      <w:r>
        <w:rPr>
          <w:noProof/>
        </w:rPr>
        <w:fldChar w:fldCharType="separate"/>
      </w:r>
      <w:r>
        <w:rPr>
          <w:noProof/>
        </w:rPr>
        <w:t>501</w:t>
      </w:r>
      <w:r>
        <w:rPr>
          <w:noProof/>
        </w:rPr>
        <w:fldChar w:fldCharType="end"/>
      </w:r>
    </w:p>
    <w:p w14:paraId="6A5A4707" w14:textId="7BFAD4CF" w:rsidR="009B025D" w:rsidRDefault="009B025D">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Z (informative):</w:t>
      </w:r>
      <w:r>
        <w:rPr>
          <w:noProof/>
          <w:lang w:eastAsia="ko-KR"/>
        </w:rPr>
        <w:tab/>
        <w:t>Change history</w:t>
      </w:r>
      <w:r>
        <w:rPr>
          <w:noProof/>
        </w:rPr>
        <w:tab/>
      </w:r>
      <w:r>
        <w:rPr>
          <w:noProof/>
        </w:rPr>
        <w:fldChar w:fldCharType="begin" w:fldLock="1"/>
      </w:r>
      <w:r>
        <w:rPr>
          <w:noProof/>
        </w:rPr>
        <w:instrText xml:space="preserve"> PAGEREF _Toc186664320 \h </w:instrText>
      </w:r>
      <w:r>
        <w:rPr>
          <w:noProof/>
        </w:rPr>
      </w:r>
      <w:r>
        <w:rPr>
          <w:noProof/>
        </w:rPr>
        <w:fldChar w:fldCharType="separate"/>
      </w:r>
      <w:r>
        <w:rPr>
          <w:noProof/>
        </w:rPr>
        <w:t>503</w:t>
      </w:r>
      <w:r>
        <w:rPr>
          <w:noProof/>
        </w:rPr>
        <w:fldChar w:fldCharType="end"/>
      </w:r>
    </w:p>
    <w:p w14:paraId="0B9E3498" w14:textId="2463BE32"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86663610"/>
      <w:bookmarkEnd w:id="14"/>
      <w:r w:rsidRPr="00567618">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86663611"/>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86663612"/>
      <w:r w:rsidRPr="00567618">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86663613"/>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0212A848" w14:textId="4D0ACC7E" w:rsidR="008E0BD5" w:rsidRDefault="00506440" w:rsidP="007D774C">
      <w:pPr>
        <w:keepLines/>
        <w:overflowPunct w:val="0"/>
        <w:autoSpaceDE w:val="0"/>
        <w:autoSpaceDN w:val="0"/>
        <w:adjustRightInd w:val="0"/>
        <w:ind w:left="1702" w:hanging="1418"/>
        <w:textAlignment w:val="baseline"/>
        <w:rPr>
          <w:lang w:eastAsia="zh-CN"/>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6EF35AA3" w14:textId="77777777" w:rsidR="00FC7E52" w:rsidRPr="00567618" w:rsidRDefault="00FC7E52" w:rsidP="00FC7E52">
      <w:pPr>
        <w:pStyle w:val="Heading1"/>
      </w:pPr>
      <w:bookmarkStart w:id="89" w:name="_Toc186663614"/>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86663615"/>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86663616"/>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86663617"/>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86663618"/>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6pt;height:269pt" o:ole="">
            <v:imagedata r:id="rId14" o:title=""/>
          </v:shape>
          <o:OLEObject Type="Embed" ProgID="Visio.Drawing.11" ShapeID="_x0000_i1027" DrawAspect="Content" ObjectID="_1797276820"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86663619"/>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0.65pt;height:400.65pt" o:ole="">
            <v:imagedata r:id="rId16" o:title=""/>
          </v:shape>
          <o:OLEObject Type="Embed" ProgID="Visio.Drawing.15" ShapeID="_x0000_i1028" DrawAspect="Content" ObjectID="_1797276821"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86663620"/>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86663621"/>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86663622"/>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86663623"/>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86663624"/>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86663625"/>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287B911" w14:textId="7F9225C8" w:rsidR="008E0BD5" w:rsidRDefault="008E0BD5" w:rsidP="008E0BD5">
      <w:pPr>
        <w:pStyle w:val="B1"/>
      </w:pPr>
      <w:r>
        <w:t>-</w:t>
      </w:r>
      <w:r>
        <w:tab/>
        <w:t xml:space="preserve">shall support IVAS codec (TS 26.250 </w:t>
      </w:r>
      <w:r w:rsidR="003B0BD9">
        <w:t>[186]</w:t>
      </w:r>
      <w:r>
        <w:t xml:space="preserve">, 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as described below, including functions for backwards compatibility with EVS and AMR-WB interoperable mode as described above. More detailed codec requirements for the IVAS codec are defined in clause 5.2.1.x;-</w:t>
      </w:r>
      <w:r>
        <w:tab/>
        <w:t>may support dual-mono based on super-wideband or fullband speech communication</w:t>
      </w:r>
      <w:r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86663626"/>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86663627"/>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86663628"/>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86663629"/>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86663630"/>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86663631"/>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86663632"/>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86663633"/>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86663634"/>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86663635"/>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86663636"/>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86663637"/>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86663638"/>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86663639"/>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86663640"/>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86663641"/>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86663642"/>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86663643"/>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86663644"/>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Pr="00861397" w:rsidRDefault="003B0BD9" w:rsidP="003B0BD9">
      <w:pPr>
        <w:keepNext/>
        <w:keepLines/>
        <w:spacing w:before="60"/>
        <w:jc w:val="center"/>
        <w:rPr>
          <w:rFonts w:ascii="Arial" w:hAnsi="Arial"/>
          <w:b/>
        </w:rPr>
      </w:pPr>
      <w:bookmarkStart w:id="389" w:name="MCCQCTEMPBM_00000305"/>
      <w:r w:rsidRPr="00861397">
        <w:rPr>
          <w:rFonts w:ascii="Arial" w:hAnsi="Arial"/>
          <w:b/>
        </w:rPr>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3B0BD9" w:rsidRPr="00861397" w14:paraId="1D35D9DF" w14:textId="77777777" w:rsidTr="003969FD">
        <w:trPr>
          <w:jc w:val="center"/>
        </w:trPr>
        <w:tc>
          <w:tcPr>
            <w:tcW w:w="1842" w:type="dxa"/>
            <w:shd w:val="clear" w:color="auto" w:fill="auto"/>
          </w:tcPr>
          <w:bookmarkEnd w:id="389"/>
          <w:p w14:paraId="29D0EDC3"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Parameter</w:t>
            </w:r>
          </w:p>
        </w:tc>
        <w:tc>
          <w:tcPr>
            <w:tcW w:w="7797" w:type="dxa"/>
            <w:shd w:val="clear" w:color="auto" w:fill="auto"/>
          </w:tcPr>
          <w:p w14:paraId="4F3E1EF1"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Usage</w:t>
            </w:r>
          </w:p>
        </w:tc>
      </w:tr>
      <w:tr w:rsidR="003B0BD9" w:rsidRPr="00861397" w14:paraId="0B99F507" w14:textId="77777777" w:rsidTr="003969FD">
        <w:trPr>
          <w:jc w:val="center"/>
        </w:trPr>
        <w:tc>
          <w:tcPr>
            <w:tcW w:w="1842" w:type="dxa"/>
            <w:shd w:val="clear" w:color="auto" w:fill="auto"/>
          </w:tcPr>
          <w:p w14:paraId="35F3FD14" w14:textId="77777777" w:rsidR="003B0BD9" w:rsidRPr="00861397" w:rsidRDefault="003B0BD9" w:rsidP="003969FD">
            <w:pPr>
              <w:keepNext/>
              <w:keepLines/>
              <w:spacing w:after="0"/>
              <w:rPr>
                <w:rFonts w:ascii="Arial" w:hAnsi="Arial"/>
                <w:sz w:val="18"/>
              </w:rPr>
            </w:pPr>
            <w:r w:rsidRPr="00861397">
              <w:rPr>
                <w:rFonts w:ascii="Arial" w:hAnsi="Arial"/>
                <w:sz w:val="18"/>
              </w:rPr>
              <w:t>ptime</w:t>
            </w:r>
          </w:p>
        </w:tc>
        <w:tc>
          <w:tcPr>
            <w:tcW w:w="7797" w:type="dxa"/>
            <w:shd w:val="clear" w:color="auto" w:fill="auto"/>
          </w:tcPr>
          <w:p w14:paraId="6C40C387" w14:textId="77777777" w:rsidR="003B0BD9" w:rsidRPr="00861397" w:rsidRDefault="003B0BD9" w:rsidP="003969FD">
            <w:pPr>
              <w:keepNext/>
              <w:keepLines/>
              <w:spacing w:after="0"/>
              <w:rPr>
                <w:rFonts w:ascii="Arial" w:hAnsi="Arial"/>
                <w:sz w:val="18"/>
              </w:rPr>
            </w:pPr>
            <w:r w:rsidRPr="00861397">
              <w:rPr>
                <w:rFonts w:ascii="Arial" w:hAnsi="Arial"/>
                <w:sz w:val="18"/>
              </w:rPr>
              <w:t>Shall be set according to Table 7.1</w:t>
            </w:r>
          </w:p>
        </w:tc>
      </w:tr>
      <w:tr w:rsidR="003B0BD9" w:rsidRPr="00861397" w14:paraId="546209A4" w14:textId="77777777" w:rsidTr="003969FD">
        <w:trPr>
          <w:jc w:val="center"/>
        </w:trPr>
        <w:tc>
          <w:tcPr>
            <w:tcW w:w="1842" w:type="dxa"/>
            <w:shd w:val="clear" w:color="auto" w:fill="auto"/>
          </w:tcPr>
          <w:p w14:paraId="2C59BF12" w14:textId="77777777" w:rsidR="003B0BD9" w:rsidRPr="00861397" w:rsidRDefault="003B0BD9" w:rsidP="003969FD">
            <w:pPr>
              <w:keepNext/>
              <w:keepLines/>
              <w:spacing w:after="0"/>
              <w:rPr>
                <w:rFonts w:ascii="Arial" w:hAnsi="Arial"/>
                <w:sz w:val="18"/>
              </w:rPr>
            </w:pPr>
            <w:r>
              <w:rPr>
                <w:rFonts w:ascii="Arial" w:hAnsi="Arial"/>
                <w:sz w:val="18"/>
              </w:rPr>
              <w:t>m</w:t>
            </w:r>
            <w:r w:rsidRPr="00861397">
              <w:rPr>
                <w:rFonts w:ascii="Arial" w:hAnsi="Arial"/>
                <w:sz w:val="18"/>
              </w:rPr>
              <w:t>axptime</w:t>
            </w:r>
          </w:p>
        </w:tc>
        <w:tc>
          <w:tcPr>
            <w:tcW w:w="7797" w:type="dxa"/>
            <w:shd w:val="clear" w:color="auto" w:fill="auto"/>
          </w:tcPr>
          <w:p w14:paraId="0A03F1DB" w14:textId="77777777" w:rsidR="003B0BD9" w:rsidRPr="00861397" w:rsidRDefault="003B0BD9" w:rsidP="003969FD">
            <w:pPr>
              <w:keepNext/>
              <w:keepLines/>
              <w:spacing w:after="0"/>
              <w:rPr>
                <w:rFonts w:ascii="Arial" w:hAnsi="Arial"/>
                <w:sz w:val="18"/>
              </w:rPr>
            </w:pPr>
            <w:r w:rsidRPr="00861397">
              <w:rPr>
                <w:rFonts w:ascii="Arial" w:hAnsi="Arial"/>
                <w:sz w:val="18"/>
              </w:rPr>
              <w:t>Shall be set to 240, see also Table 7.1</w:t>
            </w:r>
          </w:p>
        </w:tc>
      </w:tr>
      <w:tr w:rsidR="003B0BD9" w:rsidRPr="00861397" w14:paraId="72368710" w14:textId="77777777" w:rsidTr="003969FD">
        <w:trPr>
          <w:jc w:val="center"/>
        </w:trPr>
        <w:tc>
          <w:tcPr>
            <w:tcW w:w="1842" w:type="dxa"/>
            <w:shd w:val="clear" w:color="auto" w:fill="auto"/>
          </w:tcPr>
          <w:p w14:paraId="5018C36D"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evs-mode-switch</w:t>
            </w:r>
          </w:p>
        </w:tc>
        <w:tc>
          <w:tcPr>
            <w:tcW w:w="7797" w:type="dxa"/>
            <w:shd w:val="clear" w:color="auto" w:fill="auto"/>
          </w:tcPr>
          <w:p w14:paraId="610E072F"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9A9E9B2" w14:textId="77777777" w:rsidTr="003969FD">
        <w:trPr>
          <w:jc w:val="center"/>
        </w:trPr>
        <w:tc>
          <w:tcPr>
            <w:tcW w:w="1842" w:type="dxa"/>
            <w:shd w:val="clear" w:color="auto" w:fill="auto"/>
          </w:tcPr>
          <w:p w14:paraId="30E86DB8"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hf-only</w:t>
            </w:r>
          </w:p>
        </w:tc>
        <w:tc>
          <w:tcPr>
            <w:tcW w:w="7797" w:type="dxa"/>
            <w:shd w:val="clear" w:color="auto" w:fill="auto"/>
          </w:tcPr>
          <w:p w14:paraId="5FC5FDE3" w14:textId="77777777" w:rsidR="003B0BD9" w:rsidRPr="00861397" w:rsidRDefault="003B0BD9" w:rsidP="003969FD">
            <w:pPr>
              <w:keepNext/>
              <w:keepLines/>
              <w:spacing w:after="0"/>
              <w:rPr>
                <w:rFonts w:ascii="Arial" w:hAnsi="Arial"/>
                <w:sz w:val="18"/>
              </w:rPr>
            </w:pPr>
            <w:r>
              <w:rPr>
                <w:rFonts w:ascii="Arial" w:hAnsi="Arial"/>
                <w:sz w:val="18"/>
              </w:rPr>
              <w:t>If present, it shall be set to 1</w:t>
            </w:r>
          </w:p>
        </w:tc>
      </w:tr>
      <w:tr w:rsidR="003B0BD9" w:rsidRPr="00861397" w14:paraId="4150DD32" w14:textId="77777777" w:rsidTr="003969FD">
        <w:trPr>
          <w:jc w:val="center"/>
        </w:trPr>
        <w:tc>
          <w:tcPr>
            <w:tcW w:w="1842" w:type="dxa"/>
            <w:shd w:val="clear" w:color="auto" w:fill="auto"/>
          </w:tcPr>
          <w:p w14:paraId="167731A6" w14:textId="77777777" w:rsidR="003B0BD9" w:rsidRPr="00861397" w:rsidRDefault="003B0BD9" w:rsidP="003969FD">
            <w:pPr>
              <w:keepNext/>
              <w:keepLines/>
              <w:spacing w:after="0"/>
              <w:rPr>
                <w:rFonts w:ascii="Arial" w:hAnsi="Arial"/>
                <w:sz w:val="18"/>
              </w:rPr>
            </w:pPr>
            <w:r w:rsidRPr="00861397">
              <w:rPr>
                <w:rFonts w:ascii="Arial" w:hAnsi="Arial"/>
                <w:sz w:val="18"/>
              </w:rPr>
              <w:t>dtx</w:t>
            </w:r>
          </w:p>
        </w:tc>
        <w:tc>
          <w:tcPr>
            <w:tcW w:w="7797" w:type="dxa"/>
            <w:shd w:val="clear" w:color="auto" w:fill="auto"/>
          </w:tcPr>
          <w:p w14:paraId="75B87AED"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1F57CFA7" w14:textId="77777777" w:rsidTr="003969FD">
        <w:trPr>
          <w:jc w:val="center"/>
        </w:trPr>
        <w:tc>
          <w:tcPr>
            <w:tcW w:w="1842" w:type="dxa"/>
            <w:shd w:val="clear" w:color="auto" w:fill="auto"/>
          </w:tcPr>
          <w:p w14:paraId="56428DD2" w14:textId="77777777" w:rsidR="003B0BD9" w:rsidRPr="00861397" w:rsidRDefault="003B0BD9" w:rsidP="003969FD">
            <w:pPr>
              <w:keepNext/>
              <w:keepLines/>
              <w:spacing w:after="0"/>
              <w:rPr>
                <w:rFonts w:ascii="Arial" w:hAnsi="Arial"/>
                <w:sz w:val="18"/>
              </w:rPr>
            </w:pPr>
            <w:r>
              <w:rPr>
                <w:rFonts w:ascii="Arial" w:hAnsi="Arial"/>
                <w:sz w:val="18"/>
              </w:rPr>
              <w:t>dtx-send</w:t>
            </w:r>
          </w:p>
        </w:tc>
        <w:tc>
          <w:tcPr>
            <w:tcW w:w="7797" w:type="dxa"/>
            <w:shd w:val="clear" w:color="auto" w:fill="auto"/>
          </w:tcPr>
          <w:p w14:paraId="52479624" w14:textId="77777777" w:rsidR="003B0BD9" w:rsidRDefault="003B0BD9" w:rsidP="003969FD">
            <w:pPr>
              <w:keepNext/>
              <w:keepLines/>
              <w:spacing w:after="0"/>
              <w:rPr>
                <w:rFonts w:ascii="Arial" w:hAnsi="Arial"/>
                <w:sz w:val="18"/>
              </w:rPr>
            </w:pPr>
          </w:p>
        </w:tc>
      </w:tr>
      <w:tr w:rsidR="003B0BD9" w:rsidRPr="00861397" w14:paraId="70B2D6E1" w14:textId="77777777" w:rsidTr="003969FD">
        <w:trPr>
          <w:jc w:val="center"/>
        </w:trPr>
        <w:tc>
          <w:tcPr>
            <w:tcW w:w="1842" w:type="dxa"/>
            <w:shd w:val="clear" w:color="auto" w:fill="auto"/>
          </w:tcPr>
          <w:p w14:paraId="06C5F4B7" w14:textId="77777777" w:rsidR="003B0BD9" w:rsidRPr="00861397" w:rsidRDefault="003B0BD9" w:rsidP="003969FD">
            <w:pPr>
              <w:keepNext/>
              <w:keepLines/>
              <w:spacing w:after="0"/>
              <w:rPr>
                <w:rFonts w:ascii="Arial" w:hAnsi="Arial"/>
                <w:sz w:val="18"/>
              </w:rPr>
            </w:pPr>
            <w:r w:rsidRPr="00861397">
              <w:rPr>
                <w:rFonts w:ascii="Arial" w:hAnsi="Arial"/>
                <w:sz w:val="18"/>
              </w:rPr>
              <w:t>dtx-recv</w:t>
            </w:r>
          </w:p>
        </w:tc>
        <w:tc>
          <w:tcPr>
            <w:tcW w:w="7797" w:type="dxa"/>
            <w:shd w:val="clear" w:color="auto" w:fill="auto"/>
          </w:tcPr>
          <w:p w14:paraId="7349C90C"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7DCDC575" w14:textId="77777777" w:rsidTr="003969FD">
        <w:trPr>
          <w:jc w:val="center"/>
        </w:trPr>
        <w:tc>
          <w:tcPr>
            <w:tcW w:w="1842" w:type="dxa"/>
            <w:shd w:val="clear" w:color="auto" w:fill="auto"/>
          </w:tcPr>
          <w:p w14:paraId="17EA69F4" w14:textId="77777777" w:rsidR="003B0BD9" w:rsidRPr="00861397" w:rsidRDefault="003B0BD9" w:rsidP="003969FD">
            <w:pPr>
              <w:keepNext/>
              <w:keepLines/>
              <w:spacing w:after="0"/>
              <w:rPr>
                <w:rFonts w:ascii="Arial" w:hAnsi="Arial"/>
                <w:sz w:val="18"/>
              </w:rPr>
            </w:pPr>
            <w:r w:rsidRPr="00861397">
              <w:rPr>
                <w:rFonts w:ascii="Arial" w:hAnsi="Arial"/>
                <w:sz w:val="18"/>
              </w:rPr>
              <w:t>max-red</w:t>
            </w:r>
          </w:p>
        </w:tc>
        <w:tc>
          <w:tcPr>
            <w:tcW w:w="7797" w:type="dxa"/>
            <w:shd w:val="clear" w:color="auto" w:fill="auto"/>
          </w:tcPr>
          <w:p w14:paraId="16EF84FE" w14:textId="77777777" w:rsidR="003B0BD9" w:rsidRPr="00861397" w:rsidRDefault="003B0BD9" w:rsidP="003969FD">
            <w:pPr>
              <w:keepNext/>
              <w:keepLines/>
              <w:spacing w:after="0"/>
              <w:rPr>
                <w:rFonts w:ascii="Arial" w:hAnsi="Arial"/>
                <w:bCs/>
                <w:sz w:val="18"/>
              </w:rPr>
            </w:pPr>
            <w:r w:rsidRPr="00861397">
              <w:rPr>
                <w:rFonts w:ascii="Arial" w:hAnsi="Arial"/>
                <w:sz w:val="18"/>
              </w:rPr>
              <w:t>Shall be included and shall be set to 220 or less.</w:t>
            </w:r>
          </w:p>
        </w:tc>
      </w:tr>
      <w:tr w:rsidR="003B0BD9" w:rsidRPr="00861397" w14:paraId="51900754" w14:textId="77777777" w:rsidTr="003969FD">
        <w:trPr>
          <w:jc w:val="center"/>
        </w:trPr>
        <w:tc>
          <w:tcPr>
            <w:tcW w:w="1842" w:type="dxa"/>
            <w:shd w:val="clear" w:color="auto" w:fill="auto"/>
          </w:tcPr>
          <w:p w14:paraId="5A1D1AC1" w14:textId="77777777" w:rsidR="003B0BD9" w:rsidRPr="00861397" w:rsidRDefault="003B0BD9" w:rsidP="003969FD">
            <w:pPr>
              <w:keepNext/>
              <w:keepLines/>
              <w:spacing w:after="0"/>
              <w:rPr>
                <w:rFonts w:ascii="Arial" w:hAnsi="Arial"/>
                <w:sz w:val="18"/>
              </w:rPr>
            </w:pPr>
            <w:r>
              <w:rPr>
                <w:rFonts w:ascii="Arial" w:hAnsi="Arial"/>
                <w:sz w:val="18"/>
              </w:rPr>
              <w:t>c</w:t>
            </w:r>
            <w:r w:rsidRPr="00861397">
              <w:rPr>
                <w:rFonts w:ascii="Arial" w:hAnsi="Arial"/>
                <w:sz w:val="18"/>
              </w:rPr>
              <w:t>hannels</w:t>
            </w:r>
          </w:p>
        </w:tc>
        <w:tc>
          <w:tcPr>
            <w:tcW w:w="7797" w:type="dxa"/>
            <w:shd w:val="clear" w:color="auto" w:fill="auto"/>
          </w:tcPr>
          <w:p w14:paraId="299844B1" w14:textId="77777777" w:rsidR="003B0BD9" w:rsidRPr="00861397" w:rsidRDefault="003B0BD9" w:rsidP="003969FD">
            <w:pPr>
              <w:keepNext/>
              <w:keepLines/>
              <w:spacing w:after="0"/>
              <w:rPr>
                <w:rFonts w:ascii="Arial" w:hAnsi="Arial"/>
                <w:sz w:val="18"/>
              </w:rPr>
            </w:pPr>
            <w:r>
              <w:rPr>
                <w:rFonts w:ascii="Arial" w:hAnsi="Arial"/>
                <w:sz w:val="18"/>
              </w:rPr>
              <w:t>Shall not be present</w:t>
            </w:r>
          </w:p>
        </w:tc>
      </w:tr>
      <w:tr w:rsidR="003B0BD9" w:rsidRPr="00861397" w14:paraId="136C2DA2" w14:textId="77777777" w:rsidTr="003969FD">
        <w:trPr>
          <w:jc w:val="center"/>
        </w:trPr>
        <w:tc>
          <w:tcPr>
            <w:tcW w:w="1842" w:type="dxa"/>
            <w:shd w:val="clear" w:color="auto" w:fill="auto"/>
          </w:tcPr>
          <w:p w14:paraId="1D75F0DE" w14:textId="77777777" w:rsidR="003B0BD9" w:rsidRPr="00861397" w:rsidDel="006B2CC5" w:rsidRDefault="003B0BD9" w:rsidP="003969FD">
            <w:pPr>
              <w:keepNext/>
              <w:keepLines/>
              <w:spacing w:after="0"/>
              <w:rPr>
                <w:rFonts w:ascii="Arial" w:hAnsi="Arial"/>
                <w:sz w:val="18"/>
                <w:lang w:eastAsia="ko-KR"/>
              </w:rPr>
            </w:pPr>
            <w:r>
              <w:rPr>
                <w:rFonts w:ascii="Arial" w:hAnsi="Arial"/>
                <w:sz w:val="18"/>
                <w:lang w:eastAsia="ko-KR"/>
              </w:rPr>
              <w:t>c</w:t>
            </w:r>
            <w:r w:rsidRPr="00861397">
              <w:rPr>
                <w:rFonts w:ascii="Arial" w:hAnsi="Arial"/>
                <w:sz w:val="18"/>
                <w:lang w:eastAsia="ko-KR"/>
              </w:rPr>
              <w:t>mr</w:t>
            </w:r>
          </w:p>
        </w:tc>
        <w:tc>
          <w:tcPr>
            <w:tcW w:w="7797" w:type="dxa"/>
            <w:shd w:val="clear" w:color="auto" w:fill="auto"/>
          </w:tcPr>
          <w:p w14:paraId="50A635D6" w14:textId="2604FBED" w:rsidR="003B0BD9" w:rsidRPr="00861397" w:rsidDel="006B2CC5"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319E55A" w14:textId="77777777" w:rsidTr="003969FD">
        <w:trPr>
          <w:jc w:val="center"/>
        </w:trPr>
        <w:tc>
          <w:tcPr>
            <w:tcW w:w="1842" w:type="dxa"/>
            <w:shd w:val="clear" w:color="auto" w:fill="auto"/>
          </w:tcPr>
          <w:p w14:paraId="381F5FF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w:t>
            </w:r>
          </w:p>
        </w:tc>
        <w:tc>
          <w:tcPr>
            <w:tcW w:w="7797" w:type="dxa"/>
            <w:shd w:val="clear" w:color="auto" w:fill="auto"/>
          </w:tcPr>
          <w:p w14:paraId="26B259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627F4F6" w14:textId="77777777" w:rsidTr="003969FD">
        <w:trPr>
          <w:jc w:val="center"/>
        </w:trPr>
        <w:tc>
          <w:tcPr>
            <w:tcW w:w="1842" w:type="dxa"/>
            <w:shd w:val="clear" w:color="auto" w:fill="auto"/>
          </w:tcPr>
          <w:p w14:paraId="33806E82"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br-send</w:t>
            </w:r>
          </w:p>
        </w:tc>
        <w:tc>
          <w:tcPr>
            <w:tcW w:w="7797" w:type="dxa"/>
            <w:shd w:val="clear" w:color="auto" w:fill="auto"/>
          </w:tcPr>
          <w:p w14:paraId="611C4FA2"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194C015" w14:textId="77777777" w:rsidTr="003969FD">
        <w:trPr>
          <w:jc w:val="center"/>
        </w:trPr>
        <w:tc>
          <w:tcPr>
            <w:tcW w:w="1842" w:type="dxa"/>
            <w:shd w:val="clear" w:color="auto" w:fill="auto"/>
          </w:tcPr>
          <w:p w14:paraId="15ED458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br-recv</w:t>
            </w:r>
          </w:p>
        </w:tc>
        <w:tc>
          <w:tcPr>
            <w:tcW w:w="7797" w:type="dxa"/>
            <w:shd w:val="clear" w:color="auto" w:fill="auto"/>
          </w:tcPr>
          <w:p w14:paraId="4A92174D"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A8C91C" w14:textId="77777777" w:rsidTr="003969FD">
        <w:trPr>
          <w:jc w:val="center"/>
        </w:trPr>
        <w:tc>
          <w:tcPr>
            <w:tcW w:w="1842" w:type="dxa"/>
            <w:shd w:val="clear" w:color="auto" w:fill="auto"/>
          </w:tcPr>
          <w:p w14:paraId="2299E10A"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w:t>
            </w:r>
          </w:p>
        </w:tc>
        <w:tc>
          <w:tcPr>
            <w:tcW w:w="7797" w:type="dxa"/>
            <w:shd w:val="clear" w:color="auto" w:fill="auto"/>
          </w:tcPr>
          <w:p w14:paraId="045AF6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CD36D30" w14:textId="77777777" w:rsidTr="003969FD">
        <w:trPr>
          <w:jc w:val="center"/>
        </w:trPr>
        <w:tc>
          <w:tcPr>
            <w:tcW w:w="1842" w:type="dxa"/>
            <w:shd w:val="clear" w:color="auto" w:fill="auto"/>
          </w:tcPr>
          <w:p w14:paraId="563813C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bw-send</w:t>
            </w:r>
          </w:p>
        </w:tc>
        <w:tc>
          <w:tcPr>
            <w:tcW w:w="7797" w:type="dxa"/>
            <w:shd w:val="clear" w:color="auto" w:fill="auto"/>
          </w:tcPr>
          <w:p w14:paraId="405BCCFA"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25939452" w14:textId="77777777" w:rsidTr="003969FD">
        <w:trPr>
          <w:jc w:val="center"/>
        </w:trPr>
        <w:tc>
          <w:tcPr>
            <w:tcW w:w="1842" w:type="dxa"/>
            <w:shd w:val="clear" w:color="auto" w:fill="auto"/>
          </w:tcPr>
          <w:p w14:paraId="7610802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bw-recv</w:t>
            </w:r>
          </w:p>
        </w:tc>
        <w:tc>
          <w:tcPr>
            <w:tcW w:w="7797" w:type="dxa"/>
            <w:shd w:val="clear" w:color="auto" w:fill="auto"/>
          </w:tcPr>
          <w:p w14:paraId="721187CC"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669FB9" w14:textId="77777777" w:rsidTr="003969FD">
        <w:trPr>
          <w:jc w:val="center"/>
        </w:trPr>
        <w:tc>
          <w:tcPr>
            <w:tcW w:w="1842" w:type="dxa"/>
            <w:shd w:val="clear" w:color="auto" w:fill="auto"/>
          </w:tcPr>
          <w:p w14:paraId="29ADE754"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ch-send</w:t>
            </w:r>
          </w:p>
        </w:tc>
        <w:tc>
          <w:tcPr>
            <w:tcW w:w="7797" w:type="dxa"/>
            <w:shd w:val="clear" w:color="auto" w:fill="auto"/>
          </w:tcPr>
          <w:p w14:paraId="0F905DAE"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584A9581" w14:textId="77777777" w:rsidTr="003969FD">
        <w:trPr>
          <w:jc w:val="center"/>
        </w:trPr>
        <w:tc>
          <w:tcPr>
            <w:tcW w:w="1842" w:type="dxa"/>
            <w:shd w:val="clear" w:color="auto" w:fill="auto"/>
          </w:tcPr>
          <w:p w14:paraId="6C0A48EE"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ch-recv</w:t>
            </w:r>
          </w:p>
        </w:tc>
        <w:tc>
          <w:tcPr>
            <w:tcW w:w="7797" w:type="dxa"/>
            <w:shd w:val="clear" w:color="auto" w:fill="auto"/>
          </w:tcPr>
          <w:p w14:paraId="619CD2A9"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07AB01B2" w14:textId="77777777" w:rsidTr="003969FD">
        <w:trPr>
          <w:jc w:val="center"/>
        </w:trPr>
        <w:tc>
          <w:tcPr>
            <w:tcW w:w="1842" w:type="dxa"/>
            <w:shd w:val="clear" w:color="auto" w:fill="auto"/>
          </w:tcPr>
          <w:p w14:paraId="40565639"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ch-aw-recv</w:t>
            </w:r>
          </w:p>
        </w:tc>
        <w:tc>
          <w:tcPr>
            <w:tcW w:w="7797" w:type="dxa"/>
            <w:shd w:val="clear" w:color="auto" w:fill="auto"/>
          </w:tcPr>
          <w:p w14:paraId="4B3692D0"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AE4AB81" w14:textId="77777777" w:rsidTr="003969FD">
        <w:trPr>
          <w:jc w:val="center"/>
        </w:trPr>
        <w:tc>
          <w:tcPr>
            <w:tcW w:w="1842" w:type="dxa"/>
            <w:shd w:val="clear" w:color="auto" w:fill="auto"/>
          </w:tcPr>
          <w:p w14:paraId="466CABC2"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mode-set</w:t>
            </w:r>
          </w:p>
        </w:tc>
        <w:tc>
          <w:tcPr>
            <w:tcW w:w="7797" w:type="dxa"/>
            <w:shd w:val="clear" w:color="auto" w:fill="auto"/>
          </w:tcPr>
          <w:p w14:paraId="5205FDC1"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0B8DD0B" w14:textId="77777777" w:rsidTr="003969FD">
        <w:trPr>
          <w:jc w:val="center"/>
        </w:trPr>
        <w:tc>
          <w:tcPr>
            <w:tcW w:w="1842" w:type="dxa"/>
            <w:shd w:val="clear" w:color="auto" w:fill="auto"/>
          </w:tcPr>
          <w:p w14:paraId="41945E43"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mode-change-period</w:t>
            </w:r>
          </w:p>
        </w:tc>
        <w:tc>
          <w:tcPr>
            <w:tcW w:w="7797" w:type="dxa"/>
            <w:shd w:val="clear" w:color="auto" w:fill="auto"/>
          </w:tcPr>
          <w:p w14:paraId="73F1077B"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5DE4B636" w14:textId="77777777" w:rsidTr="003969FD">
        <w:trPr>
          <w:jc w:val="center"/>
        </w:trPr>
        <w:tc>
          <w:tcPr>
            <w:tcW w:w="1842" w:type="dxa"/>
            <w:shd w:val="clear" w:color="auto" w:fill="auto"/>
          </w:tcPr>
          <w:p w14:paraId="4F049D14"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mode-change-capability</w:t>
            </w:r>
          </w:p>
        </w:tc>
        <w:tc>
          <w:tcPr>
            <w:tcW w:w="7797" w:type="dxa"/>
            <w:shd w:val="clear" w:color="auto" w:fill="auto"/>
          </w:tcPr>
          <w:p w14:paraId="7F0AD6F0"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B9B2C92" w14:textId="77777777" w:rsidTr="003969FD">
        <w:trPr>
          <w:jc w:val="center"/>
        </w:trPr>
        <w:tc>
          <w:tcPr>
            <w:tcW w:w="1842" w:type="dxa"/>
            <w:shd w:val="clear" w:color="auto" w:fill="auto"/>
          </w:tcPr>
          <w:p w14:paraId="2A2F2DBB"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mode-change-neighbor</w:t>
            </w:r>
          </w:p>
        </w:tc>
        <w:tc>
          <w:tcPr>
            <w:tcW w:w="7797" w:type="dxa"/>
            <w:shd w:val="clear" w:color="auto" w:fill="auto"/>
          </w:tcPr>
          <w:p w14:paraId="6EFA18ED"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0753069" w14:textId="77777777" w:rsidTr="003969FD">
        <w:trPr>
          <w:jc w:val="center"/>
        </w:trPr>
        <w:tc>
          <w:tcPr>
            <w:tcW w:w="1842" w:type="dxa"/>
            <w:shd w:val="clear" w:color="auto" w:fill="auto"/>
          </w:tcPr>
          <w:p w14:paraId="5B0982E0" w14:textId="4B5B3DEB" w:rsidR="003B0BD9" w:rsidRDefault="00EB06FD" w:rsidP="003969FD">
            <w:pPr>
              <w:keepNext/>
              <w:keepLines/>
              <w:spacing w:after="0"/>
              <w:rPr>
                <w:rFonts w:ascii="Arial" w:hAnsi="Arial"/>
                <w:sz w:val="18"/>
              </w:rPr>
            </w:pPr>
            <w:r>
              <w:rPr>
                <w:rFonts w:ascii="Arial" w:hAnsi="Arial"/>
                <w:sz w:val="18"/>
              </w:rPr>
              <w:t>ms</w:t>
            </w:r>
          </w:p>
        </w:tc>
        <w:tc>
          <w:tcPr>
            <w:tcW w:w="7797" w:type="dxa"/>
            <w:shd w:val="clear" w:color="auto" w:fill="auto"/>
          </w:tcPr>
          <w:p w14:paraId="16EEC12A" w14:textId="66E4D5E3" w:rsidR="003B0BD9" w:rsidRPr="00861397"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70CF7F78" w14:textId="77777777" w:rsidTr="004B745C">
        <w:trPr>
          <w:jc w:val="center"/>
        </w:trPr>
        <w:tc>
          <w:tcPr>
            <w:tcW w:w="1842" w:type="dxa"/>
            <w:shd w:val="clear" w:color="auto" w:fill="auto"/>
          </w:tcPr>
          <w:p w14:paraId="04F6D9E2" w14:textId="77777777" w:rsidR="00EB06FD" w:rsidRDefault="00EB06FD" w:rsidP="004B745C">
            <w:pPr>
              <w:keepNext/>
              <w:keepLines/>
              <w:spacing w:after="0"/>
              <w:rPr>
                <w:rFonts w:ascii="Arial" w:hAnsi="Arial"/>
                <w:sz w:val="18"/>
              </w:rPr>
            </w:pPr>
            <w:r>
              <w:rPr>
                <w:rFonts w:ascii="Arial" w:hAnsi="Arial"/>
                <w:sz w:val="18"/>
              </w:rPr>
              <w:t>ims-send</w:t>
            </w:r>
          </w:p>
        </w:tc>
        <w:tc>
          <w:tcPr>
            <w:tcW w:w="7797" w:type="dxa"/>
            <w:shd w:val="clear" w:color="auto" w:fill="auto"/>
          </w:tcPr>
          <w:p w14:paraId="0D116EAC"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142C5540" w14:textId="77777777" w:rsidTr="004B745C">
        <w:trPr>
          <w:jc w:val="center"/>
        </w:trPr>
        <w:tc>
          <w:tcPr>
            <w:tcW w:w="1842" w:type="dxa"/>
            <w:shd w:val="clear" w:color="auto" w:fill="auto"/>
          </w:tcPr>
          <w:p w14:paraId="635A0744" w14:textId="77777777" w:rsidR="00EB06FD" w:rsidRDefault="00EB06FD" w:rsidP="004B745C">
            <w:pPr>
              <w:keepNext/>
              <w:keepLines/>
              <w:spacing w:after="0"/>
              <w:rPr>
                <w:rFonts w:ascii="Arial" w:hAnsi="Arial"/>
                <w:sz w:val="18"/>
              </w:rPr>
            </w:pPr>
            <w:r>
              <w:rPr>
                <w:rFonts w:ascii="Arial" w:hAnsi="Arial"/>
                <w:sz w:val="18"/>
              </w:rPr>
              <w:t>ims-recv</w:t>
            </w:r>
          </w:p>
        </w:tc>
        <w:tc>
          <w:tcPr>
            <w:tcW w:w="7797" w:type="dxa"/>
            <w:shd w:val="clear" w:color="auto" w:fill="auto"/>
          </w:tcPr>
          <w:p w14:paraId="0FD5B278"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05C1E3C" w14:textId="77777777" w:rsidTr="003969FD">
        <w:trPr>
          <w:jc w:val="center"/>
        </w:trPr>
        <w:tc>
          <w:tcPr>
            <w:tcW w:w="1842" w:type="dxa"/>
            <w:shd w:val="clear" w:color="auto" w:fill="auto"/>
          </w:tcPr>
          <w:p w14:paraId="0ACF2947" w14:textId="77777777" w:rsidR="003B0BD9" w:rsidRPr="00861397" w:rsidRDefault="003B0BD9" w:rsidP="003969FD">
            <w:pPr>
              <w:keepNext/>
              <w:keepLines/>
              <w:spacing w:after="0"/>
              <w:rPr>
                <w:rFonts w:ascii="Arial" w:hAnsi="Arial"/>
                <w:sz w:val="18"/>
              </w:rPr>
            </w:pPr>
            <w:r>
              <w:rPr>
                <w:rFonts w:ascii="Arial" w:hAnsi="Arial"/>
                <w:sz w:val="18"/>
              </w:rPr>
              <w:t>ibr</w:t>
            </w:r>
          </w:p>
        </w:tc>
        <w:tc>
          <w:tcPr>
            <w:tcW w:w="7797" w:type="dxa"/>
            <w:shd w:val="clear" w:color="auto" w:fill="auto"/>
          </w:tcPr>
          <w:p w14:paraId="486F494E" w14:textId="77777777" w:rsidR="003B0BD9" w:rsidRDefault="003B0BD9" w:rsidP="003969FD">
            <w:pPr>
              <w:keepNext/>
              <w:keepLines/>
              <w:spacing w:after="0"/>
              <w:rPr>
                <w:rFonts w:ascii="Arial" w:hAnsi="Arial"/>
                <w:sz w:val="18"/>
              </w:rPr>
            </w:pPr>
            <w:r w:rsidRPr="00861397">
              <w:rPr>
                <w:rFonts w:ascii="Arial" w:hAnsi="Arial"/>
                <w:sz w:val="18"/>
              </w:rPr>
              <w:t xml:space="preserve">An MTSI client in terminal supporting the </w:t>
            </w:r>
            <w:r>
              <w:rPr>
                <w:rFonts w:ascii="Arial" w:hAnsi="Arial"/>
                <w:sz w:val="18"/>
              </w:rPr>
              <w:t>IVAS</w:t>
            </w:r>
            <w:r w:rsidRPr="00861397">
              <w:rPr>
                <w:rFonts w:ascii="Arial" w:hAnsi="Arial"/>
                <w:sz w:val="18"/>
              </w:rPr>
              <w:t xml:space="preserve"> codec is required to support the entire bit-rate range but may offer a smaller bit-rate range or even a single bit-rate.</w:t>
            </w:r>
          </w:p>
        </w:tc>
      </w:tr>
      <w:tr w:rsidR="003B0BD9" w:rsidRPr="00861397" w14:paraId="28D9881C" w14:textId="77777777" w:rsidTr="003969FD">
        <w:trPr>
          <w:jc w:val="center"/>
        </w:trPr>
        <w:tc>
          <w:tcPr>
            <w:tcW w:w="1842" w:type="dxa"/>
            <w:shd w:val="clear" w:color="auto" w:fill="auto"/>
          </w:tcPr>
          <w:p w14:paraId="1900C907" w14:textId="77777777" w:rsidR="003B0BD9" w:rsidRDefault="003B0BD9" w:rsidP="003969FD">
            <w:pPr>
              <w:keepNext/>
              <w:keepLines/>
              <w:spacing w:after="0"/>
              <w:rPr>
                <w:rFonts w:ascii="Arial" w:hAnsi="Arial"/>
                <w:sz w:val="18"/>
              </w:rPr>
            </w:pPr>
            <w:r>
              <w:rPr>
                <w:rFonts w:ascii="Arial" w:hAnsi="Arial"/>
                <w:sz w:val="18"/>
              </w:rPr>
              <w:t>ibr-send</w:t>
            </w:r>
          </w:p>
        </w:tc>
        <w:tc>
          <w:tcPr>
            <w:tcW w:w="7797" w:type="dxa"/>
            <w:shd w:val="clear" w:color="auto" w:fill="auto"/>
          </w:tcPr>
          <w:p w14:paraId="4E2CD44E" w14:textId="57F3BD6C"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and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971CA0E" w14:textId="77777777" w:rsidTr="003969FD">
        <w:trPr>
          <w:jc w:val="center"/>
        </w:trPr>
        <w:tc>
          <w:tcPr>
            <w:tcW w:w="1842" w:type="dxa"/>
            <w:shd w:val="clear" w:color="auto" w:fill="auto"/>
          </w:tcPr>
          <w:p w14:paraId="3C47507F" w14:textId="77777777" w:rsidR="003B0BD9" w:rsidRDefault="003B0BD9" w:rsidP="003969FD">
            <w:pPr>
              <w:keepNext/>
              <w:keepLines/>
              <w:spacing w:after="0"/>
              <w:rPr>
                <w:rFonts w:ascii="Arial" w:hAnsi="Arial"/>
                <w:sz w:val="18"/>
              </w:rPr>
            </w:pPr>
            <w:r>
              <w:rPr>
                <w:rFonts w:ascii="Arial" w:hAnsi="Arial"/>
                <w:sz w:val="18"/>
              </w:rPr>
              <w:t>ibr-recv</w:t>
            </w:r>
          </w:p>
        </w:tc>
        <w:tc>
          <w:tcPr>
            <w:tcW w:w="7797" w:type="dxa"/>
            <w:shd w:val="clear" w:color="auto" w:fill="auto"/>
          </w:tcPr>
          <w:p w14:paraId="16E7E611" w14:textId="1CD4CEBF"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466AE34" w14:textId="77777777" w:rsidTr="003969FD">
        <w:trPr>
          <w:jc w:val="center"/>
        </w:trPr>
        <w:tc>
          <w:tcPr>
            <w:tcW w:w="1842" w:type="dxa"/>
            <w:shd w:val="clear" w:color="auto" w:fill="auto"/>
          </w:tcPr>
          <w:p w14:paraId="7D61578B" w14:textId="77777777" w:rsidR="003B0BD9" w:rsidRDefault="003B0BD9" w:rsidP="003969FD">
            <w:pPr>
              <w:keepNext/>
              <w:keepLines/>
              <w:spacing w:after="0"/>
              <w:rPr>
                <w:rFonts w:ascii="Arial" w:hAnsi="Arial"/>
                <w:sz w:val="18"/>
              </w:rPr>
            </w:pPr>
            <w:r>
              <w:rPr>
                <w:rFonts w:ascii="Arial" w:hAnsi="Arial"/>
                <w:sz w:val="18"/>
              </w:rPr>
              <w:t>ibw</w:t>
            </w:r>
          </w:p>
        </w:tc>
        <w:tc>
          <w:tcPr>
            <w:tcW w:w="7797" w:type="dxa"/>
            <w:shd w:val="clear" w:color="auto" w:fill="auto"/>
          </w:tcPr>
          <w:p w14:paraId="1A68753F" w14:textId="6E1A0F79"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A331658" w14:textId="77777777" w:rsidTr="003969FD">
        <w:trPr>
          <w:jc w:val="center"/>
        </w:trPr>
        <w:tc>
          <w:tcPr>
            <w:tcW w:w="1842" w:type="dxa"/>
            <w:shd w:val="clear" w:color="auto" w:fill="auto"/>
          </w:tcPr>
          <w:p w14:paraId="6235E332" w14:textId="77777777" w:rsidR="003B0BD9" w:rsidRDefault="003B0BD9" w:rsidP="003969FD">
            <w:pPr>
              <w:keepNext/>
              <w:keepLines/>
              <w:spacing w:after="0"/>
              <w:rPr>
                <w:rFonts w:ascii="Arial" w:hAnsi="Arial"/>
                <w:sz w:val="18"/>
              </w:rPr>
            </w:pPr>
            <w:r>
              <w:rPr>
                <w:rFonts w:ascii="Arial" w:hAnsi="Arial"/>
                <w:sz w:val="18"/>
              </w:rPr>
              <w:t>ibw-send</w:t>
            </w:r>
          </w:p>
        </w:tc>
        <w:tc>
          <w:tcPr>
            <w:tcW w:w="7797" w:type="dxa"/>
            <w:shd w:val="clear" w:color="auto" w:fill="auto"/>
          </w:tcPr>
          <w:p w14:paraId="4859DAFE" w14:textId="083B0B9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116508D" w14:textId="77777777" w:rsidTr="003969FD">
        <w:trPr>
          <w:jc w:val="center"/>
        </w:trPr>
        <w:tc>
          <w:tcPr>
            <w:tcW w:w="1842" w:type="dxa"/>
            <w:shd w:val="clear" w:color="auto" w:fill="auto"/>
          </w:tcPr>
          <w:p w14:paraId="54ED002A" w14:textId="77777777" w:rsidR="003B0BD9" w:rsidRDefault="003B0BD9" w:rsidP="003969FD">
            <w:pPr>
              <w:keepNext/>
              <w:keepLines/>
              <w:spacing w:after="0"/>
              <w:rPr>
                <w:rFonts w:ascii="Arial" w:hAnsi="Arial"/>
                <w:sz w:val="18"/>
              </w:rPr>
            </w:pPr>
            <w:r>
              <w:rPr>
                <w:rFonts w:ascii="Arial" w:hAnsi="Arial"/>
                <w:sz w:val="18"/>
              </w:rPr>
              <w:t>ibw-recv</w:t>
            </w:r>
          </w:p>
        </w:tc>
        <w:tc>
          <w:tcPr>
            <w:tcW w:w="7797" w:type="dxa"/>
            <w:shd w:val="clear" w:color="auto" w:fill="auto"/>
          </w:tcPr>
          <w:p w14:paraId="232C2F10" w14:textId="06ADBF2F"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13814AEE" w14:textId="77777777" w:rsidTr="003969FD">
        <w:trPr>
          <w:jc w:val="center"/>
        </w:trPr>
        <w:tc>
          <w:tcPr>
            <w:tcW w:w="1842" w:type="dxa"/>
            <w:shd w:val="clear" w:color="auto" w:fill="auto"/>
          </w:tcPr>
          <w:p w14:paraId="001D25F7" w14:textId="77777777" w:rsidR="003B0BD9" w:rsidRDefault="003B0BD9" w:rsidP="003969FD">
            <w:pPr>
              <w:keepNext/>
              <w:keepLines/>
              <w:spacing w:after="0"/>
              <w:rPr>
                <w:rFonts w:ascii="Arial" w:hAnsi="Arial"/>
                <w:sz w:val="18"/>
              </w:rPr>
            </w:pPr>
            <w:r>
              <w:rPr>
                <w:rFonts w:ascii="Arial" w:hAnsi="Arial"/>
                <w:sz w:val="18"/>
              </w:rPr>
              <w:t>cf</w:t>
            </w:r>
          </w:p>
        </w:tc>
        <w:tc>
          <w:tcPr>
            <w:tcW w:w="7797" w:type="dxa"/>
            <w:shd w:val="clear" w:color="auto" w:fill="auto"/>
          </w:tcPr>
          <w:p w14:paraId="79462834" w14:textId="51E34A5F" w:rsidR="003B0BD9" w:rsidRDefault="00E65F58" w:rsidP="003969FD">
            <w:pPr>
              <w:keepNext/>
              <w:keepLines/>
              <w:spacing w:after="0"/>
              <w:rPr>
                <w:rFonts w:ascii="Arial" w:hAnsi="Arial"/>
                <w:sz w:val="18"/>
              </w:rPr>
            </w:pPr>
            <w:r>
              <w:rPr>
                <w:rFonts w:ascii="Arial" w:hAnsi="Arial"/>
                <w:sz w:val="18"/>
              </w:rPr>
              <w:t>Shall not be included.</w:t>
            </w:r>
            <w:r w:rsidR="003B0BD9" w:rsidRPr="00861397">
              <w:rPr>
                <w:rFonts w:ascii="Arial" w:hAnsi="Arial"/>
                <w:sz w:val="18"/>
              </w:rPr>
              <w:t>.</w:t>
            </w:r>
          </w:p>
        </w:tc>
      </w:tr>
      <w:tr w:rsidR="003B0BD9" w:rsidRPr="00861397" w14:paraId="2AB7DFFA" w14:textId="77777777" w:rsidTr="003969FD">
        <w:trPr>
          <w:jc w:val="center"/>
        </w:trPr>
        <w:tc>
          <w:tcPr>
            <w:tcW w:w="1842" w:type="dxa"/>
            <w:shd w:val="clear" w:color="auto" w:fill="auto"/>
          </w:tcPr>
          <w:p w14:paraId="62244DDF" w14:textId="77777777" w:rsidR="003B0BD9" w:rsidRDefault="003B0BD9" w:rsidP="003969FD">
            <w:pPr>
              <w:keepNext/>
              <w:keepLines/>
              <w:spacing w:after="0"/>
              <w:rPr>
                <w:rFonts w:ascii="Arial" w:hAnsi="Arial"/>
                <w:sz w:val="18"/>
              </w:rPr>
            </w:pPr>
            <w:r>
              <w:rPr>
                <w:rFonts w:ascii="Arial" w:hAnsi="Arial"/>
                <w:sz w:val="18"/>
              </w:rPr>
              <w:t>cf-send</w:t>
            </w:r>
          </w:p>
        </w:tc>
        <w:tc>
          <w:tcPr>
            <w:tcW w:w="7797" w:type="dxa"/>
            <w:shd w:val="clear" w:color="auto" w:fill="auto"/>
          </w:tcPr>
          <w:p w14:paraId="25CC53CF" w14:textId="3C4684BC" w:rsidR="003B0BD9" w:rsidRDefault="00E65F58" w:rsidP="003969FD">
            <w:pPr>
              <w:keepNext/>
              <w:keepLines/>
              <w:spacing w:after="0"/>
              <w:rPr>
                <w:rFonts w:ascii="Arial" w:hAnsi="Arial"/>
                <w:sz w:val="18"/>
              </w:rPr>
            </w:pPr>
            <w:r>
              <w:rPr>
                <w:rFonts w:ascii="Arial" w:hAnsi="Arial"/>
                <w:sz w:val="18"/>
              </w:rPr>
              <w:t>Shall be included and contain all coded formats the offerer is supporting and prepared to send.</w:t>
            </w:r>
          </w:p>
        </w:tc>
      </w:tr>
      <w:tr w:rsidR="003B0BD9" w:rsidRPr="00861397" w14:paraId="574C02DD" w14:textId="77777777" w:rsidTr="003969FD">
        <w:trPr>
          <w:jc w:val="center"/>
        </w:trPr>
        <w:tc>
          <w:tcPr>
            <w:tcW w:w="1842" w:type="dxa"/>
            <w:shd w:val="clear" w:color="auto" w:fill="auto"/>
          </w:tcPr>
          <w:p w14:paraId="6B184100" w14:textId="77777777" w:rsidR="003B0BD9" w:rsidRDefault="003B0BD9" w:rsidP="003969FD">
            <w:pPr>
              <w:keepNext/>
              <w:keepLines/>
              <w:spacing w:after="0"/>
              <w:rPr>
                <w:rFonts w:ascii="Arial" w:hAnsi="Arial"/>
                <w:sz w:val="18"/>
              </w:rPr>
            </w:pPr>
            <w:r>
              <w:rPr>
                <w:rFonts w:ascii="Arial" w:hAnsi="Arial"/>
                <w:sz w:val="18"/>
              </w:rPr>
              <w:t>cf-recv</w:t>
            </w:r>
          </w:p>
        </w:tc>
        <w:tc>
          <w:tcPr>
            <w:tcW w:w="7797" w:type="dxa"/>
            <w:shd w:val="clear" w:color="auto" w:fill="auto"/>
          </w:tcPr>
          <w:p w14:paraId="1C828C45" w14:textId="78CF39CB" w:rsidR="003B0BD9" w:rsidRDefault="00E65F58" w:rsidP="003969FD">
            <w:pPr>
              <w:keepNext/>
              <w:keepLines/>
              <w:spacing w:after="0"/>
              <w:rPr>
                <w:rFonts w:ascii="Arial" w:hAnsi="Arial"/>
                <w:sz w:val="18"/>
              </w:rPr>
            </w:pPr>
            <w:r>
              <w:rPr>
                <w:rFonts w:ascii="Arial" w:hAnsi="Arial"/>
                <w:sz w:val="18"/>
              </w:rPr>
              <w:t>Shall contain all formats of Table A.4.1-1 of [188] or not be included.</w:t>
            </w:r>
          </w:p>
        </w:tc>
      </w:tr>
      <w:tr w:rsidR="003B0BD9" w:rsidRPr="00861397" w14:paraId="3E04C0F6" w14:textId="77777777" w:rsidTr="003969FD">
        <w:trPr>
          <w:jc w:val="center"/>
        </w:trPr>
        <w:tc>
          <w:tcPr>
            <w:tcW w:w="1842" w:type="dxa"/>
            <w:shd w:val="clear" w:color="auto" w:fill="auto"/>
          </w:tcPr>
          <w:p w14:paraId="1A16C349" w14:textId="77777777" w:rsidR="003B0BD9" w:rsidRDefault="003B0BD9" w:rsidP="003969FD">
            <w:pPr>
              <w:keepNext/>
              <w:keepLines/>
              <w:spacing w:after="0"/>
              <w:rPr>
                <w:rFonts w:ascii="Arial" w:hAnsi="Arial"/>
                <w:sz w:val="18"/>
              </w:rPr>
            </w:pPr>
            <w:r>
              <w:rPr>
                <w:rFonts w:ascii="Arial" w:hAnsi="Arial"/>
                <w:sz w:val="18"/>
              </w:rPr>
              <w:t>pi-types</w:t>
            </w:r>
          </w:p>
        </w:tc>
        <w:tc>
          <w:tcPr>
            <w:tcW w:w="7797" w:type="dxa"/>
            <w:shd w:val="clear" w:color="auto" w:fill="auto"/>
          </w:tcPr>
          <w:p w14:paraId="764E89AE" w14:textId="0A0E3C8A"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00F509FD" w14:textId="77777777" w:rsidTr="003969FD">
        <w:trPr>
          <w:jc w:val="center"/>
        </w:trPr>
        <w:tc>
          <w:tcPr>
            <w:tcW w:w="1842" w:type="dxa"/>
            <w:shd w:val="clear" w:color="auto" w:fill="auto"/>
          </w:tcPr>
          <w:p w14:paraId="576B74CF" w14:textId="77777777" w:rsidR="003B0BD9" w:rsidRDefault="003B0BD9" w:rsidP="003969FD">
            <w:pPr>
              <w:keepNext/>
              <w:keepLines/>
              <w:spacing w:after="0"/>
              <w:rPr>
                <w:rFonts w:ascii="Arial" w:hAnsi="Arial"/>
                <w:sz w:val="18"/>
              </w:rPr>
            </w:pPr>
            <w:r>
              <w:rPr>
                <w:rFonts w:ascii="Arial" w:hAnsi="Arial"/>
                <w:sz w:val="18"/>
              </w:rPr>
              <w:t>pi-types-send</w:t>
            </w:r>
          </w:p>
        </w:tc>
        <w:tc>
          <w:tcPr>
            <w:tcW w:w="7797" w:type="dxa"/>
            <w:shd w:val="clear" w:color="auto" w:fill="auto"/>
          </w:tcPr>
          <w:p w14:paraId="506D0210" w14:textId="5FA52E78"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5A1EB88" w14:textId="77777777" w:rsidTr="003969FD">
        <w:trPr>
          <w:jc w:val="center"/>
        </w:trPr>
        <w:tc>
          <w:tcPr>
            <w:tcW w:w="1842" w:type="dxa"/>
            <w:shd w:val="clear" w:color="auto" w:fill="auto"/>
          </w:tcPr>
          <w:p w14:paraId="538CF125" w14:textId="77777777" w:rsidR="003B0BD9" w:rsidRDefault="003B0BD9" w:rsidP="003969FD">
            <w:pPr>
              <w:keepNext/>
              <w:keepLines/>
              <w:spacing w:after="0"/>
              <w:rPr>
                <w:rFonts w:ascii="Arial" w:hAnsi="Arial"/>
                <w:sz w:val="18"/>
              </w:rPr>
            </w:pPr>
            <w:r>
              <w:rPr>
                <w:rFonts w:ascii="Arial" w:hAnsi="Arial"/>
                <w:sz w:val="18"/>
              </w:rPr>
              <w:t>pi-types-recv</w:t>
            </w:r>
          </w:p>
        </w:tc>
        <w:tc>
          <w:tcPr>
            <w:tcW w:w="7797" w:type="dxa"/>
            <w:shd w:val="clear" w:color="auto" w:fill="auto"/>
          </w:tcPr>
          <w:p w14:paraId="610C0829" w14:textId="78B62801"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EA1AA3F" w14:textId="77777777" w:rsidTr="003969FD">
        <w:trPr>
          <w:jc w:val="center"/>
        </w:trPr>
        <w:tc>
          <w:tcPr>
            <w:tcW w:w="1842" w:type="dxa"/>
            <w:shd w:val="clear" w:color="auto" w:fill="auto"/>
          </w:tcPr>
          <w:p w14:paraId="4FD583B1" w14:textId="77777777" w:rsidR="003B0BD9" w:rsidRDefault="003B0BD9" w:rsidP="003969FD">
            <w:pPr>
              <w:keepNext/>
              <w:keepLines/>
              <w:spacing w:after="0"/>
              <w:rPr>
                <w:rFonts w:ascii="Arial" w:hAnsi="Arial"/>
                <w:sz w:val="18"/>
              </w:rPr>
            </w:pPr>
            <w:r>
              <w:rPr>
                <w:rFonts w:ascii="Arial" w:hAnsi="Arial"/>
                <w:sz w:val="18"/>
              </w:rPr>
              <w:t>pi-br</w:t>
            </w:r>
          </w:p>
        </w:tc>
        <w:tc>
          <w:tcPr>
            <w:tcW w:w="7797" w:type="dxa"/>
            <w:shd w:val="clear" w:color="auto" w:fill="auto"/>
          </w:tcPr>
          <w:p w14:paraId="4D29FB7C" w14:textId="5A78585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8F75AA4" w14:textId="77777777" w:rsidTr="003969FD">
        <w:trPr>
          <w:jc w:val="center"/>
        </w:trPr>
        <w:tc>
          <w:tcPr>
            <w:tcW w:w="1842" w:type="dxa"/>
            <w:shd w:val="clear" w:color="auto" w:fill="auto"/>
          </w:tcPr>
          <w:p w14:paraId="7B0D29CB" w14:textId="77777777" w:rsidR="003B0BD9" w:rsidRDefault="003B0BD9" w:rsidP="003969FD">
            <w:pPr>
              <w:keepNext/>
              <w:keepLines/>
              <w:spacing w:after="0"/>
              <w:rPr>
                <w:rFonts w:ascii="Arial" w:hAnsi="Arial"/>
                <w:sz w:val="18"/>
              </w:rPr>
            </w:pPr>
            <w:r>
              <w:rPr>
                <w:rFonts w:ascii="Arial" w:hAnsi="Arial"/>
                <w:sz w:val="18"/>
              </w:rPr>
              <w:t>pi-br-send</w:t>
            </w:r>
          </w:p>
        </w:tc>
        <w:tc>
          <w:tcPr>
            <w:tcW w:w="7797" w:type="dxa"/>
            <w:shd w:val="clear" w:color="auto" w:fill="auto"/>
          </w:tcPr>
          <w:p w14:paraId="43095B10" w14:textId="718D141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FCB5D4D" w14:textId="77777777" w:rsidTr="003969FD">
        <w:trPr>
          <w:jc w:val="center"/>
        </w:trPr>
        <w:tc>
          <w:tcPr>
            <w:tcW w:w="1842" w:type="dxa"/>
            <w:shd w:val="clear" w:color="auto" w:fill="auto"/>
          </w:tcPr>
          <w:p w14:paraId="245D19A6" w14:textId="77777777" w:rsidR="003B0BD9" w:rsidRDefault="003B0BD9" w:rsidP="003969FD">
            <w:pPr>
              <w:keepNext/>
              <w:keepLines/>
              <w:spacing w:after="0"/>
              <w:rPr>
                <w:rFonts w:ascii="Arial" w:hAnsi="Arial"/>
                <w:sz w:val="18"/>
              </w:rPr>
            </w:pPr>
            <w:r>
              <w:rPr>
                <w:rFonts w:ascii="Arial" w:hAnsi="Arial"/>
                <w:sz w:val="18"/>
              </w:rPr>
              <w:t>pi-br-recv</w:t>
            </w:r>
          </w:p>
        </w:tc>
        <w:tc>
          <w:tcPr>
            <w:tcW w:w="7797" w:type="dxa"/>
            <w:shd w:val="clear" w:color="auto" w:fill="auto"/>
          </w:tcPr>
          <w:p w14:paraId="22ADC781" w14:textId="561852E3"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bl>
    <w:p w14:paraId="39D3C55D" w14:textId="77777777" w:rsidR="003B0BD9" w:rsidRPr="00567618" w:rsidRDefault="003B0BD9"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15ACC823" w14:textId="63F98A68" w:rsidR="003B0BD9" w:rsidRPr="00861397" w:rsidRDefault="003B0BD9" w:rsidP="003B0BD9">
      <w:pPr>
        <w:rPr>
          <w:lang w:eastAsia="ko-KR"/>
        </w:rPr>
      </w:pPr>
      <w:r>
        <w:rPr>
          <w:lang w:eastAsia="ko-KR"/>
        </w:rPr>
        <w:t>SDP examples for IVAS are shown in Annex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0" w:name="_Toc26369224"/>
      <w:bookmarkStart w:id="391" w:name="_Toc36227106"/>
      <w:bookmarkStart w:id="392" w:name="_Toc36228120"/>
      <w:bookmarkStart w:id="393" w:name="_Toc36228747"/>
      <w:bookmarkStart w:id="394" w:name="_Toc68847066"/>
      <w:bookmarkStart w:id="395" w:name="_Toc74611001"/>
      <w:bookmarkStart w:id="396" w:name="_Toc75566280"/>
      <w:bookmarkStart w:id="397" w:name="_Toc89789831"/>
      <w:bookmarkStart w:id="398" w:name="_Toc99466466"/>
      <w:bookmarkStart w:id="399" w:name="_Toc186663645"/>
      <w:r w:rsidRPr="00567618">
        <w:t>6.2.2.3</w:t>
      </w:r>
      <w:r w:rsidRPr="00567618">
        <w:tab/>
        <w:t>Generating SDP answer</w:t>
      </w:r>
      <w:bookmarkEnd w:id="390"/>
      <w:bookmarkEnd w:id="391"/>
      <w:bookmarkEnd w:id="392"/>
      <w:bookmarkEnd w:id="393"/>
      <w:bookmarkEnd w:id="394"/>
      <w:bookmarkEnd w:id="395"/>
      <w:bookmarkEnd w:id="396"/>
      <w:bookmarkEnd w:id="397"/>
      <w:bookmarkEnd w:id="398"/>
      <w:bookmarkEnd w:id="399"/>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0"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0"/>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1"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2" w:name="_MCCTEMPBM_CRPT86940008___7"/>
            <w:bookmarkEnd w:id="401"/>
            <w:r w:rsidRPr="00567618">
              <w:rPr>
                <w:rFonts w:ascii="Arial" w:hAnsi="Arial"/>
                <w:sz w:val="18"/>
                <w:lang w:eastAsia="ko-KR"/>
              </w:rPr>
              <w:t>ptime</w:t>
            </w:r>
            <w:bookmarkEnd w:id="402"/>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3" w:name="_MCCTEMPBM_CRPT86940009___7"/>
            <w:r w:rsidRPr="00567618">
              <w:rPr>
                <w:rFonts w:ascii="Arial" w:hAnsi="Arial"/>
                <w:sz w:val="18"/>
                <w:lang w:eastAsia="ko-KR"/>
              </w:rPr>
              <w:t>maxptime</w:t>
            </w:r>
            <w:bookmarkEnd w:id="403"/>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4"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5" w:name="_MCCTEMPBM_CRPT86940017___7" w:colFirst="0" w:colLast="0"/>
            <w:bookmarkEnd w:id="404"/>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6" w:name="_MCCTEMPBM_CRPT86940018___7" w:colFirst="0" w:colLast="0"/>
            <w:bookmarkEnd w:id="405"/>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6"/>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7" w:name="_MCCTEMPBM_CRPT86940019___4" w:colFirst="0" w:colLast="1"/>
            <w:bookmarkStart w:id="408" w:name="MCCQCTEMPBM_00000045"/>
            <w:bookmarkStart w:id="409" w:name="MCCQCTEMPBM_00000316"/>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0" w:name="_MCCTEMPBM_CRPT86940020___7" w:colFirst="0" w:colLast="0"/>
            <w:bookmarkEnd w:id="407"/>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1" w:name="_MCCTEMPBM_CRPT86940021___7"/>
            <w:bookmarkEnd w:id="410"/>
            <w:r w:rsidRPr="00567618">
              <w:rPr>
                <w:rFonts w:ascii="Arial" w:hAnsi="Arial"/>
                <w:sz w:val="18"/>
              </w:rPr>
              <w:t>mode-change-period</w:t>
            </w:r>
            <w:bookmarkEnd w:id="411"/>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2" w:name="_MCCTEMPBM_CRPT86940022___7"/>
            <w:r w:rsidRPr="00567618">
              <w:rPr>
                <w:rFonts w:ascii="Arial" w:hAnsi="Arial"/>
                <w:sz w:val="18"/>
              </w:rPr>
              <w:t>mode-change-neighbor</w:t>
            </w:r>
            <w:bookmarkEnd w:id="412"/>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3"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8"/>
      <w:bookmarkEnd w:id="409"/>
      <w:bookmarkEnd w:id="413"/>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4"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4"/>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5"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5"/>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6"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6"/>
    </w:tbl>
    <w:p w14:paraId="78D7D3A7" w14:textId="77777777" w:rsidR="00FC7E52" w:rsidRDefault="00FC7E52" w:rsidP="00FC7E52"/>
    <w:p w14:paraId="5C704CFB" w14:textId="5D1DC7E9" w:rsidR="003B0BD9" w:rsidRDefault="003B0BD9" w:rsidP="00FC7E52">
      <w:pPr>
        <w:rPr>
          <w:noProof/>
        </w:rPr>
      </w:pPr>
      <w:r w:rsidRPr="00457476">
        <w:rPr>
          <w:noProof/>
        </w:rPr>
        <w:t>An MTSI client accepting an offer for IVAS immersive audio shall in the SDP answer include parameters for immersive audio, EVS Primary mode and EVS AMR-WB IO mode</w:t>
      </w:r>
      <w:r w:rsidR="00E65F58">
        <w:rPr>
          <w:noProof/>
        </w:rPr>
        <w:t xml:space="preserve"> according to Table 6.7</w:t>
      </w:r>
      <w:r w:rsidRPr="00457476">
        <w:rPr>
          <w:noProof/>
        </w:rPr>
        <w:t>.</w:t>
      </w:r>
    </w:p>
    <w:p w14:paraId="46DBCEA6" w14:textId="77777777" w:rsidR="00E65F58" w:rsidRPr="00567618" w:rsidRDefault="00E65F58" w:rsidP="00E65F58">
      <w:pPr>
        <w:pStyle w:val="TH"/>
        <w:rPr>
          <w:lang w:eastAsia="ko-KR"/>
        </w:rPr>
      </w:pPr>
      <w:r w:rsidRPr="00567618">
        <w:t>Table 6.</w:t>
      </w:r>
      <w:r>
        <w:rPr>
          <w:lang w:eastAsia="ko-KR"/>
        </w:rPr>
        <w:t>7</w:t>
      </w:r>
      <w:r w:rsidRPr="00567618">
        <w:t xml:space="preserve">: </w:t>
      </w:r>
      <w:r w:rsidRPr="00567618">
        <w:rPr>
          <w:lang w:eastAsia="ko-KR"/>
        </w:rPr>
        <w:t xml:space="preserve">Handling of the </w:t>
      </w:r>
      <w:r>
        <w:rPr>
          <w:lang w:eastAsia="ko-KR"/>
        </w:rPr>
        <w:t>IVAS</w:t>
      </w:r>
      <w:r w:rsidRPr="00567618">
        <w:rPr>
          <w:lang w:eastAsia="ko-KR"/>
        </w:rPr>
        <w:t xml:space="preserve"> </w:t>
      </w:r>
      <w:r>
        <w:rPr>
          <w:lang w:eastAsia="ko-KR"/>
        </w:rPr>
        <w:t>Immersive</w:t>
      </w:r>
      <w:r w:rsidRPr="00567618">
        <w:rPr>
          <w:lang w:eastAsia="ko-KR"/>
        </w:rPr>
        <w:t xml:space="preserve">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E65F58" w:rsidRPr="00567618" w14:paraId="172A8594" w14:textId="77777777" w:rsidTr="004B745C">
        <w:trPr>
          <w:tblHeader/>
        </w:trPr>
        <w:tc>
          <w:tcPr>
            <w:tcW w:w="1701" w:type="dxa"/>
            <w:shd w:val="clear" w:color="auto" w:fill="auto"/>
          </w:tcPr>
          <w:p w14:paraId="799384D4" w14:textId="77777777" w:rsidR="00E65F58" w:rsidRPr="00567618" w:rsidRDefault="00E65F58" w:rsidP="004B745C">
            <w:pPr>
              <w:pStyle w:val="TAH"/>
            </w:pPr>
            <w:r w:rsidRPr="00567618">
              <w:t>Parameter</w:t>
            </w:r>
            <w:r>
              <w:t xml:space="preserve"> (in offer)</w:t>
            </w:r>
          </w:p>
        </w:tc>
        <w:tc>
          <w:tcPr>
            <w:tcW w:w="3969" w:type="dxa"/>
            <w:shd w:val="clear" w:color="auto" w:fill="auto"/>
          </w:tcPr>
          <w:p w14:paraId="2B5BA0A5" w14:textId="77777777" w:rsidR="00E65F58" w:rsidRPr="00567618" w:rsidRDefault="00E65F58" w:rsidP="004B745C">
            <w:pPr>
              <w:pStyle w:val="TAH"/>
            </w:pPr>
            <w:r w:rsidRPr="00567618">
              <w:rPr>
                <w:lang w:eastAsia="ko-KR"/>
              </w:rPr>
              <w:t>Comments</w:t>
            </w:r>
            <w:r>
              <w:rPr>
                <w:lang w:eastAsia="ko-KR"/>
              </w:rPr>
              <w:t xml:space="preserve"> (related to offer)</w:t>
            </w:r>
          </w:p>
        </w:tc>
        <w:tc>
          <w:tcPr>
            <w:tcW w:w="3969" w:type="dxa"/>
            <w:shd w:val="clear" w:color="auto" w:fill="auto"/>
          </w:tcPr>
          <w:p w14:paraId="752E9582" w14:textId="77777777" w:rsidR="00E65F58" w:rsidRPr="00567618" w:rsidRDefault="00E65F58" w:rsidP="004B745C">
            <w:pPr>
              <w:pStyle w:val="TAH"/>
            </w:pPr>
            <w:r w:rsidRPr="00567618">
              <w:t>Handling</w:t>
            </w:r>
            <w:r>
              <w:t xml:space="preserve"> (i.e. generation of the answer)</w:t>
            </w:r>
          </w:p>
        </w:tc>
      </w:tr>
      <w:tr w:rsidR="00E65F58" w:rsidRPr="00567618" w:rsidDel="00406913" w14:paraId="144977E4" w14:textId="77777777" w:rsidTr="004B745C">
        <w:tc>
          <w:tcPr>
            <w:tcW w:w="1701" w:type="dxa"/>
            <w:shd w:val="clear" w:color="auto" w:fill="auto"/>
          </w:tcPr>
          <w:p w14:paraId="5553413A" w14:textId="77777777" w:rsidR="00E65F58" w:rsidRPr="00567618" w:rsidRDefault="00E65F58" w:rsidP="004B745C">
            <w:pPr>
              <w:pStyle w:val="TAL"/>
            </w:pPr>
            <w:r>
              <w:rPr>
                <w:lang w:eastAsia="ko-KR"/>
              </w:rPr>
              <w:t>cf</w:t>
            </w:r>
            <w:r w:rsidRPr="00567618">
              <w:rPr>
                <w:lang w:eastAsia="ko-KR"/>
              </w:rPr>
              <w:t>-send</w:t>
            </w:r>
          </w:p>
        </w:tc>
        <w:tc>
          <w:tcPr>
            <w:tcW w:w="3969" w:type="dxa"/>
            <w:shd w:val="clear" w:color="auto" w:fill="auto"/>
          </w:tcPr>
          <w:p w14:paraId="75FA2C54" w14:textId="77777777" w:rsidR="00E65F58" w:rsidRDefault="00E65F58" w:rsidP="004B745C">
            <w:pPr>
              <w:pStyle w:val="TAL"/>
              <w:rPr>
                <w:lang w:eastAsia="ko-KR"/>
              </w:rPr>
            </w:pPr>
            <w:r>
              <w:rPr>
                <w:lang w:eastAsia="ko-KR"/>
              </w:rPr>
              <w:t>Indicates the coded formats of Table A.4.1-1 of [188] in sending direction of the MTSI client and indicates all coded formats it is prepared to send in order of preference.</w:t>
            </w:r>
          </w:p>
          <w:p w14:paraId="19837FB0" w14:textId="77777777" w:rsidR="00E65F58" w:rsidRDefault="00E65F58" w:rsidP="004B745C">
            <w:pPr>
              <w:pStyle w:val="TAL"/>
              <w:rPr>
                <w:lang w:eastAsia="ko-KR"/>
              </w:rPr>
            </w:pPr>
          </w:p>
          <w:p w14:paraId="64C64F70" w14:textId="77777777" w:rsidR="00E65F58" w:rsidRDefault="00E65F58" w:rsidP="004B745C">
            <w:pPr>
              <w:pStyle w:val="TAL"/>
              <w:rPr>
                <w:lang w:eastAsia="ko-KR"/>
              </w:rPr>
            </w:pPr>
            <w:r>
              <w:rPr>
                <w:lang w:eastAsia="ko-KR"/>
              </w:rPr>
              <w:t>The original offer of the MTSI client may have been modified by the network.</w:t>
            </w:r>
          </w:p>
          <w:p w14:paraId="26E266FD" w14:textId="77777777" w:rsidR="00E65F58" w:rsidRPr="00567618" w:rsidRDefault="00E65F58" w:rsidP="004B745C">
            <w:pPr>
              <w:pStyle w:val="TAL"/>
              <w:rPr>
                <w:lang w:eastAsia="ko-KR"/>
              </w:rPr>
            </w:pPr>
          </w:p>
        </w:tc>
        <w:tc>
          <w:tcPr>
            <w:tcW w:w="3969" w:type="dxa"/>
            <w:shd w:val="clear" w:color="auto" w:fill="auto"/>
          </w:tcPr>
          <w:p w14:paraId="5695AF95" w14:textId="77777777" w:rsidR="00E65F58" w:rsidRDefault="00E65F58" w:rsidP="004B745C">
            <w:pPr>
              <w:pStyle w:val="TAL"/>
            </w:pPr>
            <w:r>
              <w:t>The answerer shall respond with cf-recv with all formats of the offer. The preference order of the offering device should be followed when responding with the format(s) in the answer.</w:t>
            </w:r>
          </w:p>
          <w:p w14:paraId="477DBF65" w14:textId="77777777" w:rsidR="00E65F58" w:rsidRDefault="00E65F58" w:rsidP="004B745C">
            <w:pPr>
              <w:pStyle w:val="TAL"/>
            </w:pPr>
          </w:p>
          <w:p w14:paraId="3E245E7B" w14:textId="77777777" w:rsidR="00E65F58" w:rsidRPr="00567618" w:rsidDel="00406913" w:rsidRDefault="00E65F58" w:rsidP="004B745C">
            <w:pPr>
              <w:pStyle w:val="TAL"/>
            </w:pPr>
            <w:r>
              <w:t>The first format in the answered cf-recv shall be used at the start of the session if not otherwise defined by the ivas-mode-switch parameter.</w:t>
            </w:r>
          </w:p>
        </w:tc>
      </w:tr>
      <w:tr w:rsidR="00E65F58" w:rsidRPr="00567618" w14:paraId="316C8B6D" w14:textId="77777777" w:rsidTr="004B745C">
        <w:tc>
          <w:tcPr>
            <w:tcW w:w="1701" w:type="dxa"/>
            <w:shd w:val="clear" w:color="auto" w:fill="auto"/>
          </w:tcPr>
          <w:p w14:paraId="61892C2F" w14:textId="77777777" w:rsidR="00E65F58" w:rsidRPr="00567618" w:rsidRDefault="00E65F58" w:rsidP="004B745C">
            <w:pPr>
              <w:pStyle w:val="TAL"/>
            </w:pPr>
            <w:r>
              <w:rPr>
                <w:lang w:eastAsia="ko-KR"/>
              </w:rPr>
              <w:t>cf</w:t>
            </w:r>
            <w:r w:rsidRPr="00567618">
              <w:rPr>
                <w:lang w:eastAsia="ko-KR"/>
              </w:rPr>
              <w:t>-recv</w:t>
            </w:r>
          </w:p>
        </w:tc>
        <w:tc>
          <w:tcPr>
            <w:tcW w:w="3969" w:type="dxa"/>
            <w:shd w:val="clear" w:color="auto" w:fill="auto"/>
          </w:tcPr>
          <w:p w14:paraId="6670F66A" w14:textId="77777777" w:rsidR="00E65F58" w:rsidRDefault="00E65F58" w:rsidP="004B745C">
            <w:pPr>
              <w:pStyle w:val="TAL"/>
              <w:rPr>
                <w:lang w:eastAsia="ko-KR"/>
              </w:rPr>
            </w:pPr>
            <w:r>
              <w:rPr>
                <w:lang w:eastAsia="ko-KR"/>
              </w:rPr>
              <w:t>Indicates the coded formats in receive direction of the MTSI client and contains all coded formats of Table A.4.1-1 of [188] in preference order or, alternatively, is not included if a preference is not expressed in the offer.</w:t>
            </w:r>
          </w:p>
          <w:p w14:paraId="16AA3D91" w14:textId="77777777" w:rsidR="00E65F58" w:rsidRDefault="00E65F58" w:rsidP="004B745C">
            <w:pPr>
              <w:pStyle w:val="TAL"/>
              <w:rPr>
                <w:lang w:eastAsia="ko-KR"/>
              </w:rPr>
            </w:pPr>
          </w:p>
          <w:p w14:paraId="1C089D39" w14:textId="77777777" w:rsidR="00E65F58" w:rsidRPr="00567618" w:rsidRDefault="00E65F58" w:rsidP="004B745C">
            <w:pPr>
              <w:pStyle w:val="TAL"/>
              <w:rPr>
                <w:lang w:eastAsia="ko-KR"/>
              </w:rPr>
            </w:pPr>
            <w:r>
              <w:rPr>
                <w:lang w:eastAsia="ko-KR"/>
              </w:rPr>
              <w:t>The original offer of the MTSI client may have been modified by the network.</w:t>
            </w:r>
          </w:p>
        </w:tc>
        <w:tc>
          <w:tcPr>
            <w:tcW w:w="3969" w:type="dxa"/>
            <w:shd w:val="clear" w:color="auto" w:fill="auto"/>
          </w:tcPr>
          <w:p w14:paraId="11845A5E" w14:textId="77777777" w:rsidR="00E65F58" w:rsidRDefault="00E65F58" w:rsidP="004B745C">
            <w:pPr>
              <w:pStyle w:val="TAL"/>
            </w:pPr>
            <w:r>
              <w:rPr>
                <w:lang w:eastAsia="ko-KR"/>
              </w:rPr>
              <w:t>The answerer shall respond with cf-send with the set of the prefered format(s) it is prepared to send, taking the offerer’s preference into account.</w:t>
            </w:r>
          </w:p>
          <w:p w14:paraId="1D8B86A4" w14:textId="77777777" w:rsidR="00E65F58" w:rsidRDefault="00E65F58" w:rsidP="004B745C">
            <w:pPr>
              <w:pStyle w:val="TAL"/>
            </w:pPr>
          </w:p>
          <w:p w14:paraId="0CB907CA" w14:textId="77777777" w:rsidR="00E65F58" w:rsidRPr="00567618" w:rsidRDefault="00E65F58" w:rsidP="004B745C">
            <w:pPr>
              <w:pStyle w:val="TAL"/>
              <w:rPr>
                <w:lang w:eastAsia="ko-KR"/>
              </w:rPr>
            </w:pPr>
            <w:r>
              <w:t>The first format in the answered cf-send shall be used at the start of the session if not otherwise defined by the ivas-mode-switch parameter.</w:t>
            </w:r>
          </w:p>
        </w:tc>
      </w:tr>
    </w:tbl>
    <w:p w14:paraId="26B23A18" w14:textId="77777777" w:rsidR="00E65F58" w:rsidRPr="00567618" w:rsidRDefault="00E65F58" w:rsidP="00FC7E52">
      <w:pPr>
        <w:rPr>
          <w:noProof/>
        </w:rPr>
      </w:pPr>
    </w:p>
    <w:p w14:paraId="0ADFA1CF" w14:textId="77777777" w:rsidR="00FC7E52" w:rsidRPr="00567618" w:rsidRDefault="00FC7E52" w:rsidP="00FC7E52">
      <w:pPr>
        <w:pStyle w:val="Heading3"/>
      </w:pPr>
      <w:bookmarkStart w:id="417" w:name="_Toc26369225"/>
      <w:bookmarkStart w:id="418" w:name="_Toc36227107"/>
      <w:bookmarkStart w:id="419" w:name="_Toc36228121"/>
      <w:bookmarkStart w:id="420" w:name="_Toc36228748"/>
      <w:bookmarkStart w:id="421" w:name="_Toc68847067"/>
      <w:bookmarkStart w:id="422" w:name="_Toc74611002"/>
      <w:bookmarkStart w:id="423" w:name="_Toc75566281"/>
      <w:bookmarkStart w:id="424" w:name="_Toc89789832"/>
      <w:bookmarkStart w:id="425" w:name="_Toc99466467"/>
      <w:bookmarkStart w:id="426" w:name="_Toc186663646"/>
      <w:r w:rsidRPr="00567618">
        <w:t>6.2.3</w:t>
      </w:r>
      <w:r w:rsidRPr="00567618">
        <w:tab/>
        <w:t>Video</w:t>
      </w:r>
      <w:bookmarkEnd w:id="417"/>
      <w:bookmarkEnd w:id="418"/>
      <w:bookmarkEnd w:id="419"/>
      <w:bookmarkEnd w:id="420"/>
      <w:bookmarkEnd w:id="421"/>
      <w:bookmarkEnd w:id="422"/>
      <w:bookmarkEnd w:id="423"/>
      <w:bookmarkEnd w:id="424"/>
      <w:bookmarkEnd w:id="425"/>
      <w:bookmarkEnd w:id="426"/>
    </w:p>
    <w:p w14:paraId="404F4AA8" w14:textId="77777777" w:rsidR="00FC7E52" w:rsidRPr="00567618" w:rsidRDefault="00FC7E52" w:rsidP="00FC7E52">
      <w:pPr>
        <w:pStyle w:val="Heading4"/>
      </w:pPr>
      <w:bookmarkStart w:id="427" w:name="_Toc26369226"/>
      <w:bookmarkStart w:id="428" w:name="_Toc36227108"/>
      <w:bookmarkStart w:id="429" w:name="_Toc36228122"/>
      <w:bookmarkStart w:id="430" w:name="_Toc36228749"/>
      <w:bookmarkStart w:id="431" w:name="_Toc68847068"/>
      <w:bookmarkStart w:id="432" w:name="_Toc74611003"/>
      <w:bookmarkStart w:id="433" w:name="_Toc75566282"/>
      <w:bookmarkStart w:id="434" w:name="_Toc89789833"/>
      <w:bookmarkStart w:id="435" w:name="_Toc99466468"/>
      <w:bookmarkStart w:id="436" w:name="_Toc186663647"/>
      <w:r w:rsidRPr="00567618">
        <w:t>6.2.3.1</w:t>
      </w:r>
      <w:r w:rsidRPr="00567618">
        <w:tab/>
        <w:t>Introduction</w:t>
      </w:r>
      <w:bookmarkEnd w:id="427"/>
      <w:bookmarkEnd w:id="428"/>
      <w:bookmarkEnd w:id="429"/>
      <w:bookmarkEnd w:id="430"/>
      <w:bookmarkEnd w:id="431"/>
      <w:bookmarkEnd w:id="432"/>
      <w:bookmarkEnd w:id="433"/>
      <w:bookmarkEnd w:id="434"/>
      <w:bookmarkEnd w:id="435"/>
      <w:bookmarkEnd w:id="436"/>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7" w:name="_Toc26369227"/>
      <w:bookmarkStart w:id="438" w:name="_Toc36227109"/>
      <w:bookmarkStart w:id="439" w:name="_Toc36228123"/>
      <w:bookmarkStart w:id="440" w:name="_Toc36228750"/>
      <w:bookmarkStart w:id="441" w:name="_Toc68847069"/>
      <w:bookmarkStart w:id="442" w:name="_Toc74611004"/>
      <w:bookmarkStart w:id="443" w:name="_Toc75566283"/>
      <w:bookmarkStart w:id="444" w:name="_Toc89789834"/>
      <w:bookmarkStart w:id="445" w:name="_Toc99466469"/>
      <w:bookmarkStart w:id="446" w:name="_Toc186663648"/>
      <w:r w:rsidRPr="00567618">
        <w:t>6.2.3.2</w:t>
      </w:r>
      <w:r w:rsidRPr="00567618">
        <w:tab/>
        <w:t>Common Session Setup Procedures</w:t>
      </w:r>
      <w:bookmarkEnd w:id="437"/>
      <w:bookmarkEnd w:id="438"/>
      <w:bookmarkEnd w:id="439"/>
      <w:bookmarkEnd w:id="440"/>
      <w:bookmarkEnd w:id="441"/>
      <w:bookmarkEnd w:id="442"/>
      <w:bookmarkEnd w:id="443"/>
      <w:bookmarkEnd w:id="444"/>
      <w:bookmarkEnd w:id="445"/>
      <w:bookmarkEnd w:id="446"/>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47" w:name="_Toc26369228"/>
      <w:bookmarkStart w:id="448" w:name="_Toc36227110"/>
      <w:bookmarkStart w:id="449" w:name="_Toc36228124"/>
      <w:bookmarkStart w:id="450" w:name="_Toc36228751"/>
      <w:bookmarkStart w:id="451" w:name="_Toc68847070"/>
      <w:bookmarkStart w:id="452" w:name="_Toc74611005"/>
      <w:bookmarkStart w:id="453" w:name="_Toc75566284"/>
      <w:bookmarkStart w:id="454" w:name="_Toc89789835"/>
      <w:bookmarkStart w:id="455" w:name="_Toc99466470"/>
      <w:bookmarkStart w:id="456" w:name="_Toc186663649"/>
      <w:r w:rsidRPr="00567618">
        <w:t>6.2.3.3</w:t>
      </w:r>
      <w:r w:rsidRPr="00567618">
        <w:tab/>
        <w:t>Coordination of Video Orientation (CVO)</w:t>
      </w:r>
      <w:bookmarkEnd w:id="447"/>
      <w:bookmarkEnd w:id="448"/>
      <w:bookmarkEnd w:id="449"/>
      <w:bookmarkEnd w:id="450"/>
      <w:bookmarkEnd w:id="451"/>
      <w:bookmarkEnd w:id="452"/>
      <w:bookmarkEnd w:id="453"/>
      <w:bookmarkEnd w:id="454"/>
      <w:bookmarkEnd w:id="455"/>
      <w:bookmarkEnd w:id="456"/>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7" w:name="_Toc26369229"/>
      <w:bookmarkStart w:id="458" w:name="_Toc36227111"/>
      <w:bookmarkStart w:id="459" w:name="_Toc36228125"/>
      <w:bookmarkStart w:id="460" w:name="_Toc36228752"/>
      <w:bookmarkStart w:id="461" w:name="_Toc68847071"/>
      <w:bookmarkStart w:id="462" w:name="_Toc74611006"/>
      <w:bookmarkStart w:id="463" w:name="_Toc75566285"/>
      <w:bookmarkStart w:id="464" w:name="_Toc89789836"/>
      <w:bookmarkStart w:id="465" w:name="_Toc99466471"/>
      <w:bookmarkStart w:id="466" w:name="_Toc186663650"/>
      <w:r w:rsidRPr="00567618">
        <w:t>6.2.3.4</w:t>
      </w:r>
      <w:r w:rsidRPr="00567618">
        <w:tab/>
        <w:t>Video Region-of-Interest (ROI)</w:t>
      </w:r>
      <w:bookmarkEnd w:id="457"/>
      <w:bookmarkEnd w:id="458"/>
      <w:bookmarkEnd w:id="459"/>
      <w:bookmarkEnd w:id="460"/>
      <w:bookmarkEnd w:id="461"/>
      <w:bookmarkEnd w:id="462"/>
      <w:bookmarkEnd w:id="463"/>
      <w:bookmarkEnd w:id="464"/>
      <w:bookmarkEnd w:id="465"/>
      <w:bookmarkEnd w:id="466"/>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7"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7"/>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8" w:name="_Toc26369230"/>
      <w:bookmarkStart w:id="469" w:name="_Toc36227112"/>
      <w:bookmarkStart w:id="470" w:name="_Toc36228126"/>
      <w:bookmarkStart w:id="471" w:name="_Toc36228753"/>
      <w:bookmarkStart w:id="472" w:name="_Toc68847072"/>
      <w:bookmarkStart w:id="473" w:name="_Toc74611007"/>
      <w:bookmarkStart w:id="474" w:name="_Toc75566286"/>
      <w:bookmarkStart w:id="475" w:name="_Toc89789837"/>
      <w:bookmarkStart w:id="476" w:name="_Toc99466472"/>
      <w:bookmarkStart w:id="477" w:name="_Toc186663651"/>
      <w:r w:rsidRPr="00567618">
        <w:t>6.2.3.5</w:t>
      </w:r>
      <w:r w:rsidRPr="00567618">
        <w:tab/>
        <w:t>RTP Retransmission</w:t>
      </w:r>
      <w:bookmarkEnd w:id="468"/>
      <w:bookmarkEnd w:id="469"/>
      <w:bookmarkEnd w:id="470"/>
      <w:bookmarkEnd w:id="471"/>
      <w:bookmarkEnd w:id="472"/>
      <w:bookmarkEnd w:id="473"/>
      <w:bookmarkEnd w:id="474"/>
      <w:bookmarkEnd w:id="475"/>
      <w:bookmarkEnd w:id="476"/>
      <w:bookmarkEnd w:id="477"/>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8" w:name="_Toc26369231"/>
      <w:bookmarkStart w:id="479" w:name="_Toc36227113"/>
      <w:bookmarkStart w:id="480" w:name="_Toc36228127"/>
      <w:bookmarkStart w:id="481" w:name="_Toc36228754"/>
      <w:bookmarkStart w:id="482" w:name="_Toc68847073"/>
      <w:bookmarkStart w:id="483" w:name="_Toc74611008"/>
      <w:bookmarkStart w:id="484" w:name="_Toc75566287"/>
      <w:bookmarkStart w:id="485" w:name="_Toc89789838"/>
      <w:bookmarkStart w:id="486" w:name="_Toc99466473"/>
      <w:bookmarkStart w:id="487" w:name="_Toc186663652"/>
      <w:r w:rsidRPr="00567618">
        <w:t>6.2.3.6</w:t>
      </w:r>
      <w:r w:rsidRPr="00567618">
        <w:tab/>
        <w:t>Forward Error Correction (FEC)</w:t>
      </w:r>
      <w:bookmarkEnd w:id="478"/>
      <w:bookmarkEnd w:id="479"/>
      <w:bookmarkEnd w:id="480"/>
      <w:bookmarkEnd w:id="481"/>
      <w:bookmarkEnd w:id="482"/>
      <w:bookmarkEnd w:id="483"/>
      <w:bookmarkEnd w:id="484"/>
      <w:bookmarkEnd w:id="485"/>
      <w:bookmarkEnd w:id="486"/>
      <w:bookmarkEnd w:id="487"/>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8" w:name="_Toc26369232"/>
      <w:bookmarkStart w:id="489" w:name="_Toc36227114"/>
      <w:bookmarkStart w:id="490" w:name="_Toc36228128"/>
      <w:bookmarkStart w:id="491" w:name="_Toc36228755"/>
      <w:bookmarkStart w:id="492" w:name="_Toc68847074"/>
      <w:bookmarkStart w:id="493" w:name="_Toc74611009"/>
      <w:bookmarkStart w:id="494" w:name="_Toc75566288"/>
      <w:bookmarkStart w:id="495" w:name="_Toc89789839"/>
      <w:bookmarkStart w:id="496" w:name="_Toc99466474"/>
      <w:bookmarkStart w:id="497" w:name="_Toc186663653"/>
      <w:r w:rsidRPr="00567618">
        <w:t>6.2.4</w:t>
      </w:r>
      <w:r w:rsidRPr="00567618">
        <w:tab/>
        <w:t>Text</w:t>
      </w:r>
      <w:bookmarkEnd w:id="488"/>
      <w:bookmarkEnd w:id="489"/>
      <w:bookmarkEnd w:id="490"/>
      <w:bookmarkEnd w:id="491"/>
      <w:bookmarkEnd w:id="492"/>
      <w:bookmarkEnd w:id="493"/>
      <w:bookmarkEnd w:id="494"/>
      <w:bookmarkEnd w:id="495"/>
      <w:bookmarkEnd w:id="496"/>
      <w:bookmarkEnd w:id="497"/>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8" w:name="_Toc26369233"/>
      <w:bookmarkStart w:id="499" w:name="_Toc36227115"/>
      <w:bookmarkStart w:id="500" w:name="_Toc36228129"/>
      <w:bookmarkStart w:id="501" w:name="_Toc36228756"/>
      <w:bookmarkStart w:id="502" w:name="_Toc68847075"/>
      <w:bookmarkStart w:id="503" w:name="_Toc74611010"/>
      <w:bookmarkStart w:id="504" w:name="_Toc75566289"/>
      <w:bookmarkStart w:id="505" w:name="_Toc89789840"/>
      <w:bookmarkStart w:id="506" w:name="_Toc99466475"/>
      <w:bookmarkStart w:id="507" w:name="_Toc186663654"/>
      <w:r w:rsidRPr="00567618">
        <w:t>6.2.5</w:t>
      </w:r>
      <w:r w:rsidRPr="00567618">
        <w:tab/>
        <w:t>Bandwidth negotiation</w:t>
      </w:r>
      <w:bookmarkEnd w:id="498"/>
      <w:bookmarkEnd w:id="499"/>
      <w:bookmarkEnd w:id="500"/>
      <w:bookmarkEnd w:id="501"/>
      <w:bookmarkEnd w:id="502"/>
      <w:bookmarkEnd w:id="503"/>
      <w:bookmarkEnd w:id="504"/>
      <w:bookmarkEnd w:id="505"/>
      <w:bookmarkEnd w:id="506"/>
      <w:bookmarkEnd w:id="507"/>
    </w:p>
    <w:p w14:paraId="325B7D91" w14:textId="77777777" w:rsidR="00FC7E52" w:rsidRPr="00567618" w:rsidRDefault="00FC7E52" w:rsidP="00FC7E52">
      <w:pPr>
        <w:pStyle w:val="Heading4"/>
        <w:rPr>
          <w:lang w:eastAsia="ko-KR"/>
        </w:rPr>
      </w:pPr>
      <w:bookmarkStart w:id="508" w:name="_Toc26369234"/>
      <w:bookmarkStart w:id="509" w:name="_Toc36227116"/>
      <w:bookmarkStart w:id="510" w:name="_Toc36228130"/>
      <w:bookmarkStart w:id="511" w:name="_Toc36228757"/>
      <w:bookmarkStart w:id="512" w:name="_Toc68847076"/>
      <w:bookmarkStart w:id="513" w:name="_Toc74611011"/>
      <w:bookmarkStart w:id="514" w:name="_Toc75566290"/>
      <w:bookmarkStart w:id="515" w:name="_Toc89789841"/>
      <w:bookmarkStart w:id="516" w:name="_Toc99466476"/>
      <w:bookmarkStart w:id="517" w:name="_Toc186663655"/>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8"/>
      <w:bookmarkEnd w:id="509"/>
      <w:bookmarkEnd w:id="510"/>
      <w:bookmarkEnd w:id="511"/>
      <w:bookmarkEnd w:id="512"/>
      <w:bookmarkEnd w:id="513"/>
      <w:bookmarkEnd w:id="514"/>
      <w:bookmarkEnd w:id="515"/>
      <w:bookmarkEnd w:id="516"/>
      <w:bookmarkEnd w:id="517"/>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8" w:name="_Toc26369235"/>
      <w:bookmarkStart w:id="519" w:name="_Toc36227117"/>
      <w:bookmarkStart w:id="520" w:name="_Toc36228131"/>
      <w:bookmarkStart w:id="521" w:name="_Toc36228758"/>
      <w:bookmarkStart w:id="522" w:name="_Toc68847077"/>
      <w:bookmarkStart w:id="523" w:name="_Toc74611012"/>
      <w:bookmarkStart w:id="524" w:name="_Toc75566291"/>
      <w:bookmarkStart w:id="525" w:name="_Toc89789842"/>
      <w:bookmarkStart w:id="526" w:name="_Toc99466477"/>
      <w:bookmarkStart w:id="527" w:name="_Toc186663656"/>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8"/>
      <w:bookmarkEnd w:id="519"/>
      <w:bookmarkEnd w:id="520"/>
      <w:bookmarkEnd w:id="521"/>
      <w:bookmarkEnd w:id="522"/>
      <w:bookmarkEnd w:id="523"/>
      <w:bookmarkEnd w:id="524"/>
      <w:bookmarkEnd w:id="525"/>
      <w:bookmarkEnd w:id="526"/>
      <w:bookmarkEnd w:id="527"/>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 or IVAS ibr or ibr-recv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 parameter, or the highest IVAS bit-rate in the ibr or ibr-recv parameter,</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 or IVAS ibr </w:t>
      </w:r>
      <w:r>
        <w:t>or ibr-recv</w:t>
      </w:r>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8" w:name="_MCCTEMPBM_CRPT86940035___4" w:colFirst="0" w:colLast="0"/>
            <w:bookmarkStart w:id="529" w:name="MCCQCTEMPBM_00000046"/>
            <w:bookmarkStart w:id="530" w:name="MCCQCTEMPBM_00000317"/>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1" w:name="_MCCTEMPBM_CRPT86940036___4" w:colFirst="1" w:colLast="7"/>
            <w:bookmarkEnd w:id="528"/>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2" w:name="_MCCTEMPBM_CRPT86940037___4"/>
            <w:bookmarkStart w:id="533" w:name="_MCCTEMPBM_CRPT86940038___4" w:colFirst="1" w:colLast="8"/>
            <w:bookmarkEnd w:id="531"/>
            <w:r w:rsidRPr="00567618">
              <w:rPr>
                <w:rFonts w:ascii="Arial" w:hAnsi="Arial" w:cs="Arial"/>
                <w:sz w:val="18"/>
                <w:szCs w:val="18"/>
              </w:rPr>
              <w:t>Bandwidth-efficient</w:t>
            </w:r>
            <w:bookmarkEnd w:id="532"/>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4" w:name="_MCCTEMPBM_CRPT86940039___4" w:colFirst="1" w:colLast="8"/>
            <w:bookmarkEnd w:id="533"/>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5" w:name="_MCCTEMPBM_CRPT86940040___4"/>
            <w:bookmarkStart w:id="536" w:name="_MCCTEMPBM_CRPT86940041___4" w:colFirst="1" w:colLast="8"/>
            <w:bookmarkEnd w:id="534"/>
            <w:r w:rsidRPr="00567618">
              <w:rPr>
                <w:rFonts w:ascii="Arial" w:hAnsi="Arial" w:cs="Arial"/>
                <w:sz w:val="18"/>
                <w:szCs w:val="18"/>
              </w:rPr>
              <w:t>Octet-aligned</w:t>
            </w:r>
            <w:bookmarkEnd w:id="535"/>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7" w:name="_MCCTEMPBM_CRPT86940042___4" w:colFirst="1" w:colLast="8"/>
            <w:bookmarkEnd w:id="536"/>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29"/>
      <w:bookmarkEnd w:id="530"/>
      <w:bookmarkEnd w:id="537"/>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8" w:name="_MCCTEMPBM_CRPT86940043___4" w:colFirst="0" w:colLast="0"/>
            <w:bookmarkStart w:id="539" w:name="MCCQCTEMPBM_00000047"/>
            <w:bookmarkStart w:id="540" w:name="MCCQCTEMPBM_00000318"/>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1" w:name="_MCCTEMPBM_CRPT86940044___4" w:colFirst="1" w:colLast="8"/>
            <w:bookmarkEnd w:id="538"/>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2" w:name="_MCCTEMPBM_CRPT86940045___4"/>
            <w:bookmarkStart w:id="543" w:name="_MCCTEMPBM_CRPT86940046___4" w:colFirst="1" w:colLast="9"/>
            <w:bookmarkEnd w:id="541"/>
            <w:r w:rsidRPr="00567618">
              <w:rPr>
                <w:rFonts w:ascii="Arial" w:hAnsi="Arial" w:cs="Arial"/>
                <w:sz w:val="18"/>
                <w:szCs w:val="18"/>
              </w:rPr>
              <w:t>Bandwidth-efficient</w:t>
            </w:r>
            <w:bookmarkEnd w:id="542"/>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4" w:name="_MCCTEMPBM_CRPT86940047___4" w:colFirst="1" w:colLast="9"/>
            <w:bookmarkEnd w:id="543"/>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5" w:name="_MCCTEMPBM_CRPT86940048___4"/>
            <w:bookmarkStart w:id="546" w:name="_MCCTEMPBM_CRPT86940049___4" w:colFirst="1" w:colLast="9"/>
            <w:bookmarkEnd w:id="544"/>
            <w:r w:rsidRPr="00567618">
              <w:rPr>
                <w:rFonts w:ascii="Arial" w:hAnsi="Arial" w:cs="Arial"/>
                <w:sz w:val="18"/>
                <w:szCs w:val="18"/>
              </w:rPr>
              <w:t>Octet-aligned</w:t>
            </w:r>
            <w:bookmarkEnd w:id="545"/>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7" w:name="_MCCTEMPBM_CRPT86940050___4" w:colFirst="1" w:colLast="9"/>
            <w:bookmarkEnd w:id="546"/>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9"/>
      <w:bookmarkEnd w:id="540"/>
      <w:bookmarkEnd w:id="547"/>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8" w:name="_MCCTEMPBM_CRPT86940051___4" w:colFirst="0" w:colLast="0"/>
            <w:bookmarkStart w:id="549" w:name="MCCQCTEMPBM_00000048"/>
            <w:bookmarkStart w:id="550" w:name="MCCQCTEMPBM_00000319"/>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51" w:name="_MCCTEMPBM_CRPT86940052___4" w:colFirst="1" w:colLast="10"/>
            <w:bookmarkEnd w:id="548"/>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52" w:name="_MCCTEMPBM_CRPT86940053___4" w:colFirst="0" w:colLast="11"/>
            <w:bookmarkEnd w:id="551"/>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3" w:name="_MCCTEMPBM_CRPT86940054___4" w:colFirst="1" w:colLast="11"/>
            <w:bookmarkEnd w:id="552"/>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9"/>
      <w:bookmarkEnd w:id="550"/>
      <w:bookmarkEnd w:id="553"/>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7E3CE90" w:rsidR="003B0BD9" w:rsidRDefault="00FC7E52" w:rsidP="003B0BD9">
      <w:r w:rsidRPr="00567618">
        <w:t>SDP examples using the ‘a=bw-info’ attribute for speech are shown in annex A.6.3.</w:t>
      </w:r>
    </w:p>
    <w:p w14:paraId="38C10752" w14:textId="183A8DF7" w:rsidR="003B0BD9" w:rsidRPr="00567618" w:rsidRDefault="003B0BD9" w:rsidP="003B0BD9">
      <w:r>
        <w:t>When IVAS is offered, the bandwidth offered in b=AS shall consider the bandwidth needed for the highest negotiated IVAS bitrate using one frame per packet and for the PI data. An example procedure for calculating the required bandwidth is described in Annex YY.</w:t>
      </w:r>
    </w:p>
    <w:p w14:paraId="4914C349" w14:textId="77777777" w:rsidR="00FC7E52" w:rsidRPr="00567618" w:rsidRDefault="00FC7E52" w:rsidP="00FC7E52">
      <w:pPr>
        <w:pStyle w:val="Heading4"/>
      </w:pPr>
      <w:bookmarkStart w:id="554" w:name="_Toc26369236"/>
      <w:bookmarkStart w:id="555" w:name="_Toc36227118"/>
      <w:bookmarkStart w:id="556" w:name="_Toc36228132"/>
      <w:bookmarkStart w:id="557" w:name="_Toc36228759"/>
      <w:bookmarkStart w:id="558" w:name="_Toc68847078"/>
      <w:bookmarkStart w:id="559" w:name="_Toc74611013"/>
      <w:bookmarkStart w:id="560" w:name="_Toc75566292"/>
      <w:bookmarkStart w:id="561" w:name="_Toc89789843"/>
      <w:bookmarkStart w:id="562" w:name="_Toc99466478"/>
      <w:bookmarkStart w:id="563" w:name="_Toc186663657"/>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4"/>
      <w:bookmarkEnd w:id="555"/>
      <w:bookmarkEnd w:id="556"/>
      <w:bookmarkEnd w:id="557"/>
      <w:bookmarkEnd w:id="558"/>
      <w:bookmarkEnd w:id="559"/>
      <w:bookmarkEnd w:id="560"/>
      <w:bookmarkEnd w:id="561"/>
      <w:bookmarkEnd w:id="562"/>
      <w:bookmarkEnd w:id="563"/>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4" w:name="_Toc26369237"/>
      <w:bookmarkStart w:id="565" w:name="_Toc36227119"/>
      <w:bookmarkStart w:id="566" w:name="_Toc36228133"/>
      <w:bookmarkStart w:id="567" w:name="_Toc36228760"/>
      <w:bookmarkStart w:id="568" w:name="_Toc68847079"/>
      <w:bookmarkStart w:id="569" w:name="_Toc74611014"/>
      <w:bookmarkStart w:id="570" w:name="_Toc75566293"/>
      <w:bookmarkStart w:id="571" w:name="_Toc89789844"/>
      <w:bookmarkStart w:id="572" w:name="_Toc99466479"/>
      <w:bookmarkStart w:id="573" w:name="_Toc186663658"/>
      <w:r w:rsidRPr="00567618">
        <w:t>6.2.6</w:t>
      </w:r>
      <w:r w:rsidRPr="00567618">
        <w:tab/>
        <w:t>The Synchronization Info attribute "3gpp_sync_info"</w:t>
      </w:r>
      <w:bookmarkEnd w:id="564"/>
      <w:bookmarkEnd w:id="565"/>
      <w:bookmarkEnd w:id="566"/>
      <w:bookmarkEnd w:id="567"/>
      <w:bookmarkEnd w:id="568"/>
      <w:bookmarkEnd w:id="569"/>
      <w:bookmarkEnd w:id="570"/>
      <w:bookmarkEnd w:id="571"/>
      <w:bookmarkEnd w:id="572"/>
      <w:bookmarkEnd w:id="573"/>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4" w:name="_Toc26369238"/>
      <w:bookmarkStart w:id="575" w:name="_Toc36227120"/>
      <w:bookmarkStart w:id="576" w:name="_Toc36228134"/>
      <w:bookmarkStart w:id="577" w:name="_Toc36228761"/>
      <w:bookmarkStart w:id="578" w:name="_Toc68847080"/>
      <w:bookmarkStart w:id="579" w:name="_Toc74611015"/>
      <w:bookmarkStart w:id="580" w:name="_Toc75566294"/>
      <w:bookmarkStart w:id="581" w:name="_Toc89789845"/>
      <w:bookmarkStart w:id="582" w:name="_Toc99466480"/>
      <w:bookmarkStart w:id="583" w:name="_Toc186663659"/>
      <w:r w:rsidRPr="00567618">
        <w:t>6.2.7</w:t>
      </w:r>
      <w:r w:rsidRPr="00567618">
        <w:tab/>
        <w:t>Negotiated QoS parameters</w:t>
      </w:r>
      <w:bookmarkEnd w:id="574"/>
      <w:bookmarkEnd w:id="575"/>
      <w:bookmarkEnd w:id="576"/>
      <w:bookmarkEnd w:id="577"/>
      <w:bookmarkEnd w:id="578"/>
      <w:bookmarkEnd w:id="579"/>
      <w:bookmarkEnd w:id="580"/>
      <w:bookmarkEnd w:id="581"/>
      <w:bookmarkEnd w:id="582"/>
      <w:bookmarkEnd w:id="583"/>
    </w:p>
    <w:p w14:paraId="66BB902F" w14:textId="77777777" w:rsidR="00FC7E52" w:rsidRPr="00567618" w:rsidRDefault="00FC7E52" w:rsidP="00FC7E52">
      <w:pPr>
        <w:pStyle w:val="Heading4"/>
      </w:pPr>
      <w:bookmarkStart w:id="584" w:name="_Toc26369239"/>
      <w:bookmarkStart w:id="585" w:name="_Toc36227121"/>
      <w:bookmarkStart w:id="586" w:name="_Toc36228135"/>
      <w:bookmarkStart w:id="587" w:name="_Toc36228762"/>
      <w:bookmarkStart w:id="588" w:name="_Toc68847081"/>
      <w:bookmarkStart w:id="589" w:name="_Toc74611016"/>
      <w:bookmarkStart w:id="590" w:name="_Toc75566295"/>
      <w:bookmarkStart w:id="591" w:name="_Toc89789846"/>
      <w:bookmarkStart w:id="592" w:name="_Toc99466481"/>
      <w:bookmarkStart w:id="593" w:name="_Toc186663660"/>
      <w:r w:rsidRPr="00567618">
        <w:t>6.2.7.1</w:t>
      </w:r>
      <w:r w:rsidRPr="00567618">
        <w:tab/>
        <w:t>General</w:t>
      </w:r>
      <w:bookmarkEnd w:id="584"/>
      <w:bookmarkEnd w:id="585"/>
      <w:bookmarkEnd w:id="586"/>
      <w:bookmarkEnd w:id="587"/>
      <w:bookmarkEnd w:id="588"/>
      <w:bookmarkEnd w:id="589"/>
      <w:bookmarkEnd w:id="590"/>
      <w:bookmarkEnd w:id="591"/>
      <w:bookmarkEnd w:id="592"/>
      <w:bookmarkEnd w:id="593"/>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4" w:name="_Toc26369240"/>
      <w:bookmarkStart w:id="595" w:name="_Toc36227122"/>
      <w:bookmarkStart w:id="596" w:name="_Toc36228136"/>
      <w:bookmarkStart w:id="597" w:name="_Toc36228763"/>
      <w:bookmarkStart w:id="598" w:name="_Toc68847082"/>
      <w:bookmarkStart w:id="599" w:name="_Toc74611017"/>
      <w:bookmarkStart w:id="600" w:name="_Toc75566296"/>
      <w:bookmarkStart w:id="601" w:name="_Toc89789847"/>
      <w:bookmarkStart w:id="602" w:name="_Toc99466482"/>
      <w:bookmarkStart w:id="603" w:name="_Toc186663661"/>
      <w:r w:rsidRPr="00567618">
        <w:t>6.2.7.2</w:t>
      </w:r>
      <w:r w:rsidRPr="00567618">
        <w:tab/>
        <w:t>Alignment of negotiated QoS parameters and b=AS bandwidth modifier</w:t>
      </w:r>
      <w:bookmarkEnd w:id="594"/>
      <w:bookmarkEnd w:id="595"/>
      <w:bookmarkEnd w:id="596"/>
      <w:bookmarkEnd w:id="597"/>
      <w:bookmarkEnd w:id="598"/>
      <w:bookmarkEnd w:id="599"/>
      <w:bookmarkEnd w:id="600"/>
      <w:bookmarkEnd w:id="601"/>
      <w:bookmarkEnd w:id="602"/>
      <w:bookmarkEnd w:id="603"/>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4" w:name="_Toc26369241"/>
      <w:bookmarkStart w:id="605" w:name="_Toc36227123"/>
      <w:bookmarkStart w:id="606" w:name="_Toc36228137"/>
      <w:bookmarkStart w:id="607" w:name="_Toc36228764"/>
      <w:bookmarkStart w:id="608" w:name="_Toc68847083"/>
      <w:bookmarkStart w:id="609" w:name="_Toc74611018"/>
      <w:bookmarkStart w:id="610" w:name="_Toc75566297"/>
      <w:bookmarkStart w:id="611" w:name="_Toc89789848"/>
      <w:bookmarkStart w:id="612" w:name="_Toc99466483"/>
      <w:bookmarkStart w:id="613" w:name="_Toc186663662"/>
      <w:r w:rsidRPr="00567618">
        <w:t>6.2.7.3</w:t>
      </w:r>
      <w:r w:rsidRPr="00567618">
        <w:tab/>
        <w:t>Alignment of negotiated QoS parameters and a=bw-info attribute</w:t>
      </w:r>
      <w:bookmarkEnd w:id="604"/>
      <w:bookmarkEnd w:id="605"/>
      <w:bookmarkEnd w:id="606"/>
      <w:bookmarkEnd w:id="607"/>
      <w:bookmarkEnd w:id="608"/>
      <w:bookmarkEnd w:id="609"/>
      <w:bookmarkEnd w:id="610"/>
      <w:bookmarkEnd w:id="611"/>
      <w:bookmarkEnd w:id="612"/>
      <w:bookmarkEnd w:id="613"/>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4" w:name="_Toc186663663"/>
      <w:r w:rsidRPr="00443A17">
        <w:t>6.2.7.4</w:t>
      </w:r>
      <w:r w:rsidRPr="00443A17">
        <w:tab/>
        <w:t>The a=3gpp-qos-hint SDP attribute</w:t>
      </w:r>
      <w:bookmarkEnd w:id="614"/>
    </w:p>
    <w:p w14:paraId="2BFE94DC" w14:textId="77777777" w:rsidR="00FC7E52" w:rsidRPr="00567618" w:rsidRDefault="00FC7E52" w:rsidP="00FC7E52">
      <w:pPr>
        <w:pStyle w:val="Heading5"/>
      </w:pPr>
      <w:bookmarkStart w:id="615" w:name="_Toc26369242"/>
      <w:bookmarkStart w:id="616" w:name="_Toc36227124"/>
      <w:bookmarkStart w:id="617" w:name="_Toc36228138"/>
      <w:bookmarkStart w:id="618" w:name="_Toc36228765"/>
      <w:bookmarkStart w:id="619" w:name="_Toc68847084"/>
      <w:bookmarkStart w:id="620" w:name="_Toc74611019"/>
      <w:bookmarkStart w:id="621" w:name="_Toc75566298"/>
      <w:bookmarkStart w:id="622" w:name="_Toc89789849"/>
      <w:bookmarkStart w:id="623" w:name="_Toc99466484"/>
      <w:bookmarkStart w:id="624" w:name="_Toc186663664"/>
      <w:r w:rsidRPr="00567618">
        <w:t>6.2.7.4.1</w:t>
      </w:r>
      <w:r w:rsidRPr="00567618">
        <w:tab/>
        <w:t>General</w:t>
      </w:r>
      <w:bookmarkEnd w:id="615"/>
      <w:bookmarkEnd w:id="616"/>
      <w:bookmarkEnd w:id="617"/>
      <w:bookmarkEnd w:id="618"/>
      <w:bookmarkEnd w:id="619"/>
      <w:bookmarkEnd w:id="620"/>
      <w:bookmarkEnd w:id="621"/>
      <w:bookmarkEnd w:id="622"/>
      <w:bookmarkEnd w:id="623"/>
      <w:bookmarkEnd w:id="624"/>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5" w:name="_Toc26369243"/>
      <w:bookmarkStart w:id="626" w:name="_Toc36227125"/>
      <w:bookmarkStart w:id="627" w:name="_Toc36228139"/>
      <w:bookmarkStart w:id="628" w:name="_Toc36228766"/>
      <w:bookmarkStart w:id="629" w:name="_Toc68847085"/>
      <w:bookmarkStart w:id="630" w:name="_Toc74611020"/>
      <w:bookmarkStart w:id="631" w:name="_Toc75566299"/>
      <w:bookmarkStart w:id="632" w:name="_Toc89789850"/>
      <w:bookmarkStart w:id="633" w:name="_Toc99466485"/>
      <w:bookmarkStart w:id="634" w:name="_Toc186663665"/>
      <w:r w:rsidRPr="00567618">
        <w:t>6.2.7.4.2</w:t>
      </w:r>
      <w:r w:rsidRPr="00567618">
        <w:tab/>
        <w:t>3gpp-qos-hint ABNF syntax and semantics</w:t>
      </w:r>
      <w:bookmarkEnd w:id="625"/>
      <w:bookmarkEnd w:id="626"/>
      <w:bookmarkEnd w:id="627"/>
      <w:bookmarkEnd w:id="628"/>
      <w:bookmarkEnd w:id="629"/>
      <w:bookmarkEnd w:id="630"/>
      <w:bookmarkEnd w:id="631"/>
      <w:bookmarkEnd w:id="632"/>
      <w:bookmarkEnd w:id="633"/>
      <w:bookmarkEnd w:id="634"/>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5" w:name="_Toc26369244"/>
      <w:bookmarkStart w:id="636" w:name="_Toc36227126"/>
      <w:bookmarkStart w:id="637" w:name="_Toc36228140"/>
      <w:bookmarkStart w:id="638" w:name="_Toc36228767"/>
      <w:bookmarkStart w:id="639" w:name="_Toc68847086"/>
      <w:bookmarkStart w:id="640" w:name="_Toc74611021"/>
      <w:bookmarkStart w:id="641" w:name="_Toc75566300"/>
      <w:bookmarkStart w:id="642" w:name="_Toc89789851"/>
      <w:bookmarkStart w:id="643" w:name="_Toc99466486"/>
      <w:bookmarkStart w:id="644" w:name="_Toc186663666"/>
      <w:r w:rsidRPr="00567618">
        <w:t>6.2.7.4.3</w:t>
      </w:r>
      <w:r w:rsidRPr="00567618">
        <w:tab/>
        <w:t>Creating an SDP offer</w:t>
      </w:r>
      <w:bookmarkEnd w:id="635"/>
      <w:bookmarkEnd w:id="636"/>
      <w:bookmarkEnd w:id="637"/>
      <w:bookmarkEnd w:id="638"/>
      <w:bookmarkEnd w:id="639"/>
      <w:bookmarkEnd w:id="640"/>
      <w:bookmarkEnd w:id="641"/>
      <w:bookmarkEnd w:id="642"/>
      <w:bookmarkEnd w:id="643"/>
      <w:bookmarkEnd w:id="644"/>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5" w:name="_Toc26369245"/>
      <w:bookmarkStart w:id="646" w:name="_Toc36227127"/>
      <w:bookmarkStart w:id="647" w:name="_Toc36228141"/>
      <w:bookmarkStart w:id="648" w:name="_Toc36228768"/>
      <w:bookmarkStart w:id="649" w:name="_Toc68847087"/>
      <w:bookmarkStart w:id="650" w:name="_Toc74611022"/>
      <w:bookmarkStart w:id="651" w:name="_Toc75566301"/>
      <w:bookmarkStart w:id="652" w:name="_Toc89789852"/>
      <w:bookmarkStart w:id="653" w:name="_Toc99466487"/>
      <w:bookmarkStart w:id="654" w:name="_Toc186663667"/>
      <w:r w:rsidRPr="00567618">
        <w:t>6.2.7.4.4</w:t>
      </w:r>
      <w:r w:rsidRPr="00567618">
        <w:tab/>
        <w:t>Creating an SDP answer</w:t>
      </w:r>
      <w:bookmarkEnd w:id="645"/>
      <w:bookmarkEnd w:id="646"/>
      <w:bookmarkEnd w:id="647"/>
      <w:bookmarkEnd w:id="648"/>
      <w:bookmarkEnd w:id="649"/>
      <w:bookmarkEnd w:id="650"/>
      <w:bookmarkEnd w:id="651"/>
      <w:bookmarkEnd w:id="652"/>
      <w:bookmarkEnd w:id="653"/>
      <w:bookmarkEnd w:id="654"/>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45pt;height:123pt" o:ole="">
            <v:imagedata r:id="rId19" o:title=""/>
          </v:shape>
          <o:OLEObject Type="Embed" ProgID="Visio.Drawing.15" ShapeID="_x0000_i1029" DrawAspect="Content" ObjectID="_1797276822"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85pt;height:123.55pt" o:ole="">
            <v:imagedata r:id="rId21" o:title=""/>
          </v:shape>
          <o:OLEObject Type="Embed" ProgID="Visio.Drawing.15" ShapeID="_x0000_i1030" DrawAspect="Content" ObjectID="_1797276823"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5" w:name="_Toc26369246"/>
      <w:bookmarkStart w:id="656" w:name="_Toc36227128"/>
      <w:bookmarkStart w:id="657" w:name="_Toc36228142"/>
      <w:bookmarkStart w:id="658" w:name="_Toc36228769"/>
      <w:bookmarkStart w:id="659" w:name="_Toc68847088"/>
      <w:bookmarkStart w:id="660" w:name="_Toc74611023"/>
      <w:bookmarkStart w:id="661" w:name="_Toc75566302"/>
      <w:bookmarkStart w:id="662" w:name="_Toc89789853"/>
      <w:bookmarkStart w:id="663" w:name="_Toc99466488"/>
      <w:bookmarkStart w:id="664" w:name="_Toc186663668"/>
      <w:r w:rsidRPr="00567618">
        <w:t>6.2.7.4.5</w:t>
      </w:r>
      <w:r w:rsidRPr="00567618">
        <w:tab/>
        <w:t>Offerer receiving an SDP answer</w:t>
      </w:r>
      <w:bookmarkEnd w:id="655"/>
      <w:bookmarkEnd w:id="656"/>
      <w:bookmarkEnd w:id="657"/>
      <w:bookmarkEnd w:id="658"/>
      <w:bookmarkEnd w:id="659"/>
      <w:bookmarkEnd w:id="660"/>
      <w:bookmarkEnd w:id="661"/>
      <w:bookmarkEnd w:id="662"/>
      <w:bookmarkEnd w:id="663"/>
      <w:bookmarkEnd w:id="664"/>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5"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6" w:name="_MCCTEMPBM_CRPT86940057___7"/>
            <w:bookmarkStart w:id="667" w:name="_MCCTEMPBM_CRPT86940058___4" w:colFirst="1" w:colLast="1"/>
            <w:bookmarkEnd w:id="665"/>
            <w:r w:rsidRPr="00567618">
              <w:rPr>
                <w:rFonts w:ascii="Arial" w:hAnsi="Arial"/>
                <w:sz w:val="18"/>
                <w:lang w:eastAsia="en-GB"/>
              </w:rPr>
              <w:t>No qos-hint-split included</w:t>
            </w:r>
            <w:bookmarkEnd w:id="666"/>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8" w:name="_MCCTEMPBM_CRPT86940059___7"/>
            <w:bookmarkStart w:id="669" w:name="_MCCTEMPBM_CRPT86940060___4" w:colFirst="1" w:colLast="1"/>
            <w:bookmarkEnd w:id="667"/>
            <w:r w:rsidRPr="00567618">
              <w:rPr>
                <w:rFonts w:ascii="Arial" w:hAnsi="Arial"/>
                <w:sz w:val="18"/>
                <w:lang w:eastAsia="en-GB"/>
              </w:rPr>
              <w:t>qos-hint-split included</w:t>
            </w:r>
            <w:bookmarkEnd w:id="668"/>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9"/>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70" w:name="_Toc26369247"/>
      <w:bookmarkStart w:id="671" w:name="_Toc36227129"/>
      <w:bookmarkStart w:id="672" w:name="_Toc36228143"/>
      <w:bookmarkStart w:id="673" w:name="_Toc36228770"/>
      <w:bookmarkStart w:id="674" w:name="_Toc68847089"/>
      <w:bookmarkStart w:id="675" w:name="_Toc74611024"/>
      <w:bookmarkStart w:id="676" w:name="_Toc75566303"/>
      <w:bookmarkStart w:id="677" w:name="_Toc89789854"/>
      <w:bookmarkStart w:id="678" w:name="_Toc99466489"/>
      <w:bookmarkStart w:id="679" w:name="_Toc186663669"/>
      <w:r w:rsidRPr="00567618">
        <w:t>6.2.8</w:t>
      </w:r>
      <w:r w:rsidRPr="00567618">
        <w:tab/>
        <w:t>Delay Budget Information (DBI) Signaling</w:t>
      </w:r>
      <w:bookmarkEnd w:id="670"/>
      <w:bookmarkEnd w:id="671"/>
      <w:bookmarkEnd w:id="672"/>
      <w:bookmarkEnd w:id="673"/>
      <w:bookmarkEnd w:id="674"/>
      <w:bookmarkEnd w:id="675"/>
      <w:bookmarkEnd w:id="676"/>
      <w:bookmarkEnd w:id="677"/>
      <w:bookmarkEnd w:id="678"/>
      <w:bookmarkEnd w:id="679"/>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80" w:name="_Toc26369248"/>
      <w:bookmarkStart w:id="681" w:name="_Toc36227130"/>
      <w:bookmarkStart w:id="682" w:name="_Toc36228144"/>
      <w:bookmarkStart w:id="683" w:name="_Toc36228771"/>
      <w:bookmarkStart w:id="684" w:name="_Toc68847090"/>
      <w:bookmarkStart w:id="685" w:name="_Toc74611025"/>
      <w:bookmarkStart w:id="686" w:name="_Toc75566304"/>
      <w:bookmarkStart w:id="687" w:name="_Toc89789855"/>
      <w:bookmarkStart w:id="688" w:name="_Toc99466490"/>
      <w:bookmarkStart w:id="689" w:name="_Toc186663670"/>
      <w:r w:rsidRPr="00567618">
        <w:t>6.2.9</w:t>
      </w:r>
      <w:r w:rsidRPr="00567618">
        <w:tab/>
        <w:t>ANBR Support attribute "anbr"</w:t>
      </w:r>
      <w:bookmarkEnd w:id="680"/>
      <w:bookmarkEnd w:id="681"/>
      <w:bookmarkEnd w:id="682"/>
      <w:bookmarkEnd w:id="683"/>
      <w:bookmarkEnd w:id="684"/>
      <w:bookmarkEnd w:id="685"/>
      <w:bookmarkEnd w:id="686"/>
      <w:bookmarkEnd w:id="687"/>
      <w:bookmarkEnd w:id="688"/>
      <w:bookmarkEnd w:id="689"/>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90" w:name="_Toc36228145"/>
      <w:bookmarkStart w:id="691" w:name="_Toc36228772"/>
      <w:bookmarkStart w:id="692" w:name="_Toc68847091"/>
      <w:bookmarkStart w:id="693" w:name="_Toc74611026"/>
      <w:bookmarkStart w:id="694" w:name="_Toc75566305"/>
      <w:bookmarkStart w:id="695" w:name="_Toc89789856"/>
      <w:bookmarkStart w:id="696" w:name="_Toc99466491"/>
      <w:bookmarkStart w:id="697" w:name="_Toc186663671"/>
      <w:r w:rsidRPr="00567618">
        <w:t>6.2.10</w:t>
      </w:r>
      <w:r w:rsidRPr="00567618">
        <w:tab/>
        <w:t>Data channel</w:t>
      </w:r>
      <w:bookmarkEnd w:id="690"/>
      <w:bookmarkEnd w:id="691"/>
      <w:bookmarkEnd w:id="692"/>
      <w:bookmarkEnd w:id="693"/>
      <w:bookmarkEnd w:id="694"/>
      <w:bookmarkEnd w:id="695"/>
      <w:bookmarkEnd w:id="696"/>
      <w:bookmarkEnd w:id="697"/>
    </w:p>
    <w:p w14:paraId="140643C7" w14:textId="77777777" w:rsidR="00FC0847" w:rsidRPr="00567618" w:rsidRDefault="00FC0847" w:rsidP="00FC0847">
      <w:pPr>
        <w:pStyle w:val="Heading4"/>
      </w:pPr>
      <w:bookmarkStart w:id="698" w:name="_Toc186663672"/>
      <w:r w:rsidRPr="00443A17">
        <w:t>6.2.10.1</w:t>
      </w:r>
      <w:r w:rsidRPr="00443A17">
        <w:tab/>
        <w:t>General</w:t>
      </w:r>
      <w:bookmarkEnd w:id="698"/>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3FD47663"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rsidR="00506440">
        <w:rPr>
          <w:rFonts w:hint="eastAsia"/>
          <w:lang w:eastAsia="ja-JP"/>
        </w:rPr>
        <w:t>IETF</w:t>
      </w:r>
      <w:r w:rsidR="00506440">
        <w:rPr>
          <w:lang w:val="en-US" w:eastAsia="ja-JP"/>
        </w:rPr>
        <w:t> </w:t>
      </w:r>
      <w:r>
        <w:t>RFC </w:t>
      </w:r>
      <w:r w:rsidRPr="00567618">
        <w:t>5688</w:t>
      </w:r>
      <w:r>
        <w:t> </w:t>
      </w:r>
      <w:r w:rsidRPr="00567618">
        <w:t>[177], with a value of "webrtc-datachannel" (the application media format used by</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[172]), regardless of data channel media being part of the SDP or not.</w:t>
      </w:r>
    </w:p>
    <w:p w14:paraId="0F0974A3" w14:textId="77777777" w:rsidR="00506440" w:rsidRDefault="00FC0847" w:rsidP="00506440">
      <w:pPr>
        <w:rPr>
          <w:lang w:eastAsia="ko-KR"/>
        </w:rPr>
      </w:pPr>
      <w:r w:rsidRPr="00567618">
        <w:t>One or more data channel SDP media descriptions formatted according to</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 xml:space="preserve">[172] may be added to the SDP, alongside other SDP media descriptions such as e.g. speech, video, and text. </w:t>
      </w:r>
      <w:r w:rsidR="00506440">
        <w:t>The protocol identifier (proto value) and media format (fmt value) of a data channel SDP media description shall be set to "UDP/DTLS/SCTP" defined in IETF RFC 88</w:t>
      </w:r>
      <w:r w:rsidR="00506440">
        <w:rPr>
          <w:rFonts w:hint="eastAsia"/>
          <w:lang w:eastAsia="ja-JP"/>
        </w:rPr>
        <w:t>64</w:t>
      </w:r>
      <w:r w:rsidR="00506440">
        <w:rPr>
          <w:lang w:val="en-US" w:eastAsia="ja-JP"/>
        </w:rPr>
        <w:t> </w:t>
      </w:r>
      <w:r w:rsidR="00506440">
        <w:t>[</w:t>
      </w:r>
      <w:r w:rsidR="00506440">
        <w:rPr>
          <w:rFonts w:hint="eastAsia"/>
          <w:lang w:eastAsia="ja-JP"/>
        </w:rPr>
        <w:t>172</w:t>
      </w:r>
      <w:r w:rsidR="00506440">
        <w:t>]</w:t>
      </w:r>
      <w:r w:rsidR="00506440">
        <w:rPr>
          <w:rFonts w:hint="eastAsia"/>
          <w:lang w:eastAsia="ja-JP"/>
        </w:rPr>
        <w:t xml:space="preserve"> </w:t>
      </w:r>
      <w:r w:rsidR="00506440">
        <w:t>and "webrtc-datachannel" defined in IETF RFC 8841 [194], respectively.</w:t>
      </w:r>
    </w:p>
    <w:p w14:paraId="4925EAA9" w14:textId="78CC473C" w:rsidR="00FC0847" w:rsidRPr="00567618" w:rsidRDefault="00FC0847" w:rsidP="00FC0847">
      <w:r w:rsidRPr="00567618">
        <w:t xml:space="preserve">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55pt;height:200.5pt" o:ole="">
            <v:imagedata r:id="rId23" o:title=""/>
          </v:shape>
          <o:OLEObject Type="Embed" ProgID="Visio.Drawing.15" ShapeID="_x0000_i1031" DrawAspect="Content" ObjectID="_1797276824" r:id="rId24"/>
        </w:object>
      </w:r>
    </w:p>
    <w:p w14:paraId="783C0281" w14:textId="77777777" w:rsidR="00FC0847" w:rsidRPr="00567618" w:rsidRDefault="00FC0847" w:rsidP="00FC0847">
      <w:pPr>
        <w:pStyle w:val="TF"/>
      </w:pPr>
      <w:r w:rsidRPr="00567618">
        <w:t>Figure 6.2.10.1-1</w:t>
      </w:r>
      <w:r>
        <w:t>:</w:t>
      </w:r>
      <w:r w:rsidRPr="00567618">
        <w:t xml:space="preserve"> Data Channel Workflow</w:t>
      </w:r>
    </w:p>
    <w:p w14:paraId="0C0FD0C6" w14:textId="7C3C8EF4" w:rsidR="00522A8C" w:rsidRPr="00801434" w:rsidRDefault="00522A8C" w:rsidP="003F08B9">
      <w:pPr>
        <w:pStyle w:val="NO"/>
        <w:rPr>
          <w:rFonts w:ascii="Arial" w:eastAsia="Malgun Gothic" w:hAnsi="Arial"/>
          <w:b/>
        </w:rPr>
      </w:pPr>
      <w:r w:rsidRPr="004D3592">
        <w:rPr>
          <w:rFonts w:eastAsia="Malgun Gothic"/>
        </w:rPr>
        <w:t>NOTE 4:</w:t>
      </w:r>
      <w:r w:rsidRPr="004D3592">
        <w:rPr>
          <w:rFonts w:eastAsia="Malgun Gothic"/>
        </w:rPr>
        <w:tab/>
      </w:r>
      <w:r>
        <w:rPr>
          <w:rFonts w:eastAsia="Malgun Gothic"/>
        </w:rPr>
        <w:t>A Data Channel Server in this specification can be further decomposed into a number of functional entities including DC Signalling Function, Media Function (or MRF) and DC Application Server as specified in Annex AC of [167].</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6D9D0C48" w:rsidR="00FC0847" w:rsidRPr="00567618" w:rsidRDefault="00FC0847" w:rsidP="00FC0847">
      <w:pPr>
        <w:pStyle w:val="B1"/>
      </w:pPr>
      <w:r w:rsidRPr="00567618">
        <w:t>4.</w:t>
      </w:r>
      <w:r w:rsidRPr="00567618">
        <w:tab/>
        <w:t>Sent through a bootstrap data channel to the local UE A</w:t>
      </w:r>
      <w:r w:rsidR="00522A8C">
        <w:rPr>
          <w:rFonts w:eastAsia="Malgun Gothic"/>
        </w:rPr>
        <w:t xml:space="preserve"> as a response of its request</w:t>
      </w:r>
      <w:r w:rsidRPr="00567618">
        <w:t>.</w:t>
      </w:r>
    </w:p>
    <w:p w14:paraId="363B2F40" w14:textId="6D65C2F7" w:rsidR="00FC0847" w:rsidRPr="00567618" w:rsidRDefault="00FC0847" w:rsidP="00FC0847">
      <w:pPr>
        <w:pStyle w:val="B1"/>
      </w:pPr>
      <w:r w:rsidRPr="00567618">
        <w:t>5.</w:t>
      </w:r>
      <w:r w:rsidRPr="00567618">
        <w:tab/>
        <w:t>Sent through a bootstrap data channel to the remote UE B</w:t>
      </w:r>
      <w:r w:rsidR="00522A8C">
        <w:rPr>
          <w:rFonts w:eastAsia="Malgun Gothic"/>
        </w:rPr>
        <w:t xml:space="preserve"> as a response of its request</w:t>
      </w:r>
      <w:r w:rsidRPr="00567618">
        <w:t>.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0BF76DA7" w:rsidR="00FC0847" w:rsidRPr="00567618" w:rsidRDefault="00FC0847" w:rsidP="00FC0847">
      <w:r w:rsidRPr="00567618">
        <w:t>The data channel application</w:t>
      </w:r>
      <w:r w:rsidR="00522A8C" w:rsidRPr="00AB32FB">
        <w:rPr>
          <w:rFonts w:eastAsia="Malgun Gothic"/>
        </w:rPr>
        <w:t xml:space="preserve"> </w:t>
      </w:r>
      <w:r w:rsidR="00522A8C">
        <w:rPr>
          <w:rFonts w:eastAsia="Malgun Gothic"/>
        </w:rPr>
        <w:t xml:space="preserve">including </w:t>
      </w:r>
      <w:r w:rsidR="00522A8C">
        <w:rPr>
          <w:rFonts w:eastAsia="Malgun Gothic"/>
          <w:lang w:eastAsia="ko-KR"/>
        </w:rPr>
        <w:t xml:space="preserve">its </w:t>
      </w:r>
      <w:r w:rsidR="00522A8C">
        <w:rPr>
          <w:rFonts w:eastAsia="Malgun Gothic" w:hint="eastAsia"/>
          <w:lang w:eastAsia="ko-KR"/>
        </w:rPr>
        <w:t>resource</w:t>
      </w:r>
      <w:r w:rsidR="00522A8C">
        <w:rPr>
          <w:rFonts w:eastAsia="Malgun Gothic"/>
          <w:lang w:eastAsia="ko-KR"/>
        </w:rPr>
        <w:t>s</w:t>
      </w:r>
      <w:r w:rsidRPr="00567618">
        <w:t xml:space="preserve"> </w:t>
      </w:r>
      <w:r w:rsidR="00522A8C">
        <w:rPr>
          <w:rFonts w:eastAsia="Malgun Gothic"/>
        </w:rPr>
        <w:t>retrieved via</w:t>
      </w:r>
      <w:r w:rsidRPr="00567618">
        <w:t xml:space="preserve"> a bootstrap data channel may be updated at any time, automatically or interactively, using normal HTTP procedures</w:t>
      </w:r>
      <w:r w:rsidR="00522A8C">
        <w:rPr>
          <w:rFonts w:eastAsia="Malgun Gothic"/>
        </w:rPr>
        <w:t xml:space="preserve"> over the bootstrap data channel</w:t>
      </w:r>
      <w:r w:rsidRPr="00567618">
        <w:t>.</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E365026" w:rsidR="00FC0847" w:rsidRPr="00567618" w:rsidRDefault="00522A8C" w:rsidP="00FC0847">
      <w:r>
        <w:t>A</w:t>
      </w:r>
      <w:r w:rsidR="00FC0847" w:rsidRPr="00567618">
        <w:t xml:space="preserve">ny other data channels used by the data channel application JavaScript(s) sent in the bootstrap data channel </w:t>
      </w:r>
      <w:r w:rsidR="00FC0847">
        <w:t>shall</w:t>
      </w:r>
      <w:r w:rsidR="00FC0847"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699"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700" w:name="_MCCTEMPBM_CRPT86940063___4"/>
            <w:bookmarkEnd w:id="699"/>
            <w:r w:rsidRPr="00567618">
              <w:rPr>
                <w:rFonts w:ascii="Arial" w:hAnsi="Arial"/>
                <w:sz w:val="18"/>
                <w:lang w:eastAsia="en-GB"/>
              </w:rPr>
              <w:t>0</w:t>
            </w:r>
            <w:bookmarkEnd w:id="700"/>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701" w:name="_MCCTEMPBM_CRPT86940064___4"/>
            <w:r w:rsidRPr="00567618">
              <w:rPr>
                <w:rFonts w:ascii="Arial" w:hAnsi="Arial"/>
                <w:sz w:val="18"/>
                <w:lang w:eastAsia="en-GB"/>
              </w:rPr>
              <w:t>10</w:t>
            </w:r>
            <w:bookmarkEnd w:id="701"/>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702" w:name="_MCCTEMPBM_CRPT86940065___4"/>
            <w:r w:rsidRPr="00567618">
              <w:rPr>
                <w:rFonts w:ascii="Arial" w:hAnsi="Arial"/>
                <w:sz w:val="18"/>
                <w:lang w:eastAsia="en-GB"/>
              </w:rPr>
              <w:t>100</w:t>
            </w:r>
            <w:bookmarkEnd w:id="702"/>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703" w:name="_MCCTEMPBM_CRPT86940066___4"/>
            <w:r w:rsidRPr="00567618">
              <w:rPr>
                <w:rFonts w:ascii="Arial" w:hAnsi="Arial"/>
                <w:sz w:val="18"/>
                <w:lang w:eastAsia="en-GB"/>
              </w:rPr>
              <w:t>110</w:t>
            </w:r>
            <w:bookmarkEnd w:id="703"/>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74AD8949" w:rsidR="00FC0847" w:rsidRPr="00567618" w:rsidRDefault="00FC0847" w:rsidP="00FC0847">
      <w:pPr>
        <w:pStyle w:val="NO"/>
      </w:pPr>
      <w:r w:rsidRPr="00567618">
        <w:t>NOTE</w:t>
      </w:r>
      <w:r>
        <w:t> </w:t>
      </w:r>
      <w:r w:rsidR="00522A8C">
        <w:t>5</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766178D2" w:rsidR="00914437" w:rsidRPr="00567618" w:rsidRDefault="00914437" w:rsidP="00914437">
      <w:pPr>
        <w:pStyle w:val="NO"/>
      </w:pPr>
      <w:r>
        <w:rPr>
          <w:rFonts w:eastAsia="DengXian" w:hint="eastAsia"/>
          <w:lang w:eastAsia="zh-CN"/>
        </w:rPr>
        <w:t>N</w:t>
      </w:r>
      <w:r>
        <w:rPr>
          <w:rFonts w:eastAsia="DengXian"/>
          <w:lang w:eastAsia="zh-CN"/>
        </w:rPr>
        <w:t xml:space="preserve">OTE </w:t>
      </w:r>
      <w:r w:rsidR="00522A8C">
        <w:rPr>
          <w:rFonts w:eastAsia="DengXian"/>
          <w:lang w:eastAsia="zh-CN"/>
        </w:rPr>
        <w:t>6</w:t>
      </w:r>
      <w:r>
        <w:rPr>
          <w:rFonts w:eastAsia="DengXian"/>
          <w:lang w:eastAsia="zh-CN"/>
        </w:rPr>
        <w:t>: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r w:rsidR="00776431" w:rsidRPr="00776431">
        <w:t xml:space="preserve"> </w:t>
      </w:r>
      <w:r w:rsidR="00776431">
        <w:t>Even when there is only one bootstrap data channel contained in the media descriptions, the SDP offerer</w:t>
      </w:r>
      <w:r w:rsidR="00776431" w:rsidRPr="00894499">
        <w:rPr>
          <w:rFonts w:eastAsia="DengXian"/>
          <w:lang w:eastAsia="zh-CN"/>
        </w:rPr>
        <w:t>'</w:t>
      </w:r>
      <w:r w:rsidR="00776431">
        <w:rPr>
          <w:rFonts w:eastAsia="DengXian"/>
          <w:lang w:eastAsia="zh-CN"/>
        </w:rPr>
        <w:t xml:space="preserve">s network also needs to add an </w:t>
      </w:r>
      <w:r w:rsidR="00776431" w:rsidRPr="00567618">
        <w:t>"</w:t>
      </w:r>
      <w:r w:rsidR="00776431">
        <w:t>a=3gpp-bdc-used-by:sender</w:t>
      </w:r>
      <w:r w:rsidR="00776431" w:rsidRPr="00567618">
        <w:t>"</w:t>
      </w:r>
      <w:r w:rsidR="00776431">
        <w:t xml:space="preserve"> attribute in the media description of the bootstrap data channel established between the originating UE and the terminating network, or add an </w:t>
      </w:r>
      <w:r w:rsidR="00776431" w:rsidRPr="00567618">
        <w:t>"</w:t>
      </w:r>
      <w:r w:rsidR="00776431">
        <w:t>a=3gpp-bdc-used-by:receiver</w:t>
      </w:r>
      <w:r w:rsidR="00776431" w:rsidRPr="00567618">
        <w:t>"</w:t>
      </w:r>
      <w:r w:rsidR="00776431">
        <w:t xml:space="preserve"> attribute in the media description of the bootstrap data channel established between the originating network and the terminating UE.</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216.05pt;height:143pt" o:ole="">
            <v:imagedata r:id="rId25" o:title=""/>
          </v:shape>
          <o:OLEObject Type="Embed" ProgID="Visio.Drawing.15" ShapeID="_x0000_i1032" DrawAspect="Content" ObjectID="_1797276825" r:id="rId26"/>
        </w:object>
      </w:r>
    </w:p>
    <w:p w14:paraId="6B9E7639" w14:textId="32F909A9" w:rsidR="00FC7E52" w:rsidRPr="00567618" w:rsidRDefault="00FC0847" w:rsidP="00FC0847">
      <w:pPr>
        <w:pStyle w:val="TF"/>
      </w:pPr>
      <w:r w:rsidRPr="00567618">
        <w:t>Figure 6.2.10.1-3</w:t>
      </w:r>
      <w:r>
        <w:t>:</w:t>
      </w:r>
      <w:r w:rsidRPr="00567618">
        <w:t xml:space="preserve"> Distribution of local data channel application to both UE</w:t>
      </w:r>
    </w:p>
    <w:p w14:paraId="299682B5" w14:textId="77777777"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 xml:space="preserve">data channels for that application. The application should be configured with that identification and the network deployment should ensure that identification to be sufficiently 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p>
    <w:p w14:paraId="0E21334C" w14:textId="77777777" w:rsidR="00522A8C" w:rsidRPr="00BE3FDE" w:rsidRDefault="00522A8C" w:rsidP="00522A8C">
      <w:pPr>
        <w:rPr>
          <w:rFonts w:ascii="Arial" w:eastAsia="Malgun Gothic" w:hAnsi="Arial"/>
          <w:b/>
        </w:rPr>
      </w:pPr>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92A53DB" w14:textId="77777777" w:rsidR="00FC7E52" w:rsidRPr="00567618" w:rsidRDefault="00FC7E52" w:rsidP="00FC7E52">
      <w:pPr>
        <w:pStyle w:val="Heading4"/>
      </w:pPr>
      <w:bookmarkStart w:id="704" w:name="_Toc186663673"/>
      <w:r w:rsidRPr="00443A17">
        <w:t>6.2.10.2</w:t>
      </w:r>
      <w:r w:rsidRPr="00443A17">
        <w:tab/>
        <w:t>Generating SDP offer</w:t>
      </w:r>
      <w:bookmarkEnd w:id="704"/>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P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705" w:name="OLE_LINK6"/>
      <w:r>
        <w:rPr>
          <w:rFonts w:eastAsia="Malgun Gothic"/>
        </w:rPr>
        <w:t xml:space="preserve">corresponding data channel media description </w:t>
      </w:r>
      <w:bookmarkEnd w:id="705"/>
      <w:r>
        <w:rPr>
          <w:rFonts w:eastAsia="Malgun Gothic"/>
        </w:rPr>
        <w:t xml:space="preserve">shall include </w:t>
      </w:r>
      <w:bookmarkStart w:id="706" w:name="OLE_LINK1"/>
      <w:r>
        <w:rPr>
          <w:rFonts w:eastAsia="SimSun" w:hint="eastAsia"/>
          <w:lang w:val="en-US" w:eastAsia="zh-CN"/>
        </w:rPr>
        <w:t>the SDP direction attribute</w:t>
      </w:r>
      <w:bookmarkEnd w:id="706"/>
      <w:r>
        <w:rPr>
          <w:rFonts w:eastAsia="SimSun" w:hint="eastAsia"/>
          <w:lang w:val="en-US" w:eastAsia="zh-CN"/>
        </w:rPr>
        <w:t xml:space="preserve"> </w:t>
      </w:r>
      <w:bookmarkStart w:id="707" w:name="OLE_LINK3"/>
      <w:r>
        <w:rPr>
          <w:rFonts w:eastAsia="Malgun Gothic"/>
        </w:rPr>
        <w:t>"a=</w:t>
      </w:r>
      <w:r>
        <w:rPr>
          <w:rFonts w:eastAsia="SimSun" w:hint="eastAsia"/>
          <w:lang w:val="en-US" w:eastAsia="zh-CN"/>
        </w:rPr>
        <w:t>inactive</w:t>
      </w:r>
      <w:r>
        <w:rPr>
          <w:rFonts w:eastAsia="Malgun Gothic"/>
        </w:rPr>
        <w:t>"</w:t>
      </w:r>
      <w:bookmarkEnd w:id="707"/>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05D5EDA4" w14:textId="77777777" w:rsidR="00FC7E52" w:rsidRPr="00567618" w:rsidRDefault="00FC7E52" w:rsidP="00FC7E52">
      <w:pPr>
        <w:pStyle w:val="Heading4"/>
      </w:pPr>
      <w:bookmarkStart w:id="708" w:name="_Toc186663674"/>
      <w:r w:rsidRPr="00443A17">
        <w:t>6.2.10.3</w:t>
      </w:r>
      <w:r w:rsidRPr="00443A17">
        <w:tab/>
        <w:t>Generating SDP answer</w:t>
      </w:r>
      <w:bookmarkEnd w:id="708"/>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45697C5B" w14:textId="77777777" w:rsidR="007E3376" w:rsidRDefault="007E3376" w:rsidP="007E3376">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7AD49781" w14:textId="77777777" w:rsidR="007E3376" w:rsidRPr="009B0097" w:rsidRDefault="007E3376" w:rsidP="007E3376">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 xml:space="preserve">from the offer.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57B889A5" w:rsidR="00FC7E52"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5B8842B2" w14:textId="77777777" w:rsidR="00175862" w:rsidRDefault="00175862" w:rsidP="00175862">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62B6471C" w14:textId="23BD073F" w:rsidR="00175862" w:rsidRPr="00175862" w:rsidRDefault="00175862" w:rsidP="00175862">
      <w:pPr>
        <w:pStyle w:val="NO"/>
        <w:rPr>
          <w:lang w:val="en-US"/>
        </w:rPr>
      </w:pPr>
      <w:r>
        <w:rPr>
          <w:lang w:val="en-US"/>
        </w:rPr>
        <w:t>NOTE:</w:t>
      </w:r>
      <w:r>
        <w:rPr>
          <w:lang w:val="en-US"/>
        </w:rPr>
        <w:tab/>
        <w:t>The meaning of "a=sendonly" and "a=recvonly" SDP direction attributes are undefined for data channel media descriptions.</w:t>
      </w:r>
    </w:p>
    <w:p w14:paraId="3269335C" w14:textId="77777777" w:rsidR="00FC7E52" w:rsidRPr="00567618" w:rsidRDefault="00FC7E52" w:rsidP="00FC7E52">
      <w:pPr>
        <w:pStyle w:val="Heading4"/>
      </w:pPr>
      <w:bookmarkStart w:id="709" w:name="_Toc186663675"/>
      <w:r w:rsidRPr="00443A17">
        <w:t>6.2.10.4</w:t>
      </w:r>
      <w:r w:rsidRPr="00443A17">
        <w:tab/>
        <w:t>Receiving SDP answer</w:t>
      </w:r>
      <w:bookmarkEnd w:id="709"/>
    </w:p>
    <w:p w14:paraId="08E41463" w14:textId="5D8574BA"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sidR="00735F32">
        <w:rPr>
          <w:rFonts w:eastAsia="Malgun Gothic"/>
        </w:rPr>
        <w:t xml:space="preserve">The </w:t>
      </w:r>
      <w:r w:rsidR="00735F32">
        <w:t xml:space="preserve">"req-app-id" parameter </w:t>
      </w:r>
      <w:r w:rsidR="00735F32">
        <w:rPr>
          <w:rFonts w:eastAsia="Malgun Gothic"/>
        </w:rPr>
        <w:t>of the "a=3gpp-req-app" attribute is used to identify the application for which the application data channels are added/updated</w:t>
      </w:r>
      <w:r w:rsidR="00735F32">
        <w:t>.</w:t>
      </w:r>
    </w:p>
    <w:p w14:paraId="30EEC3C7" w14:textId="77777777" w:rsidR="00FC7E52" w:rsidRPr="00567618" w:rsidRDefault="00FC7E52" w:rsidP="00FC7E52">
      <w:pPr>
        <w:pStyle w:val="Heading3"/>
        <w:rPr>
          <w:rFonts w:cs="Arial"/>
          <w:szCs w:val="28"/>
        </w:rPr>
      </w:pPr>
      <w:bookmarkStart w:id="710" w:name="_Toc99466492"/>
      <w:bookmarkStart w:id="711" w:name="_Toc26369249"/>
      <w:bookmarkStart w:id="712" w:name="_Toc36227131"/>
      <w:bookmarkStart w:id="713" w:name="_Toc36228146"/>
      <w:bookmarkStart w:id="714" w:name="_Toc36228773"/>
      <w:bookmarkStart w:id="715" w:name="_Toc68847092"/>
      <w:bookmarkStart w:id="716" w:name="_Toc74611027"/>
      <w:bookmarkStart w:id="717" w:name="_Toc75566306"/>
      <w:bookmarkStart w:id="718" w:name="_Toc89789857"/>
      <w:bookmarkStart w:id="719" w:name="_Toc186663676"/>
      <w:r w:rsidRPr="00567618">
        <w:t>6.2.11</w:t>
      </w:r>
      <w:r w:rsidRPr="00567618">
        <w:tab/>
        <w:t>Still Images</w:t>
      </w:r>
      <w:bookmarkEnd w:id="710"/>
      <w:bookmarkEnd w:id="719"/>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20" w:name="_Toc114648550"/>
      <w:bookmarkStart w:id="721" w:name="_Toc99466493"/>
      <w:bookmarkStart w:id="722" w:name="_Toc186663677"/>
      <w:r>
        <w:t>6.2.12</w:t>
      </w:r>
      <w:r>
        <w:tab/>
      </w:r>
      <w:bookmarkEnd w:id="720"/>
      <w:r>
        <w:t>The a=3gpp-bdc-used-by SDP attribute</w:t>
      </w:r>
      <w:bookmarkEnd w:id="722"/>
      <w:r>
        <w:t xml:space="preserve"> </w:t>
      </w:r>
    </w:p>
    <w:p w14:paraId="5F137C0B" w14:textId="52F28F51" w:rsidR="00914437" w:rsidRDefault="00914437" w:rsidP="00914437">
      <w:pPr>
        <w:pStyle w:val="Heading4"/>
      </w:pPr>
      <w:bookmarkStart w:id="723" w:name="_Toc186663678"/>
      <w:r>
        <w:rPr>
          <w:rFonts w:cs="Arial"/>
          <w:sz w:val="22"/>
          <w:szCs w:val="22"/>
          <w:lang w:val="en-US" w:eastAsia="en-GB"/>
        </w:rPr>
        <w:t>6.2.12.1</w:t>
      </w:r>
      <w:r>
        <w:rPr>
          <w:rFonts w:cs="Arial"/>
          <w:sz w:val="22"/>
          <w:szCs w:val="22"/>
          <w:lang w:val="en-US" w:eastAsia="en-GB"/>
        </w:rPr>
        <w:tab/>
        <w:t>General</w:t>
      </w:r>
      <w:bookmarkEnd w:id="723"/>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006173D"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r w:rsidR="00776431" w:rsidRPr="008904B5">
        <w:rPr>
          <w:rFonts w:eastAsia="DengXian"/>
          <w:noProof/>
          <w:lang w:val="x-none" w:eastAsia="zh-CN"/>
        </w:rPr>
        <w:t xml:space="preserve"> </w:t>
      </w:r>
      <w:r w:rsidR="00776431">
        <w:rPr>
          <w:rFonts w:eastAsia="DengXian"/>
          <w:noProof/>
          <w:lang w:val="x-none" w:eastAsia="zh-CN"/>
        </w:rPr>
        <w:t>or decide how to handle the only one bootstrap data channel in the media description(s)</w:t>
      </w:r>
      <w:r>
        <w:rPr>
          <w:rFonts w:eastAsia="DengXian"/>
          <w:noProof/>
          <w:lang w:val="x-none" w:eastAsia="zh-CN"/>
        </w:rPr>
        <w:t>.</w:t>
      </w:r>
    </w:p>
    <w:p w14:paraId="26A271BA" w14:textId="0CB0877E" w:rsidR="00914437" w:rsidRDefault="00914437" w:rsidP="00914437">
      <w:pPr>
        <w:pStyle w:val="Heading4"/>
      </w:pPr>
      <w:bookmarkStart w:id="724" w:name="_Toc186663679"/>
      <w:r>
        <w:rPr>
          <w:rFonts w:cs="Arial"/>
          <w:sz w:val="22"/>
          <w:szCs w:val="22"/>
          <w:lang w:val="en-US" w:eastAsia="en-GB"/>
        </w:rPr>
        <w:t>6.2.12.2</w:t>
      </w:r>
      <w:r>
        <w:rPr>
          <w:rFonts w:cs="Arial"/>
          <w:sz w:val="22"/>
          <w:szCs w:val="22"/>
          <w:lang w:val="en-US" w:eastAsia="en-GB"/>
        </w:rPr>
        <w:tab/>
        <w:t>3gpp-bdc-used-by ABNF syntax and semantics</w:t>
      </w:r>
      <w:bookmarkEnd w:id="724"/>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725" w:name="_Toc186663680"/>
      <w:r w:rsidRPr="00567618">
        <w:t>6.2.1</w:t>
      </w:r>
      <w:r>
        <w:t>3</w:t>
      </w:r>
      <w:r w:rsidRPr="00567618">
        <w:tab/>
      </w:r>
      <w:r w:rsidRPr="006C3306">
        <w:t>The a=3gpp-req-app SDP attribute</w:t>
      </w:r>
      <w:bookmarkEnd w:id="725"/>
      <w:r w:rsidRPr="006C3306">
        <w:t xml:space="preserve"> </w:t>
      </w:r>
    </w:p>
    <w:p w14:paraId="130CDD4C" w14:textId="77777777" w:rsidR="00735F32" w:rsidRPr="006C3306" w:rsidRDefault="00735F32" w:rsidP="00735F32">
      <w:pPr>
        <w:pStyle w:val="Heading4"/>
      </w:pPr>
      <w:bookmarkStart w:id="726" w:name="_Toc186663681"/>
      <w:r w:rsidRPr="00BE3FDE">
        <w:t>6.2.1</w:t>
      </w:r>
      <w:r>
        <w:t>3</w:t>
      </w:r>
      <w:r w:rsidRPr="00BE3FDE">
        <w:t>.1</w:t>
      </w:r>
      <w:r>
        <w:tab/>
      </w:r>
      <w:r w:rsidRPr="00BE3FDE">
        <w:t>General</w:t>
      </w:r>
      <w:bookmarkEnd w:id="726"/>
    </w:p>
    <w:p w14:paraId="6F927729" w14:textId="77777777" w:rsidR="00735F32" w:rsidRPr="006C3306" w:rsidRDefault="00735F32" w:rsidP="00735F32">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60F255D4" w14:textId="77777777" w:rsidR="00735F32" w:rsidRPr="006C3306" w:rsidRDefault="00735F32" w:rsidP="00735F32">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p>
    <w:p w14:paraId="4BD3A29F" w14:textId="77777777" w:rsidR="00735F32" w:rsidRPr="006C3306" w:rsidRDefault="00735F32" w:rsidP="00735F32">
      <w:pPr>
        <w:pStyle w:val="Heading4"/>
      </w:pPr>
      <w:bookmarkStart w:id="727" w:name="_Toc114648536"/>
      <w:bookmarkStart w:id="728" w:name="_Toc186663682"/>
      <w:r w:rsidRPr="006C3306">
        <w:t>6.2.1</w:t>
      </w:r>
      <w:r>
        <w:t>3</w:t>
      </w:r>
      <w:r w:rsidRPr="006C3306">
        <w:t>.2</w:t>
      </w:r>
      <w:r w:rsidRPr="006C3306">
        <w:tab/>
        <w:t>3gpp-req-app</w:t>
      </w:r>
      <w:r w:rsidRPr="006C3306" w:rsidDel="00B47F27">
        <w:t xml:space="preserve"> </w:t>
      </w:r>
      <w:r w:rsidRPr="006C3306">
        <w:t>ABNF syntax and semantics</w:t>
      </w:r>
      <w:bookmarkEnd w:id="728"/>
      <w:r w:rsidRPr="006C3306">
        <w:t xml:space="preserve"> </w:t>
      </w:r>
      <w:bookmarkEnd w:id="727"/>
    </w:p>
    <w:p w14:paraId="11128A3A" w14:textId="77777777" w:rsidR="00735F32" w:rsidRPr="006C3306" w:rsidRDefault="00735F32" w:rsidP="00735F32">
      <w:pPr>
        <w:rPr>
          <w:noProof/>
        </w:rPr>
      </w:pPr>
      <w:r w:rsidRPr="006C3306">
        <w:t>3gpp-req-app</w:t>
      </w:r>
      <w:r w:rsidRPr="006C3306">
        <w:rPr>
          <w:noProof/>
        </w:rPr>
        <w:t xml:space="preserve">-value = </w:t>
      </w:r>
      <w:r w:rsidRPr="006C3306">
        <w:t>req-app</w:t>
      </w:r>
      <w:r w:rsidRPr="006C3306">
        <w:rPr>
          <w:noProof/>
        </w:rPr>
        <w:t xml:space="preserve">-id </w:t>
      </w:r>
      <w:r>
        <w:rPr>
          <w:noProof/>
        </w:rPr>
        <w:t>[";"</w:t>
      </w:r>
      <w:r w:rsidRPr="006C3306">
        <w:rPr>
          <w:noProof/>
        </w:rPr>
        <w:t xml:space="preserve"> </w:t>
      </w:r>
      <w:r>
        <w:rPr>
          <w:noProof/>
        </w:rPr>
        <w:t>app-dc-info]</w:t>
      </w:r>
      <w:r w:rsidRPr="006C3306">
        <w:rPr>
          <w:noProof/>
        </w:rPr>
        <w:t xml:space="preserve"> *(";" </w:t>
      </w:r>
      <w:r w:rsidRPr="006C3306">
        <w:t>3gpp-req-app</w:t>
      </w:r>
      <w:r w:rsidRPr="006C3306">
        <w:rPr>
          <w:noProof/>
        </w:rPr>
        <w:t>-opt)</w:t>
      </w:r>
    </w:p>
    <w:p w14:paraId="0F4D8C18" w14:textId="77777777" w:rsidR="00735F32" w:rsidRDefault="00735F32" w:rsidP="00735F32">
      <w:pPr>
        <w:rPr>
          <w:noProof/>
        </w:rPr>
      </w:pPr>
      <w:r w:rsidRPr="006C3306">
        <w:t>req-app</w:t>
      </w:r>
      <w:r w:rsidRPr="006C3306">
        <w:rPr>
          <w:noProof/>
        </w:rPr>
        <w:t>-id = quoted-string</w:t>
      </w:r>
    </w:p>
    <w:p w14:paraId="2D0430F6" w14:textId="77777777" w:rsidR="00735F32" w:rsidRDefault="00735F32" w:rsidP="00735F32">
      <w:pPr>
        <w:rPr>
          <w:noProof/>
        </w:rPr>
      </w:pPr>
      <w:r>
        <w:rPr>
          <w:noProof/>
        </w:rPr>
        <w:t>app-dc-info = adc-info *[ SP adc-info]</w:t>
      </w:r>
    </w:p>
    <w:p w14:paraId="14D728B5" w14:textId="77777777" w:rsidR="00735F32" w:rsidRDefault="00735F32" w:rsidP="00735F32">
      <w:pPr>
        <w:rPr>
          <w:noProof/>
        </w:rPr>
      </w:pPr>
      <w:r>
        <w:rPr>
          <w:noProof/>
        </w:rPr>
        <w:t>adc-info = adc-stream-id / adc-stream-id-endpoint</w:t>
      </w:r>
    </w:p>
    <w:p w14:paraId="1D416B57" w14:textId="77777777" w:rsidR="00735F32" w:rsidRDefault="00735F32" w:rsidP="00735F32">
      <w:pPr>
        <w:rPr>
          <w:noProof/>
        </w:rPr>
      </w:pPr>
      <w:r>
        <w:rPr>
          <w:noProof/>
        </w:rPr>
        <w:t>adc-stream-id = 4*5DIGIT</w:t>
      </w:r>
    </w:p>
    <w:p w14:paraId="71BFBC4C" w14:textId="77777777" w:rsidR="00735F32" w:rsidRPr="00C830D1" w:rsidRDefault="00735F32" w:rsidP="00735F32">
      <w:pPr>
        <w:rPr>
          <w:noProof/>
        </w:rPr>
      </w:pPr>
      <w:r>
        <w:rPr>
          <w:noProof/>
        </w:rPr>
        <w:t>adc-stream-id-endpoint = adc-stream-id "-" endpoint-type</w:t>
      </w:r>
    </w:p>
    <w:p w14:paraId="63A7ABB0" w14:textId="77777777" w:rsidR="00735F32" w:rsidRPr="006C3306" w:rsidRDefault="00735F32" w:rsidP="00735F32">
      <w:pPr>
        <w:rPr>
          <w:noProof/>
        </w:rPr>
      </w:pPr>
      <w:r w:rsidRPr="006C3306">
        <w:rPr>
          <w:noProof/>
        </w:rPr>
        <w:t>endpoint-</w:t>
      </w:r>
      <w:r>
        <w:rPr>
          <w:noProof/>
        </w:rPr>
        <w:t>type</w:t>
      </w:r>
      <w:r w:rsidRPr="006C3306">
        <w:rPr>
          <w:noProof/>
        </w:rPr>
        <w:t xml:space="preserve"> = </w:t>
      </w:r>
      <w:r>
        <w:rPr>
          <w:noProof/>
        </w:rPr>
        <w:t>"UE" / "Server"</w:t>
      </w:r>
    </w:p>
    <w:p w14:paraId="32727759" w14:textId="77777777" w:rsidR="00735F32" w:rsidRPr="006C3306" w:rsidRDefault="00735F32" w:rsidP="00735F32">
      <w:pPr>
        <w:rPr>
          <w:noProof/>
        </w:rPr>
      </w:pPr>
      <w:r w:rsidRPr="006C3306">
        <w:t>3gpp-req-app</w:t>
      </w:r>
      <w:r w:rsidRPr="006C3306">
        <w:rPr>
          <w:noProof/>
        </w:rPr>
        <w:t>-opt = token</w:t>
      </w:r>
    </w:p>
    <w:p w14:paraId="6C596733" w14:textId="77777777" w:rsidR="00735F32" w:rsidRPr="006C3306" w:rsidRDefault="00735F32" w:rsidP="00735F32">
      <w:pPr>
        <w:rPr>
          <w:noProof/>
        </w:rPr>
      </w:pPr>
      <w:r w:rsidRPr="006C3306">
        <w:rPr>
          <w:noProof/>
        </w:rPr>
        <w:t>quoted-string = DQUOTE *(quoted-char / escaped-char) DQUOTE</w:t>
      </w:r>
    </w:p>
    <w:p w14:paraId="3CD8EF83" w14:textId="77777777" w:rsidR="00735F32" w:rsidRPr="006C3306" w:rsidRDefault="00735F32" w:rsidP="00735F32">
      <w:pPr>
        <w:rPr>
          <w:noProof/>
        </w:rPr>
      </w:pPr>
      <w:r w:rsidRPr="006C3306">
        <w:rPr>
          <w:noProof/>
        </w:rPr>
        <w:t>quoted-char = SP / quoted-visible</w:t>
      </w:r>
    </w:p>
    <w:p w14:paraId="6969424A" w14:textId="77777777" w:rsidR="00735F32" w:rsidRPr="006C3306" w:rsidRDefault="00735F32" w:rsidP="00735F32">
      <w:pPr>
        <w:rPr>
          <w:noProof/>
        </w:rPr>
      </w:pPr>
      <w:r w:rsidRPr="006C3306">
        <w:rPr>
          <w:noProof/>
        </w:rPr>
        <w:t>quoted-visible = %x21 / %x23-24 / %x26-7E ; VCHAR without " or %</w:t>
      </w:r>
    </w:p>
    <w:p w14:paraId="0620F896" w14:textId="77777777" w:rsidR="00735F32" w:rsidRPr="006C3306" w:rsidRDefault="00735F32" w:rsidP="00735F32">
      <w:pPr>
        <w:rPr>
          <w:noProof/>
        </w:rPr>
      </w:pPr>
      <w:r w:rsidRPr="006C3306">
        <w:rPr>
          <w:noProof/>
        </w:rPr>
        <w:t>escaped-char = "%" HEXDIG HEXDIG</w:t>
      </w:r>
    </w:p>
    <w:p w14:paraId="39ED54F4" w14:textId="77777777" w:rsidR="00735F32" w:rsidRPr="006C3306" w:rsidRDefault="00735F32" w:rsidP="00735F32">
      <w:pPr>
        <w:rPr>
          <w:noProof/>
        </w:rPr>
      </w:pPr>
      <w:r w:rsidRPr="006C3306">
        <w:rPr>
          <w:noProof/>
        </w:rPr>
        <w:t>DQUOTE = &lt;from RFC 5234&gt;</w:t>
      </w:r>
    </w:p>
    <w:p w14:paraId="60E0F2E6" w14:textId="77777777" w:rsidR="00735F32" w:rsidRDefault="00735F32" w:rsidP="00735F32">
      <w:pPr>
        <w:rPr>
          <w:noProof/>
        </w:rPr>
      </w:pPr>
      <w:r w:rsidRPr="006C3306">
        <w:rPr>
          <w:noProof/>
        </w:rPr>
        <w:t>token = &lt;from RFC 4566&gt;</w:t>
      </w:r>
    </w:p>
    <w:p w14:paraId="30D34EBA" w14:textId="77777777" w:rsidR="00735F32" w:rsidRDefault="00735F32" w:rsidP="00735F32">
      <w:pPr>
        <w:rPr>
          <w:rFonts w:eastAsia="SimSun"/>
          <w:lang w:eastAsia="zh-CN"/>
        </w:rPr>
      </w:pPr>
      <w:r>
        <w:rPr>
          <w:rFonts w:eastAsia="SimSun"/>
          <w:lang w:eastAsia="zh-CN"/>
        </w:rPr>
        <w:t>The "req-app-id" parameter identifies the application in a way that is sufficiently unique to avoid ambiguity in the context where it is used.</w:t>
      </w:r>
    </w:p>
    <w:p w14:paraId="35800200" w14:textId="77777777" w:rsidR="00735F32" w:rsidRDefault="00735F32" w:rsidP="00735F32">
      <w:pPr>
        <w:rPr>
          <w:rFonts w:eastAsia="SimSun"/>
          <w:lang w:eastAsia="zh-CN"/>
        </w:rPr>
      </w:pPr>
      <w:r>
        <w:rPr>
          <w:rFonts w:eastAsia="SimSun"/>
          <w:lang w:eastAsia="zh-CN"/>
        </w:rPr>
        <w:t>The "</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0CAB5BF1" w14:textId="77777777" w:rsidR="00FC7E52" w:rsidRPr="00567618" w:rsidRDefault="00FC7E52" w:rsidP="00FC7E52">
      <w:pPr>
        <w:pStyle w:val="Heading2"/>
      </w:pPr>
      <w:bookmarkStart w:id="729" w:name="_Toc186663683"/>
      <w:r w:rsidRPr="00567618">
        <w:t>6.3</w:t>
      </w:r>
      <w:r w:rsidRPr="00567618">
        <w:tab/>
        <w:t>Session control procedures</w:t>
      </w:r>
      <w:bookmarkEnd w:id="711"/>
      <w:bookmarkEnd w:id="712"/>
      <w:bookmarkEnd w:id="713"/>
      <w:bookmarkEnd w:id="714"/>
      <w:bookmarkEnd w:id="715"/>
      <w:bookmarkEnd w:id="716"/>
      <w:bookmarkEnd w:id="717"/>
      <w:bookmarkEnd w:id="718"/>
      <w:bookmarkEnd w:id="721"/>
      <w:bookmarkEnd w:id="729"/>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30" w:name="_Toc26369250"/>
      <w:bookmarkStart w:id="731" w:name="_Toc36227132"/>
      <w:bookmarkStart w:id="732" w:name="_Toc36228147"/>
      <w:bookmarkStart w:id="733" w:name="_Toc36228774"/>
      <w:bookmarkStart w:id="734" w:name="_Toc68847093"/>
      <w:bookmarkStart w:id="735" w:name="_Toc74611028"/>
      <w:bookmarkStart w:id="736" w:name="_Toc75566307"/>
      <w:bookmarkStart w:id="737" w:name="_Toc89789858"/>
      <w:bookmarkStart w:id="738" w:name="_Toc99466494"/>
      <w:bookmarkStart w:id="739" w:name="_Toc186663684"/>
      <w:r w:rsidRPr="00567618">
        <w:t>7</w:t>
      </w:r>
      <w:r w:rsidRPr="00567618">
        <w:tab/>
        <w:t>Data transport</w:t>
      </w:r>
      <w:bookmarkEnd w:id="730"/>
      <w:bookmarkEnd w:id="731"/>
      <w:bookmarkEnd w:id="732"/>
      <w:bookmarkEnd w:id="733"/>
      <w:bookmarkEnd w:id="734"/>
      <w:bookmarkEnd w:id="735"/>
      <w:bookmarkEnd w:id="736"/>
      <w:bookmarkEnd w:id="737"/>
      <w:bookmarkEnd w:id="738"/>
      <w:bookmarkEnd w:id="739"/>
    </w:p>
    <w:p w14:paraId="56700730" w14:textId="77777777" w:rsidR="00FC7E52" w:rsidRPr="00567618" w:rsidRDefault="00FC7E52" w:rsidP="00FC7E52">
      <w:pPr>
        <w:pStyle w:val="Heading2"/>
      </w:pPr>
      <w:bookmarkStart w:id="740" w:name="_Toc26369251"/>
      <w:bookmarkStart w:id="741" w:name="_Toc36227133"/>
      <w:bookmarkStart w:id="742" w:name="_Toc36228148"/>
      <w:bookmarkStart w:id="743" w:name="_Toc36228775"/>
      <w:bookmarkStart w:id="744" w:name="_Toc68847094"/>
      <w:bookmarkStart w:id="745" w:name="_Toc74611029"/>
      <w:bookmarkStart w:id="746" w:name="_Toc75566308"/>
      <w:bookmarkStart w:id="747" w:name="_Toc89789859"/>
      <w:bookmarkStart w:id="748" w:name="_Toc99466495"/>
      <w:bookmarkStart w:id="749" w:name="_Toc186663685"/>
      <w:r w:rsidRPr="00567618">
        <w:t>7.1</w:t>
      </w:r>
      <w:r w:rsidRPr="00567618">
        <w:tab/>
        <w:t>General</w:t>
      </w:r>
      <w:bookmarkEnd w:id="740"/>
      <w:bookmarkEnd w:id="741"/>
      <w:bookmarkEnd w:id="742"/>
      <w:bookmarkEnd w:id="743"/>
      <w:bookmarkEnd w:id="744"/>
      <w:bookmarkEnd w:id="745"/>
      <w:bookmarkEnd w:id="746"/>
      <w:bookmarkEnd w:id="747"/>
      <w:bookmarkEnd w:id="748"/>
      <w:bookmarkEnd w:id="749"/>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50" w:name="_Toc26369252"/>
      <w:bookmarkStart w:id="751" w:name="_Toc36227134"/>
      <w:bookmarkStart w:id="752" w:name="_Toc36228149"/>
      <w:bookmarkStart w:id="753" w:name="_Toc36228776"/>
      <w:bookmarkStart w:id="754" w:name="_Toc68847095"/>
      <w:bookmarkStart w:id="755" w:name="_Toc74611030"/>
      <w:bookmarkStart w:id="756" w:name="_Toc75566309"/>
      <w:bookmarkStart w:id="757" w:name="_Toc89789860"/>
      <w:bookmarkStart w:id="758" w:name="_Toc99466496"/>
      <w:bookmarkStart w:id="759" w:name="_Toc186663686"/>
      <w:r w:rsidRPr="00567618">
        <w:t>7.2</w:t>
      </w:r>
      <w:r w:rsidRPr="00567618">
        <w:tab/>
        <w:t>RTP profiles</w:t>
      </w:r>
      <w:bookmarkEnd w:id="750"/>
      <w:bookmarkEnd w:id="751"/>
      <w:bookmarkEnd w:id="752"/>
      <w:bookmarkEnd w:id="753"/>
      <w:bookmarkEnd w:id="754"/>
      <w:bookmarkEnd w:id="755"/>
      <w:bookmarkEnd w:id="756"/>
      <w:bookmarkEnd w:id="757"/>
      <w:bookmarkEnd w:id="758"/>
      <w:bookmarkEnd w:id="759"/>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60" w:name="_Toc26369253"/>
      <w:bookmarkStart w:id="761" w:name="_Toc36227135"/>
      <w:bookmarkStart w:id="762" w:name="_Toc36228150"/>
      <w:bookmarkStart w:id="763" w:name="_Toc36228777"/>
      <w:bookmarkStart w:id="764" w:name="_Toc68847096"/>
      <w:bookmarkStart w:id="765" w:name="_Toc74611031"/>
      <w:bookmarkStart w:id="766" w:name="_Toc75566310"/>
      <w:bookmarkStart w:id="767" w:name="_Toc89789861"/>
      <w:bookmarkStart w:id="768" w:name="_Toc99466497"/>
      <w:bookmarkStart w:id="769" w:name="_Toc186663687"/>
      <w:r w:rsidRPr="00567618">
        <w:t>7.3</w:t>
      </w:r>
      <w:r w:rsidRPr="00567618">
        <w:tab/>
        <w:t>RTCP usage</w:t>
      </w:r>
      <w:bookmarkEnd w:id="760"/>
      <w:bookmarkEnd w:id="761"/>
      <w:bookmarkEnd w:id="762"/>
      <w:bookmarkEnd w:id="763"/>
      <w:bookmarkEnd w:id="764"/>
      <w:bookmarkEnd w:id="765"/>
      <w:bookmarkEnd w:id="766"/>
      <w:bookmarkEnd w:id="767"/>
      <w:bookmarkEnd w:id="768"/>
      <w:bookmarkEnd w:id="769"/>
    </w:p>
    <w:p w14:paraId="14118460" w14:textId="77777777" w:rsidR="00FC7E52" w:rsidRPr="00567618" w:rsidRDefault="00FC7E52" w:rsidP="00FC7E52">
      <w:pPr>
        <w:pStyle w:val="Heading3"/>
      </w:pPr>
      <w:bookmarkStart w:id="770" w:name="_Toc26369254"/>
      <w:bookmarkStart w:id="771" w:name="_Toc36227136"/>
      <w:bookmarkStart w:id="772" w:name="_Toc36228151"/>
      <w:bookmarkStart w:id="773" w:name="_Toc36228778"/>
      <w:bookmarkStart w:id="774" w:name="_Toc68847097"/>
      <w:bookmarkStart w:id="775" w:name="_Toc74611032"/>
      <w:bookmarkStart w:id="776" w:name="_Toc75566311"/>
      <w:bookmarkStart w:id="777" w:name="_Toc89789862"/>
      <w:bookmarkStart w:id="778" w:name="_Toc99466498"/>
      <w:bookmarkStart w:id="779" w:name="_Toc186663688"/>
      <w:r w:rsidRPr="00567618">
        <w:t>7.3.1</w:t>
      </w:r>
      <w:r w:rsidRPr="00567618">
        <w:tab/>
        <w:t>General</w:t>
      </w:r>
      <w:bookmarkEnd w:id="770"/>
      <w:bookmarkEnd w:id="771"/>
      <w:bookmarkEnd w:id="772"/>
      <w:bookmarkEnd w:id="773"/>
      <w:bookmarkEnd w:id="774"/>
      <w:bookmarkEnd w:id="775"/>
      <w:bookmarkEnd w:id="776"/>
      <w:bookmarkEnd w:id="777"/>
      <w:bookmarkEnd w:id="778"/>
      <w:bookmarkEnd w:id="779"/>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80" w:name="_Toc26369255"/>
      <w:bookmarkStart w:id="781" w:name="_Toc36227137"/>
      <w:bookmarkStart w:id="782" w:name="_Toc36228152"/>
      <w:bookmarkStart w:id="783" w:name="_Toc36228779"/>
      <w:bookmarkStart w:id="784" w:name="_Toc68847098"/>
      <w:bookmarkStart w:id="785" w:name="_Toc74611033"/>
      <w:bookmarkStart w:id="786" w:name="_Toc75566312"/>
      <w:bookmarkStart w:id="787" w:name="_Toc89789863"/>
      <w:bookmarkStart w:id="788" w:name="_Toc99466499"/>
      <w:bookmarkStart w:id="789" w:name="_Toc186663689"/>
      <w:r w:rsidRPr="00567618">
        <w:t>7.3.2</w:t>
      </w:r>
      <w:r w:rsidRPr="00567618">
        <w:tab/>
        <w:t>Speech</w:t>
      </w:r>
      <w:bookmarkEnd w:id="780"/>
      <w:bookmarkEnd w:id="781"/>
      <w:bookmarkEnd w:id="782"/>
      <w:bookmarkEnd w:id="783"/>
      <w:bookmarkEnd w:id="784"/>
      <w:bookmarkEnd w:id="785"/>
      <w:bookmarkEnd w:id="786"/>
      <w:bookmarkEnd w:id="787"/>
      <w:bookmarkEnd w:id="788"/>
      <w:bookmarkEnd w:id="789"/>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90" w:name="_Toc26369256"/>
      <w:bookmarkStart w:id="791" w:name="_Toc36227138"/>
      <w:bookmarkStart w:id="792" w:name="_Toc36228153"/>
      <w:bookmarkStart w:id="793" w:name="_Toc36228780"/>
      <w:bookmarkStart w:id="794" w:name="_Toc68847099"/>
      <w:bookmarkStart w:id="795" w:name="_Toc74611034"/>
      <w:bookmarkStart w:id="796" w:name="_Toc75566313"/>
      <w:bookmarkStart w:id="797" w:name="_Toc89789864"/>
      <w:bookmarkStart w:id="798" w:name="_Toc99466500"/>
      <w:bookmarkStart w:id="799" w:name="_Toc186663690"/>
      <w:r w:rsidRPr="00567618">
        <w:t>7.3.3</w:t>
      </w:r>
      <w:r w:rsidRPr="00567618">
        <w:tab/>
        <w:t>Video</w:t>
      </w:r>
      <w:bookmarkEnd w:id="790"/>
      <w:bookmarkEnd w:id="791"/>
      <w:bookmarkEnd w:id="792"/>
      <w:bookmarkEnd w:id="793"/>
      <w:bookmarkEnd w:id="794"/>
      <w:bookmarkEnd w:id="795"/>
      <w:bookmarkEnd w:id="796"/>
      <w:bookmarkEnd w:id="797"/>
      <w:bookmarkEnd w:id="798"/>
      <w:bookmarkEnd w:id="799"/>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800" w:name="_Toc26369257"/>
      <w:bookmarkStart w:id="801" w:name="_Toc36227139"/>
      <w:bookmarkStart w:id="802" w:name="_Toc36228154"/>
      <w:bookmarkStart w:id="803" w:name="_Toc36228781"/>
      <w:bookmarkStart w:id="804" w:name="_Toc68847100"/>
      <w:bookmarkStart w:id="805" w:name="_Toc74611035"/>
      <w:bookmarkStart w:id="806" w:name="_Toc75566314"/>
      <w:bookmarkStart w:id="807" w:name="_Toc89789865"/>
      <w:bookmarkStart w:id="808" w:name="_Toc99466501"/>
      <w:bookmarkStart w:id="809" w:name="_Toc186663691"/>
      <w:r w:rsidRPr="00567618">
        <w:t>7.3.4</w:t>
      </w:r>
      <w:r w:rsidRPr="00567618">
        <w:tab/>
        <w:t>Real-time text</w:t>
      </w:r>
      <w:bookmarkEnd w:id="800"/>
      <w:bookmarkEnd w:id="801"/>
      <w:bookmarkEnd w:id="802"/>
      <w:bookmarkEnd w:id="803"/>
      <w:bookmarkEnd w:id="804"/>
      <w:bookmarkEnd w:id="805"/>
      <w:bookmarkEnd w:id="806"/>
      <w:bookmarkEnd w:id="807"/>
      <w:bookmarkEnd w:id="808"/>
      <w:bookmarkEnd w:id="809"/>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10" w:name="_Toc26369258"/>
      <w:bookmarkStart w:id="811" w:name="_Toc36227140"/>
      <w:bookmarkStart w:id="812" w:name="_Toc36228155"/>
      <w:bookmarkStart w:id="813" w:name="_Toc36228782"/>
      <w:bookmarkStart w:id="814" w:name="_Toc68847101"/>
      <w:bookmarkStart w:id="815" w:name="_Toc74611036"/>
      <w:bookmarkStart w:id="816" w:name="_Toc75566315"/>
      <w:bookmarkStart w:id="817" w:name="_Toc89789866"/>
      <w:bookmarkStart w:id="818" w:name="_Toc99466502"/>
      <w:bookmarkStart w:id="819" w:name="_Toc186663692"/>
      <w:r w:rsidRPr="00567618">
        <w:t>7.3.5</w:t>
      </w:r>
      <w:r w:rsidRPr="00567618">
        <w:tab/>
        <w:t>Void</w:t>
      </w:r>
      <w:bookmarkEnd w:id="810"/>
      <w:bookmarkEnd w:id="811"/>
      <w:bookmarkEnd w:id="812"/>
      <w:bookmarkEnd w:id="813"/>
      <w:bookmarkEnd w:id="814"/>
      <w:bookmarkEnd w:id="815"/>
      <w:bookmarkEnd w:id="816"/>
      <w:bookmarkEnd w:id="817"/>
      <w:bookmarkEnd w:id="818"/>
      <w:bookmarkEnd w:id="819"/>
    </w:p>
    <w:p w14:paraId="5251520F" w14:textId="77777777" w:rsidR="00FC7E52" w:rsidRPr="00567618" w:rsidRDefault="00FC7E52" w:rsidP="00FC7E52">
      <w:pPr>
        <w:pStyle w:val="Heading3"/>
        <w:rPr>
          <w:noProof/>
        </w:rPr>
      </w:pPr>
      <w:bookmarkStart w:id="820" w:name="_Toc26369259"/>
      <w:bookmarkStart w:id="821" w:name="_Toc36227141"/>
      <w:bookmarkStart w:id="822" w:name="_Toc36228156"/>
      <w:bookmarkStart w:id="823" w:name="_Toc36228783"/>
      <w:bookmarkStart w:id="824" w:name="_Toc68847102"/>
      <w:bookmarkStart w:id="825" w:name="_Toc74611037"/>
      <w:bookmarkStart w:id="826" w:name="_Toc75566316"/>
      <w:bookmarkStart w:id="827" w:name="_Toc89789867"/>
      <w:bookmarkStart w:id="828" w:name="_Toc99466503"/>
      <w:bookmarkStart w:id="829" w:name="_Toc186663693"/>
      <w:r w:rsidRPr="00567618">
        <w:rPr>
          <w:noProof/>
        </w:rPr>
        <w:t>7.3.6</w:t>
      </w:r>
      <w:r w:rsidRPr="00567618">
        <w:rPr>
          <w:noProof/>
        </w:rPr>
        <w:tab/>
        <w:t>Reduced-Size RTCP</w:t>
      </w:r>
      <w:bookmarkEnd w:id="820"/>
      <w:bookmarkEnd w:id="821"/>
      <w:bookmarkEnd w:id="822"/>
      <w:bookmarkEnd w:id="823"/>
      <w:bookmarkEnd w:id="824"/>
      <w:bookmarkEnd w:id="825"/>
      <w:bookmarkEnd w:id="826"/>
      <w:bookmarkEnd w:id="827"/>
      <w:bookmarkEnd w:id="828"/>
      <w:bookmarkEnd w:id="829"/>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30" w:name="_Toc26369260"/>
      <w:bookmarkStart w:id="831" w:name="_Toc36227142"/>
      <w:bookmarkStart w:id="832" w:name="_Toc36228157"/>
      <w:bookmarkStart w:id="833" w:name="_Toc36228784"/>
      <w:bookmarkStart w:id="834" w:name="_Toc68847103"/>
      <w:bookmarkStart w:id="835" w:name="_Toc74611038"/>
      <w:bookmarkStart w:id="836" w:name="_Toc75566317"/>
      <w:bookmarkStart w:id="837" w:name="_Toc89789868"/>
      <w:bookmarkStart w:id="838" w:name="_Toc99466504"/>
      <w:bookmarkStart w:id="839" w:name="_Toc186663694"/>
      <w:r w:rsidRPr="00567618">
        <w:t>7.3.7</w:t>
      </w:r>
      <w:r w:rsidRPr="00567618">
        <w:tab/>
        <w:t>Video Region-of-Interest (ROI) Signaling</w:t>
      </w:r>
      <w:bookmarkEnd w:id="830"/>
      <w:bookmarkEnd w:id="831"/>
      <w:bookmarkEnd w:id="832"/>
      <w:bookmarkEnd w:id="833"/>
      <w:bookmarkEnd w:id="834"/>
      <w:bookmarkEnd w:id="835"/>
      <w:bookmarkEnd w:id="836"/>
      <w:bookmarkEnd w:id="837"/>
      <w:bookmarkEnd w:id="838"/>
      <w:bookmarkEnd w:id="839"/>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40"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40"/>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41" w:name="_Toc26369261"/>
      <w:bookmarkStart w:id="842" w:name="_Toc36227143"/>
      <w:bookmarkStart w:id="843" w:name="_Toc36228158"/>
      <w:bookmarkStart w:id="844" w:name="_Toc36228785"/>
      <w:bookmarkStart w:id="845" w:name="_Toc68847104"/>
      <w:bookmarkStart w:id="846" w:name="_Toc74611039"/>
      <w:bookmarkStart w:id="847" w:name="_Toc75566318"/>
      <w:bookmarkStart w:id="848" w:name="_Toc89789869"/>
      <w:bookmarkStart w:id="849" w:name="_Toc99466505"/>
      <w:bookmarkStart w:id="850" w:name="_Toc186663695"/>
      <w:r w:rsidRPr="00567618">
        <w:t>7.3.8</w:t>
      </w:r>
      <w:r w:rsidRPr="00567618">
        <w:tab/>
        <w:t>Delay Budget Information (DBI) Signaling</w:t>
      </w:r>
      <w:bookmarkEnd w:id="841"/>
      <w:bookmarkEnd w:id="842"/>
      <w:bookmarkEnd w:id="843"/>
      <w:bookmarkEnd w:id="844"/>
      <w:bookmarkEnd w:id="845"/>
      <w:bookmarkEnd w:id="846"/>
      <w:bookmarkEnd w:id="847"/>
      <w:bookmarkEnd w:id="848"/>
      <w:bookmarkEnd w:id="849"/>
      <w:bookmarkEnd w:id="850"/>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51"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51"/>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52"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52"/>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53"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53"/>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54" w:name="_Toc26369262"/>
      <w:bookmarkStart w:id="855" w:name="_Toc36227144"/>
      <w:bookmarkStart w:id="856" w:name="_Toc36228159"/>
      <w:bookmarkStart w:id="857" w:name="_Toc36228786"/>
      <w:bookmarkStart w:id="858" w:name="_Toc68847105"/>
      <w:bookmarkStart w:id="859" w:name="_Toc74611040"/>
      <w:bookmarkStart w:id="860" w:name="_Toc75566319"/>
      <w:bookmarkStart w:id="861" w:name="_Toc89789870"/>
      <w:bookmarkStart w:id="862" w:name="_Toc99466506"/>
      <w:bookmarkStart w:id="863" w:name="_Toc186663696"/>
      <w:r w:rsidRPr="00567618">
        <w:t>7.4</w:t>
      </w:r>
      <w:r w:rsidRPr="00567618">
        <w:tab/>
        <w:t>RTP payload formats for MTSI clients</w:t>
      </w:r>
      <w:bookmarkEnd w:id="854"/>
      <w:bookmarkEnd w:id="855"/>
      <w:bookmarkEnd w:id="856"/>
      <w:bookmarkEnd w:id="857"/>
      <w:bookmarkEnd w:id="858"/>
      <w:bookmarkEnd w:id="859"/>
      <w:bookmarkEnd w:id="860"/>
      <w:bookmarkEnd w:id="861"/>
      <w:bookmarkEnd w:id="862"/>
      <w:bookmarkEnd w:id="863"/>
    </w:p>
    <w:p w14:paraId="73508838" w14:textId="77777777" w:rsidR="00FC7E52" w:rsidRPr="00567618" w:rsidRDefault="00FC7E52" w:rsidP="00FC7E52">
      <w:pPr>
        <w:pStyle w:val="Heading3"/>
      </w:pPr>
      <w:bookmarkStart w:id="864" w:name="_Toc26369263"/>
      <w:bookmarkStart w:id="865" w:name="_Toc36227145"/>
      <w:bookmarkStart w:id="866" w:name="_Toc36228160"/>
      <w:bookmarkStart w:id="867" w:name="_Toc36228787"/>
      <w:bookmarkStart w:id="868" w:name="_Toc68847106"/>
      <w:bookmarkStart w:id="869" w:name="_Toc74611041"/>
      <w:bookmarkStart w:id="870" w:name="_Toc75566320"/>
      <w:bookmarkStart w:id="871" w:name="_Toc89789871"/>
      <w:bookmarkStart w:id="872" w:name="_Toc99466507"/>
      <w:bookmarkStart w:id="873" w:name="_Toc186663697"/>
      <w:r w:rsidRPr="00567618">
        <w:t>7.4.1</w:t>
      </w:r>
      <w:r w:rsidRPr="00567618">
        <w:tab/>
        <w:t>General</w:t>
      </w:r>
      <w:bookmarkEnd w:id="864"/>
      <w:bookmarkEnd w:id="865"/>
      <w:bookmarkEnd w:id="866"/>
      <w:bookmarkEnd w:id="867"/>
      <w:bookmarkEnd w:id="868"/>
      <w:bookmarkEnd w:id="869"/>
      <w:bookmarkEnd w:id="870"/>
      <w:bookmarkEnd w:id="871"/>
      <w:bookmarkEnd w:id="872"/>
      <w:bookmarkEnd w:id="873"/>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74" w:name="_Toc26369264"/>
      <w:bookmarkStart w:id="875" w:name="_Toc36227146"/>
      <w:bookmarkStart w:id="876" w:name="_Toc36228161"/>
      <w:bookmarkStart w:id="877" w:name="_Toc36228788"/>
      <w:bookmarkStart w:id="878" w:name="_Toc68847107"/>
      <w:bookmarkStart w:id="879" w:name="_Toc74611042"/>
      <w:bookmarkStart w:id="880" w:name="_Toc75566321"/>
      <w:bookmarkStart w:id="881" w:name="_Toc89789872"/>
      <w:bookmarkStart w:id="882" w:name="_Toc99466508"/>
      <w:bookmarkStart w:id="883" w:name="_Toc186663698"/>
      <w:r w:rsidRPr="00567618">
        <w:t>7.4.2</w:t>
      </w:r>
      <w:r w:rsidRPr="00567618">
        <w:tab/>
        <w:t>Speech</w:t>
      </w:r>
      <w:bookmarkEnd w:id="874"/>
      <w:bookmarkEnd w:id="875"/>
      <w:bookmarkEnd w:id="876"/>
      <w:bookmarkEnd w:id="877"/>
      <w:bookmarkEnd w:id="878"/>
      <w:bookmarkEnd w:id="879"/>
      <w:bookmarkEnd w:id="880"/>
      <w:bookmarkEnd w:id="881"/>
      <w:bookmarkEnd w:id="882"/>
      <w:bookmarkEnd w:id="883"/>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84" w:name="_Toc26369265"/>
      <w:bookmarkStart w:id="885" w:name="_Toc36227147"/>
      <w:bookmarkStart w:id="886" w:name="_Toc36228162"/>
      <w:bookmarkStart w:id="887" w:name="_Toc36228789"/>
      <w:bookmarkStart w:id="888" w:name="_Toc68847108"/>
      <w:bookmarkStart w:id="889" w:name="_Toc74611043"/>
      <w:bookmarkStart w:id="890" w:name="_Toc75566322"/>
      <w:bookmarkStart w:id="891" w:name="_Toc89789873"/>
      <w:bookmarkStart w:id="892" w:name="_Toc99466509"/>
      <w:bookmarkStart w:id="893" w:name="_Toc186663699"/>
      <w:r w:rsidRPr="00567618">
        <w:t>7.4.3</w:t>
      </w:r>
      <w:r w:rsidRPr="00567618">
        <w:tab/>
        <w:t>Video</w:t>
      </w:r>
      <w:bookmarkEnd w:id="884"/>
      <w:bookmarkEnd w:id="885"/>
      <w:bookmarkEnd w:id="886"/>
      <w:bookmarkEnd w:id="887"/>
      <w:bookmarkEnd w:id="888"/>
      <w:bookmarkEnd w:id="889"/>
      <w:bookmarkEnd w:id="890"/>
      <w:bookmarkEnd w:id="891"/>
      <w:bookmarkEnd w:id="892"/>
      <w:bookmarkEnd w:id="893"/>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94" w:name="_Toc26369266"/>
      <w:bookmarkStart w:id="895" w:name="_Toc36227148"/>
      <w:bookmarkStart w:id="896" w:name="_Toc36228163"/>
      <w:bookmarkStart w:id="897" w:name="_Toc36228790"/>
      <w:bookmarkStart w:id="898" w:name="_Toc68847109"/>
      <w:bookmarkStart w:id="899" w:name="_Toc74611044"/>
      <w:bookmarkStart w:id="900" w:name="_Toc75566323"/>
      <w:bookmarkStart w:id="901" w:name="_Toc89789874"/>
      <w:bookmarkStart w:id="902" w:name="_Toc99466510"/>
      <w:bookmarkStart w:id="903" w:name="_Toc186663700"/>
      <w:r w:rsidRPr="00567618">
        <w:t>7.4.4</w:t>
      </w:r>
      <w:r w:rsidRPr="00567618">
        <w:tab/>
        <w:t>Real-time text</w:t>
      </w:r>
      <w:bookmarkEnd w:id="894"/>
      <w:bookmarkEnd w:id="895"/>
      <w:bookmarkEnd w:id="896"/>
      <w:bookmarkEnd w:id="897"/>
      <w:bookmarkEnd w:id="898"/>
      <w:bookmarkEnd w:id="899"/>
      <w:bookmarkEnd w:id="900"/>
      <w:bookmarkEnd w:id="901"/>
      <w:bookmarkEnd w:id="902"/>
      <w:bookmarkEnd w:id="903"/>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904" w:name="_Toc26369267"/>
      <w:bookmarkStart w:id="905" w:name="_Toc36227149"/>
      <w:bookmarkStart w:id="906" w:name="_Toc36228164"/>
      <w:bookmarkStart w:id="907" w:name="_Toc36228791"/>
      <w:bookmarkStart w:id="908" w:name="_Toc68847110"/>
      <w:bookmarkStart w:id="909" w:name="_Toc74611045"/>
      <w:bookmarkStart w:id="910" w:name="_Toc75566324"/>
      <w:bookmarkStart w:id="911" w:name="_Toc89789875"/>
      <w:bookmarkStart w:id="912"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13" w:name="_Toc186663701"/>
      <w:r w:rsidRPr="00567618">
        <w:t>7.4.5</w:t>
      </w:r>
      <w:r w:rsidRPr="00567618">
        <w:tab/>
        <w:t>Coordination of Video Orientation</w:t>
      </w:r>
      <w:bookmarkEnd w:id="904"/>
      <w:bookmarkEnd w:id="905"/>
      <w:bookmarkEnd w:id="906"/>
      <w:bookmarkEnd w:id="907"/>
      <w:bookmarkEnd w:id="908"/>
      <w:bookmarkEnd w:id="909"/>
      <w:bookmarkEnd w:id="910"/>
      <w:bookmarkEnd w:id="911"/>
      <w:bookmarkEnd w:id="912"/>
      <w:bookmarkEnd w:id="913"/>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14"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14"/>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15" w:name="_Toc26369268"/>
      <w:bookmarkStart w:id="916" w:name="_Toc36227150"/>
      <w:bookmarkStart w:id="917" w:name="_Toc36228165"/>
      <w:bookmarkStart w:id="918" w:name="_Toc36228792"/>
      <w:bookmarkStart w:id="919" w:name="_Toc68847111"/>
      <w:bookmarkStart w:id="920" w:name="_Toc74611046"/>
      <w:bookmarkStart w:id="921" w:name="_Toc75566325"/>
      <w:bookmarkStart w:id="922" w:name="_Toc89789876"/>
      <w:bookmarkStart w:id="923" w:name="_Toc99466512"/>
      <w:bookmarkStart w:id="924" w:name="_Toc186663702"/>
      <w:r w:rsidRPr="00567618">
        <w:t>7.4.6</w:t>
      </w:r>
      <w:r w:rsidRPr="00567618">
        <w:tab/>
        <w:t>RTP Retransmission</w:t>
      </w:r>
      <w:bookmarkEnd w:id="915"/>
      <w:bookmarkEnd w:id="916"/>
      <w:bookmarkEnd w:id="917"/>
      <w:bookmarkEnd w:id="918"/>
      <w:bookmarkEnd w:id="919"/>
      <w:bookmarkEnd w:id="920"/>
      <w:bookmarkEnd w:id="921"/>
      <w:bookmarkEnd w:id="922"/>
      <w:bookmarkEnd w:id="923"/>
      <w:bookmarkEnd w:id="924"/>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25" w:name="_Toc26369269"/>
      <w:bookmarkStart w:id="926" w:name="_Toc36227151"/>
      <w:bookmarkStart w:id="927" w:name="_Toc36228166"/>
      <w:bookmarkStart w:id="928" w:name="_Toc36228793"/>
      <w:bookmarkStart w:id="929" w:name="_Toc68847112"/>
      <w:bookmarkStart w:id="930" w:name="_Toc74611047"/>
      <w:bookmarkStart w:id="931" w:name="_Toc75566326"/>
      <w:bookmarkStart w:id="932" w:name="_Toc89789877"/>
      <w:bookmarkStart w:id="933" w:name="_Toc99466513"/>
      <w:bookmarkStart w:id="934" w:name="_Toc186663703"/>
      <w:r w:rsidRPr="00567618">
        <w:t>7.4.7</w:t>
      </w:r>
      <w:r w:rsidRPr="00567618">
        <w:tab/>
        <w:t>Forward Error Correction (FEC)</w:t>
      </w:r>
      <w:bookmarkEnd w:id="925"/>
      <w:bookmarkEnd w:id="926"/>
      <w:bookmarkEnd w:id="927"/>
      <w:bookmarkEnd w:id="928"/>
      <w:bookmarkEnd w:id="929"/>
      <w:bookmarkEnd w:id="930"/>
      <w:bookmarkEnd w:id="931"/>
      <w:bookmarkEnd w:id="932"/>
      <w:bookmarkEnd w:id="933"/>
      <w:bookmarkEnd w:id="934"/>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35" w:name="_Toc99466514"/>
      <w:bookmarkStart w:id="936" w:name="_Toc186663704"/>
      <w:r w:rsidRPr="00567618">
        <w:t>7.4.8</w:t>
      </w:r>
      <w:r w:rsidRPr="00567618">
        <w:tab/>
        <w:t>Still Images</w:t>
      </w:r>
      <w:bookmarkEnd w:id="935"/>
      <w:bookmarkEnd w:id="936"/>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37" w:name="_Toc26369270"/>
      <w:bookmarkStart w:id="938" w:name="_Toc36227152"/>
      <w:bookmarkStart w:id="939" w:name="_Toc36228167"/>
      <w:bookmarkStart w:id="940" w:name="_Toc36228794"/>
      <w:bookmarkStart w:id="941" w:name="_Toc68847113"/>
      <w:bookmarkStart w:id="942" w:name="_Toc74611048"/>
      <w:bookmarkStart w:id="943" w:name="_Toc75566327"/>
      <w:bookmarkStart w:id="944" w:name="_Toc89789878"/>
      <w:bookmarkStart w:id="945" w:name="_Toc99466515"/>
      <w:bookmarkStart w:id="946" w:name="_Toc186663705"/>
      <w:r w:rsidRPr="00567618">
        <w:t>7.5</w:t>
      </w:r>
      <w:r w:rsidRPr="00567618">
        <w:tab/>
        <w:t>Media flow</w:t>
      </w:r>
      <w:bookmarkEnd w:id="937"/>
      <w:bookmarkEnd w:id="938"/>
      <w:bookmarkEnd w:id="939"/>
      <w:bookmarkEnd w:id="940"/>
      <w:bookmarkEnd w:id="941"/>
      <w:bookmarkEnd w:id="942"/>
      <w:bookmarkEnd w:id="943"/>
      <w:bookmarkEnd w:id="944"/>
      <w:bookmarkEnd w:id="945"/>
      <w:bookmarkEnd w:id="946"/>
    </w:p>
    <w:p w14:paraId="4C42DD44" w14:textId="77777777" w:rsidR="00FC7E52" w:rsidRPr="00567618" w:rsidRDefault="00FC7E52" w:rsidP="00FC7E52">
      <w:pPr>
        <w:pStyle w:val="Heading3"/>
      </w:pPr>
      <w:bookmarkStart w:id="947" w:name="_Toc26369271"/>
      <w:bookmarkStart w:id="948" w:name="_Toc36227153"/>
      <w:bookmarkStart w:id="949" w:name="_Toc36228168"/>
      <w:bookmarkStart w:id="950" w:name="_Toc36228795"/>
      <w:bookmarkStart w:id="951" w:name="_Toc68847114"/>
      <w:bookmarkStart w:id="952" w:name="_Toc74611049"/>
      <w:bookmarkStart w:id="953" w:name="_Toc75566328"/>
      <w:bookmarkStart w:id="954" w:name="_Toc89789879"/>
      <w:bookmarkStart w:id="955" w:name="_Toc99466516"/>
      <w:bookmarkStart w:id="956" w:name="_Toc186663706"/>
      <w:r w:rsidRPr="00567618">
        <w:t>7.5.1</w:t>
      </w:r>
      <w:r w:rsidRPr="00567618">
        <w:tab/>
        <w:t>General</w:t>
      </w:r>
      <w:bookmarkEnd w:id="947"/>
      <w:bookmarkEnd w:id="948"/>
      <w:bookmarkEnd w:id="949"/>
      <w:bookmarkEnd w:id="950"/>
      <w:bookmarkEnd w:id="951"/>
      <w:bookmarkEnd w:id="952"/>
      <w:bookmarkEnd w:id="953"/>
      <w:bookmarkEnd w:id="954"/>
      <w:bookmarkEnd w:id="955"/>
      <w:bookmarkEnd w:id="956"/>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57" w:name="_Toc26369272"/>
      <w:bookmarkStart w:id="958" w:name="_Toc36227154"/>
      <w:bookmarkStart w:id="959" w:name="_Toc36228169"/>
      <w:bookmarkStart w:id="960" w:name="_Toc36228796"/>
      <w:bookmarkStart w:id="961" w:name="_Toc68847115"/>
      <w:bookmarkStart w:id="962" w:name="_Toc74611050"/>
      <w:bookmarkStart w:id="963" w:name="_Toc75566329"/>
      <w:bookmarkStart w:id="964" w:name="_Toc89789880"/>
      <w:bookmarkStart w:id="965" w:name="_Toc99466517"/>
      <w:bookmarkStart w:id="966" w:name="_Toc186663707"/>
      <w:r w:rsidRPr="00567618">
        <w:t>7.5.2</w:t>
      </w:r>
      <w:r w:rsidRPr="00567618">
        <w:tab/>
        <w:t>Media specific</w:t>
      </w:r>
      <w:bookmarkEnd w:id="957"/>
      <w:bookmarkEnd w:id="958"/>
      <w:bookmarkEnd w:id="959"/>
      <w:bookmarkEnd w:id="960"/>
      <w:bookmarkEnd w:id="961"/>
      <w:bookmarkEnd w:id="962"/>
      <w:bookmarkEnd w:id="963"/>
      <w:bookmarkEnd w:id="964"/>
      <w:bookmarkEnd w:id="965"/>
      <w:bookmarkEnd w:id="966"/>
    </w:p>
    <w:p w14:paraId="6920B633" w14:textId="77777777" w:rsidR="00FC7E52" w:rsidRPr="00567618" w:rsidRDefault="00FC7E52" w:rsidP="00FC7E52">
      <w:pPr>
        <w:pStyle w:val="Heading4"/>
      </w:pPr>
      <w:bookmarkStart w:id="967" w:name="_Toc26369273"/>
      <w:bookmarkStart w:id="968" w:name="_Toc36227155"/>
      <w:bookmarkStart w:id="969" w:name="_Toc36228170"/>
      <w:bookmarkStart w:id="970" w:name="_Toc36228797"/>
      <w:bookmarkStart w:id="971" w:name="_Toc68847116"/>
      <w:bookmarkStart w:id="972" w:name="_Toc74611051"/>
      <w:bookmarkStart w:id="973" w:name="_Toc75566330"/>
      <w:bookmarkStart w:id="974" w:name="_Toc89789881"/>
      <w:bookmarkStart w:id="975" w:name="_Toc99466518"/>
      <w:bookmarkStart w:id="976" w:name="_Toc186663708"/>
      <w:r w:rsidRPr="00567618">
        <w:t>7.5.2.1</w:t>
      </w:r>
      <w:r w:rsidRPr="00567618">
        <w:tab/>
        <w:t>Speech</w:t>
      </w:r>
      <w:bookmarkEnd w:id="967"/>
      <w:bookmarkEnd w:id="968"/>
      <w:bookmarkEnd w:id="969"/>
      <w:bookmarkEnd w:id="970"/>
      <w:bookmarkEnd w:id="971"/>
      <w:bookmarkEnd w:id="972"/>
      <w:bookmarkEnd w:id="973"/>
      <w:bookmarkEnd w:id="974"/>
      <w:bookmarkEnd w:id="975"/>
      <w:bookmarkEnd w:id="976"/>
    </w:p>
    <w:p w14:paraId="26FAAD87" w14:textId="77777777" w:rsidR="00FC7E52" w:rsidRPr="00567618" w:rsidRDefault="00FC7E52" w:rsidP="00FC7E52">
      <w:pPr>
        <w:pStyle w:val="Heading5"/>
      </w:pPr>
      <w:bookmarkStart w:id="977" w:name="_Toc26369274"/>
      <w:bookmarkStart w:id="978" w:name="_Toc36227156"/>
      <w:bookmarkStart w:id="979" w:name="_Toc36228171"/>
      <w:bookmarkStart w:id="980" w:name="_Toc36228798"/>
      <w:bookmarkStart w:id="981" w:name="_Toc68847117"/>
      <w:bookmarkStart w:id="982" w:name="_Toc74611052"/>
      <w:bookmarkStart w:id="983" w:name="_Toc75566331"/>
      <w:bookmarkStart w:id="984" w:name="_Toc89789882"/>
      <w:bookmarkStart w:id="985" w:name="_Toc99466519"/>
      <w:bookmarkStart w:id="986" w:name="_Toc186663709"/>
      <w:r w:rsidRPr="00567618">
        <w:t>7.5.2.1.1</w:t>
      </w:r>
      <w:r w:rsidRPr="00567618">
        <w:tab/>
        <w:t>General</w:t>
      </w:r>
      <w:bookmarkEnd w:id="977"/>
      <w:bookmarkEnd w:id="978"/>
      <w:bookmarkEnd w:id="979"/>
      <w:bookmarkEnd w:id="980"/>
      <w:bookmarkEnd w:id="981"/>
      <w:bookmarkEnd w:id="982"/>
      <w:bookmarkEnd w:id="983"/>
      <w:bookmarkEnd w:id="984"/>
      <w:bookmarkEnd w:id="985"/>
      <w:bookmarkEnd w:id="986"/>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87" w:name="_Toc26369275"/>
      <w:bookmarkStart w:id="988" w:name="_Toc36227157"/>
      <w:bookmarkStart w:id="989" w:name="_Toc36228172"/>
      <w:bookmarkStart w:id="990" w:name="_Toc36228799"/>
      <w:bookmarkStart w:id="991" w:name="_Toc68847118"/>
      <w:bookmarkStart w:id="992" w:name="_Toc74611053"/>
      <w:bookmarkStart w:id="993" w:name="_Toc75566332"/>
      <w:bookmarkStart w:id="994" w:name="_Toc89789883"/>
      <w:bookmarkStart w:id="995" w:name="_Toc99466520"/>
      <w:bookmarkStart w:id="996" w:name="_Toc186663710"/>
      <w:r w:rsidRPr="00567618">
        <w:t>7.5.2.1.2</w:t>
      </w:r>
      <w:r w:rsidRPr="00567618">
        <w:tab/>
        <w:t>Default operation</w:t>
      </w:r>
      <w:bookmarkEnd w:id="987"/>
      <w:bookmarkEnd w:id="988"/>
      <w:bookmarkEnd w:id="989"/>
      <w:bookmarkEnd w:id="990"/>
      <w:bookmarkEnd w:id="991"/>
      <w:bookmarkEnd w:id="992"/>
      <w:bookmarkEnd w:id="993"/>
      <w:bookmarkEnd w:id="994"/>
      <w:bookmarkEnd w:id="995"/>
      <w:bookmarkEnd w:id="996"/>
    </w:p>
    <w:p w14:paraId="407E30AF" w14:textId="77777777" w:rsidR="00FC7E52" w:rsidRPr="00567618" w:rsidRDefault="00FC7E52" w:rsidP="00FC7E52">
      <w:pPr>
        <w:pStyle w:val="H6"/>
      </w:pPr>
      <w:bookmarkStart w:id="997" w:name="_Toc26369276"/>
      <w:bookmarkStart w:id="998" w:name="_Toc36227158"/>
      <w:bookmarkStart w:id="999" w:name="_Toc36228173"/>
      <w:bookmarkStart w:id="1000" w:name="_Toc36228800"/>
      <w:bookmarkStart w:id="1001" w:name="_Toc68847119"/>
      <w:bookmarkStart w:id="1002" w:name="_Toc74611054"/>
      <w:bookmarkStart w:id="1003" w:name="_Toc75566333"/>
      <w:bookmarkStart w:id="1004" w:name="_Toc89789884"/>
      <w:bookmarkStart w:id="1005" w:name="_Toc99466521"/>
      <w:r w:rsidRPr="00567618">
        <w:t>7.5.2.1.2.1</w:t>
      </w:r>
      <w:r w:rsidRPr="00567618">
        <w:tab/>
        <w:t>General</w:t>
      </w:r>
      <w:bookmarkEnd w:id="997"/>
      <w:bookmarkEnd w:id="998"/>
      <w:bookmarkEnd w:id="999"/>
      <w:bookmarkEnd w:id="1000"/>
      <w:bookmarkEnd w:id="1001"/>
      <w:bookmarkEnd w:id="1002"/>
      <w:bookmarkEnd w:id="1003"/>
      <w:bookmarkEnd w:id="1004"/>
      <w:bookmarkEnd w:id="1005"/>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1006" w:name="_Toc26369277"/>
      <w:bookmarkStart w:id="1007" w:name="_Toc36227159"/>
      <w:bookmarkStart w:id="1008" w:name="_Toc36228174"/>
      <w:bookmarkStart w:id="1009" w:name="_Toc36228801"/>
      <w:bookmarkStart w:id="1010" w:name="_Toc68847120"/>
      <w:bookmarkStart w:id="1011" w:name="_Toc74611055"/>
      <w:bookmarkStart w:id="1012" w:name="_Toc75566334"/>
      <w:bookmarkStart w:id="1013" w:name="_Toc89789885"/>
      <w:bookmarkStart w:id="1014" w:name="_Toc99466522"/>
      <w:r w:rsidRPr="00567618">
        <w:t>7.5.2.1.2.2</w:t>
      </w:r>
      <w:r w:rsidRPr="00567618">
        <w:tab/>
        <w:t>Codec Mode Requests</w:t>
      </w:r>
      <w:bookmarkEnd w:id="1006"/>
      <w:bookmarkEnd w:id="1007"/>
      <w:bookmarkEnd w:id="1008"/>
      <w:bookmarkEnd w:id="1009"/>
      <w:bookmarkEnd w:id="1010"/>
      <w:bookmarkEnd w:id="1011"/>
      <w:bookmarkEnd w:id="1012"/>
      <w:bookmarkEnd w:id="1013"/>
      <w:bookmarkEnd w:id="1014"/>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15" w:name="_Toc26369278"/>
      <w:bookmarkStart w:id="1016" w:name="_Toc36227160"/>
      <w:bookmarkStart w:id="1017" w:name="_Toc36228175"/>
      <w:bookmarkStart w:id="1018" w:name="_Toc36228802"/>
      <w:bookmarkStart w:id="1019" w:name="_Toc68847121"/>
      <w:bookmarkStart w:id="1020" w:name="_Toc74611056"/>
      <w:bookmarkStart w:id="1021" w:name="_Toc75566335"/>
      <w:bookmarkStart w:id="1022" w:name="_Toc89789886"/>
      <w:bookmarkStart w:id="1023" w:name="_Toc99466523"/>
      <w:r w:rsidRPr="00567618">
        <w:t>7.5.2.1.2.3</w:t>
      </w:r>
      <w:r w:rsidRPr="00567618">
        <w:tab/>
        <w:t>Frame aggregation and redundancy</w:t>
      </w:r>
      <w:bookmarkEnd w:id="1015"/>
      <w:bookmarkEnd w:id="1016"/>
      <w:bookmarkEnd w:id="1017"/>
      <w:bookmarkEnd w:id="1018"/>
      <w:bookmarkEnd w:id="1019"/>
      <w:bookmarkEnd w:id="1020"/>
      <w:bookmarkEnd w:id="1021"/>
      <w:bookmarkEnd w:id="1022"/>
      <w:bookmarkEnd w:id="1023"/>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24" w:name="_Toc26369279"/>
      <w:bookmarkStart w:id="1025" w:name="_Toc36227161"/>
      <w:bookmarkStart w:id="1026" w:name="_Toc36228176"/>
      <w:bookmarkStart w:id="1027" w:name="_Toc36228803"/>
      <w:bookmarkStart w:id="1028" w:name="_Toc68847122"/>
      <w:bookmarkStart w:id="1029" w:name="_Toc74611057"/>
      <w:bookmarkStart w:id="1030" w:name="_Toc75566336"/>
      <w:bookmarkStart w:id="1031" w:name="_Toc89789887"/>
      <w:bookmarkStart w:id="1032" w:name="_Toc99466524"/>
      <w:bookmarkStart w:id="1033" w:name="_Toc186663711"/>
      <w:r w:rsidRPr="00567618">
        <w:t>7.5.2.1.3</w:t>
      </w:r>
      <w:r w:rsidRPr="00567618">
        <w:tab/>
        <w:t>HSPA</w:t>
      </w:r>
      <w:bookmarkEnd w:id="1024"/>
      <w:bookmarkEnd w:id="1025"/>
      <w:bookmarkEnd w:id="1026"/>
      <w:bookmarkEnd w:id="1027"/>
      <w:bookmarkEnd w:id="1028"/>
      <w:bookmarkEnd w:id="1029"/>
      <w:bookmarkEnd w:id="1030"/>
      <w:bookmarkEnd w:id="1031"/>
      <w:bookmarkEnd w:id="1032"/>
      <w:bookmarkEnd w:id="1033"/>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34" w:name="_Toc26369280"/>
      <w:bookmarkStart w:id="1035" w:name="_Toc36227162"/>
      <w:bookmarkStart w:id="1036" w:name="_Toc36228177"/>
      <w:bookmarkStart w:id="1037" w:name="_Toc36228804"/>
      <w:bookmarkStart w:id="1038" w:name="_Toc68847123"/>
      <w:bookmarkStart w:id="1039" w:name="_Toc74611058"/>
      <w:bookmarkStart w:id="1040" w:name="_Toc75566337"/>
      <w:bookmarkStart w:id="1041" w:name="_Toc89789888"/>
      <w:bookmarkStart w:id="1042" w:name="_Toc99466525"/>
      <w:bookmarkStart w:id="1043" w:name="_Toc186663712"/>
      <w:r w:rsidRPr="00567618">
        <w:t>7.5.2.1.4</w:t>
      </w:r>
      <w:r w:rsidRPr="00567618">
        <w:tab/>
        <w:t>EGPRS</w:t>
      </w:r>
      <w:bookmarkEnd w:id="1034"/>
      <w:bookmarkEnd w:id="1035"/>
      <w:bookmarkEnd w:id="1036"/>
      <w:bookmarkEnd w:id="1037"/>
      <w:bookmarkEnd w:id="1038"/>
      <w:bookmarkEnd w:id="1039"/>
      <w:bookmarkEnd w:id="1040"/>
      <w:bookmarkEnd w:id="1041"/>
      <w:bookmarkEnd w:id="1042"/>
      <w:bookmarkEnd w:id="1043"/>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44" w:name="_Toc26369281"/>
      <w:bookmarkStart w:id="1045" w:name="_Toc36227163"/>
      <w:bookmarkStart w:id="1046" w:name="_Toc36228178"/>
      <w:bookmarkStart w:id="1047" w:name="_Toc36228805"/>
      <w:bookmarkStart w:id="1048" w:name="_Toc68847124"/>
      <w:bookmarkStart w:id="1049" w:name="_Toc74611059"/>
      <w:bookmarkStart w:id="1050" w:name="_Toc75566338"/>
      <w:bookmarkStart w:id="1051" w:name="_Toc89789889"/>
      <w:bookmarkStart w:id="1052" w:name="_Toc99466526"/>
      <w:bookmarkStart w:id="1053" w:name="_Toc186663713"/>
      <w:r w:rsidRPr="00567618">
        <w:t>7.5.2.1.5</w:t>
      </w:r>
      <w:r w:rsidRPr="00567618">
        <w:tab/>
        <w:t>GIP</w:t>
      </w:r>
      <w:bookmarkEnd w:id="1044"/>
      <w:bookmarkEnd w:id="1045"/>
      <w:bookmarkEnd w:id="1046"/>
      <w:bookmarkEnd w:id="1047"/>
      <w:bookmarkEnd w:id="1048"/>
      <w:bookmarkEnd w:id="1049"/>
      <w:bookmarkEnd w:id="1050"/>
      <w:bookmarkEnd w:id="1051"/>
      <w:bookmarkEnd w:id="1052"/>
      <w:bookmarkEnd w:id="1053"/>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54" w:name="_Toc26369282"/>
      <w:bookmarkStart w:id="1055" w:name="_Toc36227164"/>
      <w:bookmarkStart w:id="1056" w:name="_Toc36228179"/>
      <w:bookmarkStart w:id="1057" w:name="_Toc36228806"/>
      <w:bookmarkStart w:id="1058" w:name="_Toc68847125"/>
      <w:bookmarkStart w:id="1059" w:name="_Toc74611060"/>
      <w:bookmarkStart w:id="1060" w:name="_Toc75566339"/>
      <w:bookmarkStart w:id="1061" w:name="_Toc89789890"/>
      <w:bookmarkStart w:id="1062" w:name="_Toc99466527"/>
      <w:bookmarkStart w:id="1063" w:name="_Toc186663714"/>
      <w:r w:rsidRPr="00567618">
        <w:t>7.5.2.1.6</w:t>
      </w:r>
      <w:r w:rsidRPr="00567618">
        <w:tab/>
        <w:t>Initial codec mode for AMR and AMR-WB</w:t>
      </w:r>
      <w:bookmarkEnd w:id="1054"/>
      <w:bookmarkEnd w:id="1055"/>
      <w:bookmarkEnd w:id="1056"/>
      <w:bookmarkEnd w:id="1057"/>
      <w:bookmarkEnd w:id="1058"/>
      <w:bookmarkEnd w:id="1059"/>
      <w:bookmarkEnd w:id="1060"/>
      <w:bookmarkEnd w:id="1061"/>
      <w:bookmarkEnd w:id="1062"/>
      <w:bookmarkEnd w:id="1063"/>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64" w:name="_Toc26369283"/>
      <w:bookmarkStart w:id="1065" w:name="_Toc36227165"/>
      <w:bookmarkStart w:id="1066" w:name="_Toc36228180"/>
      <w:bookmarkStart w:id="1067" w:name="_Toc36228807"/>
      <w:bookmarkStart w:id="1068" w:name="_Toc68847126"/>
      <w:bookmarkStart w:id="1069" w:name="_Toc74611061"/>
      <w:bookmarkStart w:id="1070" w:name="_Toc75566340"/>
      <w:bookmarkStart w:id="1071" w:name="_Toc89789891"/>
      <w:bookmarkStart w:id="1072" w:name="_Toc99466528"/>
      <w:bookmarkStart w:id="1073" w:name="_Toc186663715"/>
      <w:r w:rsidRPr="00567618">
        <w:rPr>
          <w:noProof/>
        </w:rPr>
        <w:t>7.5.2.1.7</w:t>
      </w:r>
      <w:r w:rsidRPr="00567618">
        <w:rPr>
          <w:noProof/>
        </w:rPr>
        <w:tab/>
        <w:t>E-UTRAN and NR</w:t>
      </w:r>
      <w:bookmarkEnd w:id="1064"/>
      <w:bookmarkEnd w:id="1065"/>
      <w:bookmarkEnd w:id="1066"/>
      <w:bookmarkEnd w:id="1067"/>
      <w:bookmarkEnd w:id="1068"/>
      <w:bookmarkEnd w:id="1069"/>
      <w:bookmarkEnd w:id="1070"/>
      <w:bookmarkEnd w:id="1071"/>
      <w:bookmarkEnd w:id="1072"/>
      <w:bookmarkEnd w:id="1073"/>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74" w:name="_Toc26369284"/>
      <w:bookmarkStart w:id="1075" w:name="_Toc36227166"/>
      <w:bookmarkStart w:id="1076" w:name="_Toc36228181"/>
      <w:bookmarkStart w:id="1077" w:name="_Toc36228808"/>
      <w:bookmarkStart w:id="1078" w:name="_Toc68847127"/>
      <w:bookmarkStart w:id="1079" w:name="_Toc74611062"/>
      <w:bookmarkStart w:id="1080" w:name="_Toc75566341"/>
      <w:bookmarkStart w:id="1081" w:name="_Toc89789892"/>
      <w:bookmarkStart w:id="1082" w:name="_Toc99466529"/>
      <w:bookmarkStart w:id="1083" w:name="_Toc186663716"/>
      <w:r w:rsidRPr="00567618">
        <w:rPr>
          <w:lang w:eastAsia="ko-KR"/>
        </w:rPr>
        <w:t>7.5.2.1.8</w:t>
      </w:r>
      <w:r w:rsidRPr="00567618">
        <w:rPr>
          <w:lang w:eastAsia="ko-KR"/>
        </w:rPr>
        <w:tab/>
        <w:t>Initial codec mode for EVS</w:t>
      </w:r>
      <w:bookmarkEnd w:id="1074"/>
      <w:bookmarkEnd w:id="1075"/>
      <w:bookmarkEnd w:id="1076"/>
      <w:bookmarkEnd w:id="1077"/>
      <w:bookmarkEnd w:id="1078"/>
      <w:bookmarkEnd w:id="1079"/>
      <w:bookmarkEnd w:id="1080"/>
      <w:bookmarkEnd w:id="1081"/>
      <w:bookmarkEnd w:id="1082"/>
      <w:bookmarkEnd w:id="1083"/>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84" w:name="_Toc26369285"/>
      <w:bookmarkStart w:id="1085" w:name="_Toc36227167"/>
      <w:bookmarkStart w:id="1086" w:name="_Toc36228182"/>
      <w:bookmarkStart w:id="1087" w:name="_Toc36228809"/>
      <w:bookmarkStart w:id="1088" w:name="_Toc68847128"/>
      <w:bookmarkStart w:id="1089" w:name="_Toc74611063"/>
      <w:bookmarkStart w:id="1090" w:name="_Toc75566342"/>
      <w:bookmarkStart w:id="1091" w:name="_Toc89789893"/>
      <w:bookmarkStart w:id="1092" w:name="_Toc99466530"/>
      <w:bookmarkStart w:id="1093" w:name="_Toc186663717"/>
      <w:r w:rsidRPr="00567618">
        <w:rPr>
          <w:lang w:eastAsia="ko-KR"/>
        </w:rPr>
        <w:t>7.5.2.1.9</w:t>
      </w:r>
      <w:r w:rsidRPr="00567618">
        <w:rPr>
          <w:lang w:eastAsia="ko-KR"/>
        </w:rPr>
        <w:tab/>
        <w:t>Dual-mono</w:t>
      </w:r>
      <w:bookmarkEnd w:id="1084"/>
      <w:bookmarkEnd w:id="1085"/>
      <w:bookmarkEnd w:id="1086"/>
      <w:bookmarkEnd w:id="1087"/>
      <w:bookmarkEnd w:id="1088"/>
      <w:bookmarkEnd w:id="1089"/>
      <w:bookmarkEnd w:id="1090"/>
      <w:bookmarkEnd w:id="1091"/>
      <w:bookmarkEnd w:id="1092"/>
      <w:bookmarkEnd w:id="1093"/>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FA438FF" w14:textId="6E89A64E" w:rsidR="003B0BD9" w:rsidRDefault="003B0BD9" w:rsidP="003B0BD9">
      <w:pPr>
        <w:pStyle w:val="Heading5"/>
        <w:rPr>
          <w:noProof/>
        </w:rPr>
      </w:pPr>
      <w:bookmarkStart w:id="1094" w:name="_Toc26369286"/>
      <w:bookmarkStart w:id="1095" w:name="_Toc36227168"/>
      <w:bookmarkStart w:id="1096" w:name="_Toc36228183"/>
      <w:bookmarkStart w:id="1097" w:name="_Toc36228810"/>
      <w:bookmarkStart w:id="1098" w:name="_Toc68847129"/>
      <w:bookmarkStart w:id="1099" w:name="_Toc74611064"/>
      <w:bookmarkStart w:id="1100" w:name="_Toc75566343"/>
      <w:bookmarkStart w:id="1101" w:name="_Toc89789894"/>
      <w:bookmarkStart w:id="1102" w:name="_Toc99466531"/>
      <w:bookmarkStart w:id="1103" w:name="_Toc186663718"/>
      <w:r>
        <w:rPr>
          <w:noProof/>
        </w:rPr>
        <w:t>7.5.2.1.10</w:t>
      </w:r>
      <w:r>
        <w:rPr>
          <w:noProof/>
        </w:rPr>
        <w:tab/>
        <w:t>Initial codec mode for IVAS</w:t>
      </w:r>
      <w:bookmarkEnd w:id="1103"/>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104" w:name="_Toc186663719"/>
      <w:r w:rsidRPr="00567618">
        <w:t>7.5.2.2</w:t>
      </w:r>
      <w:r w:rsidRPr="00567618">
        <w:tab/>
        <w:t>Video</w:t>
      </w:r>
      <w:bookmarkEnd w:id="1094"/>
      <w:bookmarkEnd w:id="1095"/>
      <w:bookmarkEnd w:id="1096"/>
      <w:bookmarkEnd w:id="1097"/>
      <w:bookmarkEnd w:id="1098"/>
      <w:bookmarkEnd w:id="1099"/>
      <w:bookmarkEnd w:id="1100"/>
      <w:bookmarkEnd w:id="1101"/>
      <w:bookmarkEnd w:id="1102"/>
      <w:bookmarkEnd w:id="1104"/>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105" w:name="_Toc26369287"/>
      <w:bookmarkStart w:id="1106" w:name="_Toc36227169"/>
      <w:bookmarkStart w:id="1107" w:name="_Toc36228184"/>
      <w:bookmarkStart w:id="1108" w:name="_Toc36228811"/>
      <w:bookmarkStart w:id="1109" w:name="_Toc68847130"/>
      <w:bookmarkStart w:id="1110" w:name="_Toc74611065"/>
      <w:bookmarkStart w:id="1111" w:name="_Toc75566344"/>
      <w:bookmarkStart w:id="1112" w:name="_Toc89789895"/>
      <w:bookmarkStart w:id="1113" w:name="_Toc99466532"/>
      <w:bookmarkStart w:id="1114" w:name="_Toc186663720"/>
      <w:r w:rsidRPr="00567618">
        <w:t>7.5.2.3</w:t>
      </w:r>
      <w:r w:rsidRPr="00567618">
        <w:tab/>
        <w:t>Text</w:t>
      </w:r>
      <w:bookmarkEnd w:id="1105"/>
      <w:bookmarkEnd w:id="1106"/>
      <w:bookmarkEnd w:id="1107"/>
      <w:bookmarkEnd w:id="1108"/>
      <w:bookmarkEnd w:id="1109"/>
      <w:bookmarkEnd w:id="1110"/>
      <w:bookmarkEnd w:id="1111"/>
      <w:bookmarkEnd w:id="1112"/>
      <w:bookmarkEnd w:id="1113"/>
      <w:bookmarkEnd w:id="1114"/>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115" w:name="_Toc26369288"/>
      <w:bookmarkStart w:id="1116" w:name="_Toc36227170"/>
      <w:bookmarkStart w:id="1117" w:name="_Toc36228185"/>
      <w:bookmarkStart w:id="1118" w:name="_Toc36228812"/>
      <w:bookmarkStart w:id="1119" w:name="_Toc68847131"/>
      <w:bookmarkStart w:id="1120" w:name="_Toc74611066"/>
      <w:bookmarkStart w:id="1121" w:name="_Toc75566345"/>
      <w:bookmarkStart w:id="1122" w:name="_Toc89789896"/>
      <w:bookmarkStart w:id="1123" w:name="_Toc99466533"/>
      <w:bookmarkStart w:id="1124" w:name="_Toc186663721"/>
      <w:r w:rsidRPr="00567618">
        <w:t>7.5.3</w:t>
      </w:r>
      <w:r w:rsidRPr="00567618">
        <w:tab/>
        <w:t>Media synchronization</w:t>
      </w:r>
      <w:bookmarkEnd w:id="1115"/>
      <w:bookmarkEnd w:id="1116"/>
      <w:bookmarkEnd w:id="1117"/>
      <w:bookmarkEnd w:id="1118"/>
      <w:bookmarkEnd w:id="1119"/>
      <w:bookmarkEnd w:id="1120"/>
      <w:bookmarkEnd w:id="1121"/>
      <w:bookmarkEnd w:id="1122"/>
      <w:bookmarkEnd w:id="1123"/>
      <w:bookmarkEnd w:id="1124"/>
    </w:p>
    <w:p w14:paraId="06A54417" w14:textId="77777777" w:rsidR="00FC7E52" w:rsidRPr="00567618" w:rsidRDefault="00FC7E52" w:rsidP="00FC7E52">
      <w:pPr>
        <w:pStyle w:val="Heading4"/>
      </w:pPr>
      <w:bookmarkStart w:id="1125" w:name="_Toc26369289"/>
      <w:bookmarkStart w:id="1126" w:name="_Toc36227171"/>
      <w:bookmarkStart w:id="1127" w:name="_Toc36228186"/>
      <w:bookmarkStart w:id="1128" w:name="_Toc36228813"/>
      <w:bookmarkStart w:id="1129" w:name="_Toc68847132"/>
      <w:bookmarkStart w:id="1130" w:name="_Toc74611067"/>
      <w:bookmarkStart w:id="1131" w:name="_Toc75566346"/>
      <w:bookmarkStart w:id="1132" w:name="_Toc89789897"/>
      <w:bookmarkStart w:id="1133" w:name="_Toc99466534"/>
      <w:bookmarkStart w:id="1134" w:name="_Toc186663722"/>
      <w:r w:rsidRPr="00567618">
        <w:t>7.5.3.1</w:t>
      </w:r>
      <w:r w:rsidRPr="00567618">
        <w:tab/>
        <w:t>General</w:t>
      </w:r>
      <w:bookmarkEnd w:id="1125"/>
      <w:bookmarkEnd w:id="1126"/>
      <w:bookmarkEnd w:id="1127"/>
      <w:bookmarkEnd w:id="1128"/>
      <w:bookmarkEnd w:id="1129"/>
      <w:bookmarkEnd w:id="1130"/>
      <w:bookmarkEnd w:id="1131"/>
      <w:bookmarkEnd w:id="1132"/>
      <w:bookmarkEnd w:id="1133"/>
      <w:bookmarkEnd w:id="1134"/>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35" w:name="_Toc26369290"/>
      <w:bookmarkStart w:id="1136" w:name="_Toc36227172"/>
      <w:bookmarkStart w:id="1137" w:name="_Toc36228187"/>
      <w:bookmarkStart w:id="1138" w:name="_Toc36228814"/>
      <w:bookmarkStart w:id="1139" w:name="_Toc68847133"/>
      <w:bookmarkStart w:id="1140" w:name="_Toc74611068"/>
      <w:bookmarkStart w:id="1141" w:name="_Toc75566347"/>
      <w:bookmarkStart w:id="1142" w:name="_Toc89789898"/>
      <w:bookmarkStart w:id="1143" w:name="_Toc99466535"/>
      <w:bookmarkStart w:id="1144" w:name="_Toc186663723"/>
      <w:r w:rsidRPr="00567618">
        <w:t>7.5.3.2</w:t>
      </w:r>
      <w:r w:rsidRPr="00567618">
        <w:tab/>
        <w:t>Text</w:t>
      </w:r>
      <w:bookmarkEnd w:id="1135"/>
      <w:bookmarkEnd w:id="1136"/>
      <w:bookmarkEnd w:id="1137"/>
      <w:bookmarkEnd w:id="1138"/>
      <w:bookmarkEnd w:id="1139"/>
      <w:bookmarkEnd w:id="1140"/>
      <w:bookmarkEnd w:id="1141"/>
      <w:bookmarkEnd w:id="1142"/>
      <w:bookmarkEnd w:id="1143"/>
      <w:bookmarkEnd w:id="1144"/>
    </w:p>
    <w:p w14:paraId="541A98A1" w14:textId="77777777" w:rsidR="00FC7E52" w:rsidRPr="00567618" w:rsidRDefault="00FC7E52" w:rsidP="00FC7E52">
      <w:pPr>
        <w:rPr>
          <w:color w:val="000000"/>
        </w:rPr>
      </w:pPr>
      <w:bookmarkStart w:id="1145"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46" w:name="_Toc26369291"/>
      <w:bookmarkStart w:id="1147" w:name="_Toc36227173"/>
      <w:bookmarkStart w:id="1148" w:name="_Toc36228188"/>
      <w:bookmarkStart w:id="1149" w:name="_Toc36228815"/>
      <w:bookmarkStart w:id="1150" w:name="_Toc68847134"/>
      <w:bookmarkStart w:id="1151" w:name="_Toc74611069"/>
      <w:bookmarkStart w:id="1152" w:name="_Toc75566348"/>
      <w:bookmarkStart w:id="1153" w:name="_Toc89789899"/>
      <w:bookmarkStart w:id="1154" w:name="_Toc99466536"/>
      <w:bookmarkStart w:id="1155" w:name="_Toc186663724"/>
      <w:bookmarkEnd w:id="1145"/>
      <w:r w:rsidRPr="00567618">
        <w:rPr>
          <w:noProof/>
        </w:rPr>
        <w:t>7.5.4</w:t>
      </w:r>
      <w:r w:rsidRPr="00567618">
        <w:rPr>
          <w:noProof/>
        </w:rPr>
        <w:tab/>
        <w:t>ECN usage in RTP sessions</w:t>
      </w:r>
      <w:bookmarkEnd w:id="1146"/>
      <w:bookmarkEnd w:id="1147"/>
      <w:bookmarkEnd w:id="1148"/>
      <w:bookmarkEnd w:id="1149"/>
      <w:bookmarkEnd w:id="1150"/>
      <w:bookmarkEnd w:id="1151"/>
      <w:bookmarkEnd w:id="1152"/>
      <w:bookmarkEnd w:id="1153"/>
      <w:bookmarkEnd w:id="1154"/>
      <w:bookmarkEnd w:id="1155"/>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56" w:name="_Toc26369292"/>
      <w:bookmarkStart w:id="1157" w:name="_Toc36227174"/>
      <w:bookmarkStart w:id="1158" w:name="_Toc36228189"/>
      <w:bookmarkStart w:id="1159" w:name="_Toc36228816"/>
      <w:bookmarkStart w:id="1160" w:name="_Toc68847135"/>
      <w:bookmarkStart w:id="1161" w:name="_Toc74611070"/>
      <w:bookmarkStart w:id="1162" w:name="_Toc75566349"/>
      <w:bookmarkStart w:id="1163" w:name="_Toc89789900"/>
      <w:bookmarkStart w:id="1164" w:name="_Toc99466537"/>
      <w:bookmarkStart w:id="1165" w:name="_Toc186663725"/>
      <w:r w:rsidRPr="00567618">
        <w:rPr>
          <w:noProof/>
        </w:rPr>
        <w:t>7.5.5</w:t>
      </w:r>
      <w:r w:rsidRPr="00567618">
        <w:rPr>
          <w:noProof/>
        </w:rPr>
        <w:tab/>
        <w:t>Handling of bit-rate variations</w:t>
      </w:r>
      <w:bookmarkEnd w:id="1156"/>
      <w:bookmarkEnd w:id="1157"/>
      <w:bookmarkEnd w:id="1158"/>
      <w:bookmarkEnd w:id="1159"/>
      <w:bookmarkEnd w:id="1160"/>
      <w:bookmarkEnd w:id="1161"/>
      <w:bookmarkEnd w:id="1162"/>
      <w:bookmarkEnd w:id="1163"/>
      <w:bookmarkEnd w:id="1164"/>
      <w:bookmarkEnd w:id="1165"/>
    </w:p>
    <w:p w14:paraId="23CD73B8" w14:textId="77777777" w:rsidR="00FC7E52" w:rsidRPr="00567618" w:rsidRDefault="00FC7E52" w:rsidP="00FC7E52">
      <w:pPr>
        <w:pStyle w:val="Heading4"/>
        <w:rPr>
          <w:noProof/>
        </w:rPr>
      </w:pPr>
      <w:bookmarkStart w:id="1166" w:name="_Toc26369293"/>
      <w:bookmarkStart w:id="1167" w:name="_Toc36227175"/>
      <w:bookmarkStart w:id="1168" w:name="_Toc36228190"/>
      <w:bookmarkStart w:id="1169" w:name="_Toc36228817"/>
      <w:bookmarkStart w:id="1170" w:name="_Toc68847136"/>
      <w:bookmarkStart w:id="1171" w:name="_Toc74611071"/>
      <w:bookmarkStart w:id="1172" w:name="_Toc75566350"/>
      <w:bookmarkStart w:id="1173" w:name="_Toc89789901"/>
      <w:bookmarkStart w:id="1174" w:name="_Toc99466538"/>
      <w:bookmarkStart w:id="1175" w:name="_Toc186663726"/>
      <w:r w:rsidRPr="00567618">
        <w:rPr>
          <w:noProof/>
        </w:rPr>
        <w:t>7.5.5.1</w:t>
      </w:r>
      <w:r w:rsidRPr="00567618">
        <w:rPr>
          <w:noProof/>
        </w:rPr>
        <w:tab/>
        <w:t>General</w:t>
      </w:r>
      <w:bookmarkEnd w:id="1166"/>
      <w:bookmarkEnd w:id="1167"/>
      <w:bookmarkEnd w:id="1168"/>
      <w:bookmarkEnd w:id="1169"/>
      <w:bookmarkEnd w:id="1170"/>
      <w:bookmarkEnd w:id="1171"/>
      <w:bookmarkEnd w:id="1172"/>
      <w:bookmarkEnd w:id="1173"/>
      <w:bookmarkEnd w:id="1174"/>
      <w:bookmarkEnd w:id="1175"/>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76" w:name="_Toc26369294"/>
      <w:bookmarkStart w:id="1177" w:name="_Toc36227176"/>
      <w:bookmarkStart w:id="1178" w:name="_Toc36228191"/>
      <w:bookmarkStart w:id="1179" w:name="_Toc36228818"/>
      <w:bookmarkStart w:id="1180" w:name="_Toc68847137"/>
      <w:bookmarkStart w:id="1181" w:name="_Toc74611072"/>
      <w:bookmarkStart w:id="1182" w:name="_Toc75566351"/>
      <w:bookmarkStart w:id="1183" w:name="_Toc89789902"/>
      <w:bookmarkStart w:id="1184" w:name="_Toc99466539"/>
      <w:bookmarkStart w:id="1185" w:name="_Toc186663727"/>
      <w:r w:rsidRPr="00567618">
        <w:rPr>
          <w:noProof/>
        </w:rPr>
        <w:t>7.5.5.2</w:t>
      </w:r>
      <w:r w:rsidRPr="00567618">
        <w:rPr>
          <w:noProof/>
        </w:rPr>
        <w:tab/>
        <w:t>Video</w:t>
      </w:r>
      <w:bookmarkEnd w:id="1176"/>
      <w:bookmarkEnd w:id="1177"/>
      <w:bookmarkEnd w:id="1178"/>
      <w:bookmarkEnd w:id="1179"/>
      <w:bookmarkEnd w:id="1180"/>
      <w:bookmarkEnd w:id="1181"/>
      <w:bookmarkEnd w:id="1182"/>
      <w:bookmarkEnd w:id="1183"/>
      <w:bookmarkEnd w:id="1184"/>
      <w:bookmarkEnd w:id="1185"/>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86" w:name="_Toc26369295"/>
      <w:bookmarkStart w:id="1187" w:name="_Toc36227177"/>
      <w:bookmarkStart w:id="1188" w:name="_Toc36228192"/>
      <w:bookmarkStart w:id="1189" w:name="_Toc36228819"/>
      <w:bookmarkStart w:id="1190" w:name="_Toc68847138"/>
      <w:bookmarkStart w:id="1191" w:name="_Toc74611073"/>
      <w:bookmarkStart w:id="1192" w:name="_Toc75566352"/>
      <w:bookmarkStart w:id="1193" w:name="_Toc89789903"/>
      <w:bookmarkStart w:id="1194" w:name="_Toc99466540"/>
      <w:bookmarkStart w:id="1195" w:name="_Toc186663728"/>
      <w:r w:rsidRPr="00567618">
        <w:rPr>
          <w:noProof/>
        </w:rPr>
        <w:t>7.5.5.3</w:t>
      </w:r>
      <w:r w:rsidRPr="00567618">
        <w:rPr>
          <w:noProof/>
        </w:rPr>
        <w:tab/>
        <w:t>Speech</w:t>
      </w:r>
      <w:bookmarkEnd w:id="1186"/>
      <w:bookmarkEnd w:id="1187"/>
      <w:bookmarkEnd w:id="1188"/>
      <w:bookmarkEnd w:id="1189"/>
      <w:bookmarkEnd w:id="1190"/>
      <w:bookmarkEnd w:id="1191"/>
      <w:bookmarkEnd w:id="1192"/>
      <w:bookmarkEnd w:id="1193"/>
      <w:bookmarkEnd w:id="1194"/>
      <w:bookmarkEnd w:id="1195"/>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96" w:name="_Toc26369296"/>
      <w:bookmarkStart w:id="1197" w:name="_Toc36227178"/>
      <w:bookmarkStart w:id="1198" w:name="_Toc36228193"/>
      <w:bookmarkStart w:id="1199" w:name="_Toc36228820"/>
      <w:bookmarkStart w:id="1200" w:name="_Toc68847139"/>
      <w:bookmarkStart w:id="1201" w:name="_Toc74611074"/>
      <w:bookmarkStart w:id="1202" w:name="_Toc75566353"/>
      <w:bookmarkStart w:id="1203" w:name="_Toc89789904"/>
      <w:bookmarkStart w:id="1204" w:name="_Toc99466541"/>
      <w:bookmarkStart w:id="1205" w:name="_Toc186663729"/>
      <w:r w:rsidRPr="00567618">
        <w:t>8</w:t>
      </w:r>
      <w:r w:rsidRPr="00567618">
        <w:tab/>
        <w:t>Jitter buffer management in MTSI clients in terminals</w:t>
      </w:r>
      <w:bookmarkEnd w:id="1196"/>
      <w:bookmarkEnd w:id="1197"/>
      <w:bookmarkEnd w:id="1198"/>
      <w:bookmarkEnd w:id="1199"/>
      <w:bookmarkEnd w:id="1200"/>
      <w:bookmarkEnd w:id="1201"/>
      <w:bookmarkEnd w:id="1202"/>
      <w:bookmarkEnd w:id="1203"/>
      <w:bookmarkEnd w:id="1204"/>
      <w:bookmarkEnd w:id="1205"/>
    </w:p>
    <w:p w14:paraId="25F9D502" w14:textId="77777777" w:rsidR="00FC7E52" w:rsidRPr="00567618" w:rsidRDefault="00FC7E52" w:rsidP="00FC7E52">
      <w:pPr>
        <w:pStyle w:val="Heading2"/>
      </w:pPr>
      <w:bookmarkStart w:id="1206" w:name="_Toc26369297"/>
      <w:bookmarkStart w:id="1207" w:name="_Toc36227179"/>
      <w:bookmarkStart w:id="1208" w:name="_Toc36228194"/>
      <w:bookmarkStart w:id="1209" w:name="_Toc36228821"/>
      <w:bookmarkStart w:id="1210" w:name="_Toc68847140"/>
      <w:bookmarkStart w:id="1211" w:name="_Toc74611075"/>
      <w:bookmarkStart w:id="1212" w:name="_Toc75566354"/>
      <w:bookmarkStart w:id="1213" w:name="_Toc89789905"/>
      <w:bookmarkStart w:id="1214" w:name="_Toc99466542"/>
      <w:bookmarkStart w:id="1215" w:name="_Toc186663730"/>
      <w:r w:rsidRPr="00567618">
        <w:t>8.1</w:t>
      </w:r>
      <w:r w:rsidRPr="00567618">
        <w:tab/>
        <w:t>General</w:t>
      </w:r>
      <w:bookmarkEnd w:id="1206"/>
      <w:bookmarkEnd w:id="1207"/>
      <w:bookmarkEnd w:id="1208"/>
      <w:bookmarkEnd w:id="1209"/>
      <w:bookmarkEnd w:id="1210"/>
      <w:bookmarkEnd w:id="1211"/>
      <w:bookmarkEnd w:id="1212"/>
      <w:bookmarkEnd w:id="1213"/>
      <w:bookmarkEnd w:id="1214"/>
      <w:bookmarkEnd w:id="1215"/>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16" w:name="_Toc26369298"/>
      <w:bookmarkStart w:id="1217" w:name="_Toc36227180"/>
      <w:bookmarkStart w:id="1218" w:name="_Toc36228195"/>
      <w:bookmarkStart w:id="1219" w:name="_Toc36228822"/>
      <w:bookmarkStart w:id="1220" w:name="_Toc68847141"/>
      <w:bookmarkStart w:id="1221" w:name="_Toc74611076"/>
      <w:bookmarkStart w:id="1222" w:name="_Toc75566355"/>
      <w:bookmarkStart w:id="1223" w:name="_Toc89789906"/>
      <w:bookmarkStart w:id="1224" w:name="_Toc99466543"/>
      <w:bookmarkStart w:id="1225" w:name="_Toc186663731"/>
      <w:r w:rsidRPr="00567618">
        <w:t>8.2</w:t>
      </w:r>
      <w:r w:rsidRPr="00567618">
        <w:tab/>
        <w:t>Speech</w:t>
      </w:r>
      <w:bookmarkEnd w:id="1216"/>
      <w:bookmarkEnd w:id="1217"/>
      <w:bookmarkEnd w:id="1218"/>
      <w:bookmarkEnd w:id="1219"/>
      <w:bookmarkEnd w:id="1220"/>
      <w:bookmarkEnd w:id="1221"/>
      <w:bookmarkEnd w:id="1222"/>
      <w:bookmarkEnd w:id="1223"/>
      <w:bookmarkEnd w:id="1224"/>
      <w:bookmarkEnd w:id="1225"/>
    </w:p>
    <w:p w14:paraId="164BCE5F" w14:textId="77777777" w:rsidR="00FC7E52" w:rsidRPr="00567618" w:rsidRDefault="00FC7E52" w:rsidP="00FC7E52">
      <w:pPr>
        <w:pStyle w:val="Heading3"/>
      </w:pPr>
      <w:bookmarkStart w:id="1226" w:name="_Toc26369299"/>
      <w:bookmarkStart w:id="1227" w:name="_Toc36227181"/>
      <w:bookmarkStart w:id="1228" w:name="_Toc36228196"/>
      <w:bookmarkStart w:id="1229" w:name="_Toc36228823"/>
      <w:bookmarkStart w:id="1230" w:name="_Toc68847142"/>
      <w:bookmarkStart w:id="1231" w:name="_Toc74611077"/>
      <w:bookmarkStart w:id="1232" w:name="_Toc75566356"/>
      <w:bookmarkStart w:id="1233" w:name="_Toc89789907"/>
      <w:bookmarkStart w:id="1234" w:name="_Toc99466544"/>
      <w:bookmarkStart w:id="1235" w:name="_Toc186663732"/>
      <w:r w:rsidRPr="00567618">
        <w:t>8.2.1</w:t>
      </w:r>
      <w:r w:rsidRPr="00567618">
        <w:tab/>
        <w:t>Terminology</w:t>
      </w:r>
      <w:bookmarkEnd w:id="1226"/>
      <w:bookmarkEnd w:id="1227"/>
      <w:bookmarkEnd w:id="1228"/>
      <w:bookmarkEnd w:id="1229"/>
      <w:bookmarkEnd w:id="1230"/>
      <w:bookmarkEnd w:id="1231"/>
      <w:bookmarkEnd w:id="1232"/>
      <w:bookmarkEnd w:id="1233"/>
      <w:bookmarkEnd w:id="1234"/>
      <w:bookmarkEnd w:id="1235"/>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36" w:name="_MON_1232870314"/>
    <w:bookmarkEnd w:id="1236"/>
    <w:p w14:paraId="225D3B0D" w14:textId="77777777" w:rsidR="00FC7E52" w:rsidRPr="00567618" w:rsidRDefault="00FC7E52" w:rsidP="00FC7E52">
      <w:pPr>
        <w:pStyle w:val="TH"/>
      </w:pPr>
      <w:r w:rsidRPr="00567618">
        <w:object w:dxaOrig="9797" w:dyaOrig="4999" w14:anchorId="6DF017CF">
          <v:shape id="_x0000_i1033" type="#_x0000_t75" style="width:482pt;height:245.95pt" o:ole="">
            <v:imagedata r:id="rId27" o:title=""/>
          </v:shape>
          <o:OLEObject Type="Embed" ProgID="Word.Picture.8" ShapeID="_x0000_i1033" DrawAspect="Content" ObjectID="_1797276826"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37" w:name="_Toc26369300"/>
      <w:bookmarkStart w:id="1238" w:name="_Toc36227182"/>
      <w:bookmarkStart w:id="1239" w:name="_Toc36228197"/>
      <w:bookmarkStart w:id="1240" w:name="_Toc36228824"/>
      <w:bookmarkStart w:id="1241" w:name="_Toc68847143"/>
      <w:bookmarkStart w:id="1242" w:name="_Toc74611078"/>
      <w:bookmarkStart w:id="1243" w:name="_Toc75566357"/>
      <w:bookmarkStart w:id="1244" w:name="_Toc89789908"/>
      <w:bookmarkStart w:id="1245" w:name="_Toc99466545"/>
      <w:bookmarkStart w:id="1246" w:name="_Toc186663733"/>
      <w:r w:rsidRPr="00567618">
        <w:t>8.2.2</w:t>
      </w:r>
      <w:r w:rsidRPr="00567618">
        <w:tab/>
        <w:t>Functional requirements for jitter-buffer management</w:t>
      </w:r>
      <w:bookmarkEnd w:id="1237"/>
      <w:bookmarkEnd w:id="1238"/>
      <w:bookmarkEnd w:id="1239"/>
      <w:bookmarkEnd w:id="1240"/>
      <w:bookmarkEnd w:id="1241"/>
      <w:bookmarkEnd w:id="1242"/>
      <w:bookmarkEnd w:id="1243"/>
      <w:bookmarkEnd w:id="1244"/>
      <w:bookmarkEnd w:id="1245"/>
      <w:bookmarkEnd w:id="1246"/>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47" w:name="_Toc26369301"/>
      <w:bookmarkStart w:id="1248" w:name="_Toc36227183"/>
      <w:bookmarkStart w:id="1249" w:name="_Toc36228198"/>
      <w:bookmarkStart w:id="1250" w:name="_Toc36228825"/>
      <w:bookmarkStart w:id="1251" w:name="_Toc68847144"/>
      <w:bookmarkStart w:id="1252" w:name="_Toc74611079"/>
      <w:bookmarkStart w:id="1253" w:name="_Toc75566358"/>
      <w:bookmarkStart w:id="1254" w:name="_Toc89789909"/>
      <w:bookmarkStart w:id="1255" w:name="_Toc99466546"/>
      <w:bookmarkStart w:id="1256" w:name="_Toc186663734"/>
      <w:r w:rsidRPr="00567618">
        <w:t>8.2.3</w:t>
      </w:r>
      <w:r w:rsidRPr="00567618">
        <w:tab/>
        <w:t>Minimum performance requirements for jitter-buffer management</w:t>
      </w:r>
      <w:bookmarkEnd w:id="1247"/>
      <w:bookmarkEnd w:id="1248"/>
      <w:bookmarkEnd w:id="1249"/>
      <w:bookmarkEnd w:id="1250"/>
      <w:bookmarkEnd w:id="1251"/>
      <w:bookmarkEnd w:id="1252"/>
      <w:bookmarkEnd w:id="1253"/>
      <w:bookmarkEnd w:id="1254"/>
      <w:bookmarkEnd w:id="1255"/>
      <w:bookmarkEnd w:id="1256"/>
      <w:r w:rsidRPr="00567618">
        <w:t xml:space="preserve"> </w:t>
      </w:r>
    </w:p>
    <w:p w14:paraId="24F3EBEA" w14:textId="77777777" w:rsidR="00FC7E52" w:rsidRPr="00567618" w:rsidRDefault="00FC7E52" w:rsidP="00FC7E52">
      <w:pPr>
        <w:pStyle w:val="Heading4"/>
      </w:pPr>
      <w:bookmarkStart w:id="1257" w:name="_Toc26369302"/>
      <w:bookmarkStart w:id="1258" w:name="_Toc36227184"/>
      <w:bookmarkStart w:id="1259" w:name="_Toc36228199"/>
      <w:bookmarkStart w:id="1260" w:name="_Toc36228826"/>
      <w:bookmarkStart w:id="1261" w:name="_Toc68847145"/>
      <w:bookmarkStart w:id="1262" w:name="_Toc74611080"/>
      <w:bookmarkStart w:id="1263" w:name="_Toc75566359"/>
      <w:bookmarkStart w:id="1264" w:name="_Toc89789910"/>
      <w:bookmarkStart w:id="1265" w:name="_Toc99466547"/>
      <w:bookmarkStart w:id="1266" w:name="_Toc186663735"/>
      <w:r w:rsidRPr="00567618">
        <w:t>8.2.3.1</w:t>
      </w:r>
      <w:r w:rsidRPr="00567618">
        <w:tab/>
        <w:t>General</w:t>
      </w:r>
      <w:bookmarkEnd w:id="1257"/>
      <w:bookmarkEnd w:id="1258"/>
      <w:bookmarkEnd w:id="1259"/>
      <w:bookmarkEnd w:id="1260"/>
      <w:bookmarkEnd w:id="1261"/>
      <w:bookmarkEnd w:id="1262"/>
      <w:bookmarkEnd w:id="1263"/>
      <w:bookmarkEnd w:id="1264"/>
      <w:bookmarkEnd w:id="1265"/>
      <w:bookmarkEnd w:id="1266"/>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67" w:name="_Toc26369303"/>
      <w:bookmarkStart w:id="1268" w:name="_Toc36227185"/>
      <w:bookmarkStart w:id="1269" w:name="_Toc36228200"/>
      <w:bookmarkStart w:id="1270" w:name="_Toc36228827"/>
      <w:bookmarkStart w:id="1271" w:name="_Toc68847146"/>
      <w:bookmarkStart w:id="1272" w:name="_Toc74611081"/>
      <w:bookmarkStart w:id="1273" w:name="_Toc75566360"/>
      <w:bookmarkStart w:id="1274" w:name="_Toc89789911"/>
      <w:bookmarkStart w:id="1275" w:name="_Toc99466548"/>
      <w:bookmarkStart w:id="1276" w:name="_Toc186663736"/>
      <w:r w:rsidRPr="00567618">
        <w:t>8.2.3.2</w:t>
      </w:r>
      <w:r w:rsidRPr="00567618">
        <w:tab/>
        <w:t>Objective performance requirements</w:t>
      </w:r>
      <w:bookmarkEnd w:id="1267"/>
      <w:bookmarkEnd w:id="1268"/>
      <w:bookmarkEnd w:id="1269"/>
      <w:bookmarkEnd w:id="1270"/>
      <w:bookmarkEnd w:id="1271"/>
      <w:bookmarkEnd w:id="1272"/>
      <w:bookmarkEnd w:id="1273"/>
      <w:bookmarkEnd w:id="1274"/>
      <w:bookmarkEnd w:id="1275"/>
      <w:bookmarkEnd w:id="1276"/>
    </w:p>
    <w:p w14:paraId="3F7DB4EC" w14:textId="77777777" w:rsidR="00FC7E52" w:rsidRPr="00567618" w:rsidRDefault="00FC7E52" w:rsidP="00FC7E52">
      <w:pPr>
        <w:pStyle w:val="Heading5"/>
      </w:pPr>
      <w:bookmarkStart w:id="1277" w:name="_Toc26369304"/>
      <w:bookmarkStart w:id="1278" w:name="_Toc36227186"/>
      <w:bookmarkStart w:id="1279" w:name="_Toc36228201"/>
      <w:bookmarkStart w:id="1280" w:name="_Toc36228828"/>
      <w:bookmarkStart w:id="1281" w:name="_Toc68847147"/>
      <w:bookmarkStart w:id="1282" w:name="_Toc74611082"/>
      <w:bookmarkStart w:id="1283" w:name="_Toc75566361"/>
      <w:bookmarkStart w:id="1284" w:name="_Toc89789912"/>
      <w:bookmarkStart w:id="1285" w:name="_Toc99466549"/>
      <w:bookmarkStart w:id="1286" w:name="_Toc186663737"/>
      <w:r w:rsidRPr="00567618">
        <w:t>8.2.3.2.1</w:t>
      </w:r>
      <w:r w:rsidRPr="00567618">
        <w:tab/>
        <w:t>General</w:t>
      </w:r>
      <w:bookmarkEnd w:id="1277"/>
      <w:bookmarkEnd w:id="1278"/>
      <w:bookmarkEnd w:id="1279"/>
      <w:bookmarkEnd w:id="1280"/>
      <w:bookmarkEnd w:id="1281"/>
      <w:bookmarkEnd w:id="1282"/>
      <w:bookmarkEnd w:id="1283"/>
      <w:bookmarkEnd w:id="1284"/>
      <w:bookmarkEnd w:id="1285"/>
      <w:bookmarkEnd w:id="1286"/>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87" w:name="_Toc26369305"/>
      <w:bookmarkStart w:id="1288" w:name="_Toc36227187"/>
      <w:bookmarkStart w:id="1289" w:name="_Toc36228202"/>
      <w:bookmarkStart w:id="1290" w:name="_Toc36228829"/>
      <w:bookmarkStart w:id="1291" w:name="_Toc68847148"/>
      <w:bookmarkStart w:id="1292" w:name="_Toc74611083"/>
      <w:bookmarkStart w:id="1293" w:name="_Toc75566362"/>
      <w:bookmarkStart w:id="1294" w:name="_Toc89789913"/>
      <w:bookmarkStart w:id="1295" w:name="_Toc99466550"/>
      <w:bookmarkStart w:id="1296" w:name="_Toc186663738"/>
      <w:r w:rsidRPr="00567618">
        <w:t>8.2.3.2.2</w:t>
      </w:r>
      <w:r w:rsidRPr="00567618">
        <w:tab/>
        <w:t>Jitter buffer delay criteria</w:t>
      </w:r>
      <w:bookmarkEnd w:id="1287"/>
      <w:bookmarkEnd w:id="1288"/>
      <w:bookmarkEnd w:id="1289"/>
      <w:bookmarkEnd w:id="1290"/>
      <w:bookmarkEnd w:id="1291"/>
      <w:bookmarkEnd w:id="1292"/>
      <w:bookmarkEnd w:id="1293"/>
      <w:bookmarkEnd w:id="1294"/>
      <w:bookmarkEnd w:id="1295"/>
      <w:bookmarkEnd w:id="1296"/>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45pt;height:281.45pt" o:ole="">
            <v:imagedata r:id="rId29" o:title=""/>
          </v:shape>
          <o:OLEObject Type="Embed" ProgID="Word.Picture.8" ShapeID="_x0000_i1034" DrawAspect="Content" ObjectID="_1797276827"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97" w:name="_Toc26369306"/>
      <w:bookmarkStart w:id="1298" w:name="_Toc36227188"/>
      <w:bookmarkStart w:id="1299" w:name="_Toc36228203"/>
      <w:bookmarkStart w:id="1300" w:name="_Toc36228830"/>
      <w:bookmarkStart w:id="1301" w:name="_Toc68847149"/>
      <w:bookmarkStart w:id="1302" w:name="_Toc74611084"/>
      <w:bookmarkStart w:id="1303" w:name="_Toc75566363"/>
      <w:bookmarkStart w:id="1304" w:name="_Toc89789914"/>
      <w:bookmarkStart w:id="1305" w:name="_Toc99466551"/>
      <w:bookmarkStart w:id="1306" w:name="_Toc186663739"/>
      <w:r w:rsidRPr="00567618">
        <w:t>8.2.3.2.3</w:t>
      </w:r>
      <w:r w:rsidRPr="00567618">
        <w:tab/>
        <w:t>Jitter induced concealment operations</w:t>
      </w:r>
      <w:bookmarkEnd w:id="1297"/>
      <w:bookmarkEnd w:id="1298"/>
      <w:bookmarkEnd w:id="1299"/>
      <w:bookmarkEnd w:id="1300"/>
      <w:bookmarkEnd w:id="1301"/>
      <w:bookmarkEnd w:id="1302"/>
      <w:bookmarkEnd w:id="1303"/>
      <w:bookmarkEnd w:id="1304"/>
      <w:bookmarkEnd w:id="1305"/>
      <w:bookmarkEnd w:id="1306"/>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307" w:name="_Toc26369307"/>
      <w:bookmarkStart w:id="1308" w:name="_Toc36227189"/>
      <w:bookmarkStart w:id="1309" w:name="_Toc36228204"/>
      <w:bookmarkStart w:id="1310" w:name="_Toc36228831"/>
      <w:bookmarkStart w:id="1311" w:name="_Toc68847150"/>
      <w:bookmarkStart w:id="1312" w:name="_Toc74611085"/>
      <w:bookmarkStart w:id="1313" w:name="_Toc75566364"/>
      <w:bookmarkStart w:id="1314" w:name="_Toc89789915"/>
      <w:bookmarkStart w:id="1315" w:name="_Toc99466552"/>
      <w:bookmarkStart w:id="1316" w:name="_Toc186663740"/>
      <w:r w:rsidRPr="00567618">
        <w:t>8.2.3.3</w:t>
      </w:r>
      <w:r w:rsidRPr="00567618">
        <w:tab/>
        <w:t>Delay and error profiles</w:t>
      </w:r>
      <w:bookmarkEnd w:id="1307"/>
      <w:bookmarkEnd w:id="1308"/>
      <w:bookmarkEnd w:id="1309"/>
      <w:bookmarkEnd w:id="1310"/>
      <w:bookmarkEnd w:id="1311"/>
      <w:bookmarkEnd w:id="1312"/>
      <w:bookmarkEnd w:id="1313"/>
      <w:bookmarkEnd w:id="1314"/>
      <w:bookmarkEnd w:id="1315"/>
      <w:bookmarkEnd w:id="1316"/>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17" w:name="_Toc26369308"/>
      <w:bookmarkStart w:id="1318" w:name="_Toc36227190"/>
      <w:bookmarkStart w:id="1319" w:name="_Toc36228205"/>
      <w:bookmarkStart w:id="1320" w:name="_Toc36228832"/>
      <w:bookmarkStart w:id="1321" w:name="_Toc68847151"/>
      <w:bookmarkStart w:id="1322" w:name="_Toc74611086"/>
      <w:bookmarkStart w:id="1323" w:name="_Toc75566365"/>
      <w:bookmarkStart w:id="1324" w:name="_Toc89789916"/>
      <w:bookmarkStart w:id="1325" w:name="_Toc99466553"/>
      <w:bookmarkStart w:id="1326" w:name="_Toc186663741"/>
      <w:r w:rsidRPr="00567618">
        <w:t>8.2.3.4</w:t>
      </w:r>
      <w:r w:rsidRPr="00567618">
        <w:tab/>
        <w:t>Speech material for JBM minimum performance evaluation</w:t>
      </w:r>
      <w:bookmarkEnd w:id="1317"/>
      <w:bookmarkEnd w:id="1318"/>
      <w:bookmarkEnd w:id="1319"/>
      <w:bookmarkEnd w:id="1320"/>
      <w:bookmarkEnd w:id="1321"/>
      <w:bookmarkEnd w:id="1322"/>
      <w:bookmarkEnd w:id="1323"/>
      <w:bookmarkEnd w:id="1324"/>
      <w:bookmarkEnd w:id="1325"/>
      <w:bookmarkEnd w:id="1326"/>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27" w:name="_Toc26369309"/>
      <w:bookmarkStart w:id="1328" w:name="_Toc36227191"/>
      <w:bookmarkStart w:id="1329" w:name="_Toc36228206"/>
      <w:bookmarkStart w:id="1330" w:name="_Toc36228833"/>
      <w:bookmarkStart w:id="1331" w:name="_Toc68847152"/>
      <w:bookmarkStart w:id="1332" w:name="_Toc74611087"/>
      <w:bookmarkStart w:id="1333" w:name="_Toc75566366"/>
      <w:bookmarkStart w:id="1334" w:name="_Toc89789917"/>
      <w:bookmarkStart w:id="1335" w:name="_Toc99466554"/>
      <w:bookmarkStart w:id="1336" w:name="_Toc186663742"/>
      <w:r w:rsidRPr="00567618">
        <w:t>8.3</w:t>
      </w:r>
      <w:r w:rsidRPr="00567618">
        <w:tab/>
        <w:t>Video</w:t>
      </w:r>
      <w:bookmarkEnd w:id="1327"/>
      <w:bookmarkEnd w:id="1328"/>
      <w:bookmarkEnd w:id="1329"/>
      <w:bookmarkEnd w:id="1330"/>
      <w:bookmarkEnd w:id="1331"/>
      <w:bookmarkEnd w:id="1332"/>
      <w:bookmarkEnd w:id="1333"/>
      <w:bookmarkEnd w:id="1334"/>
      <w:bookmarkEnd w:id="1335"/>
      <w:bookmarkEnd w:id="1336"/>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37" w:name="_Toc26369310"/>
      <w:bookmarkStart w:id="1338" w:name="_Toc36227192"/>
      <w:bookmarkStart w:id="1339" w:name="_Toc36228207"/>
      <w:bookmarkStart w:id="1340" w:name="_Toc36228834"/>
      <w:bookmarkStart w:id="1341" w:name="_Toc68847153"/>
      <w:bookmarkStart w:id="1342" w:name="_Toc74611088"/>
      <w:bookmarkStart w:id="1343" w:name="_Toc75566367"/>
      <w:bookmarkStart w:id="1344" w:name="_Toc89789918"/>
      <w:bookmarkStart w:id="1345" w:name="_Toc99466555"/>
      <w:bookmarkStart w:id="1346" w:name="_Toc186663743"/>
      <w:r w:rsidRPr="00567618">
        <w:t>8.4</w:t>
      </w:r>
      <w:r w:rsidRPr="00567618">
        <w:tab/>
        <w:t>Text</w:t>
      </w:r>
      <w:bookmarkEnd w:id="1337"/>
      <w:bookmarkEnd w:id="1338"/>
      <w:bookmarkEnd w:id="1339"/>
      <w:bookmarkEnd w:id="1340"/>
      <w:bookmarkEnd w:id="1341"/>
      <w:bookmarkEnd w:id="1342"/>
      <w:bookmarkEnd w:id="1343"/>
      <w:bookmarkEnd w:id="1344"/>
      <w:bookmarkEnd w:id="1345"/>
      <w:bookmarkEnd w:id="1346"/>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47" w:name="_Toc26369311"/>
      <w:bookmarkStart w:id="1348" w:name="_Toc36227193"/>
      <w:bookmarkStart w:id="1349" w:name="_Toc36228208"/>
      <w:bookmarkStart w:id="1350" w:name="_Toc36228835"/>
      <w:bookmarkStart w:id="1351" w:name="_Toc68847154"/>
      <w:bookmarkStart w:id="1352" w:name="_Toc74611089"/>
      <w:bookmarkStart w:id="1353" w:name="_Toc75566368"/>
      <w:bookmarkStart w:id="1354" w:name="_Toc89789919"/>
      <w:bookmarkStart w:id="1355" w:name="_Toc99466556"/>
      <w:bookmarkStart w:id="1356" w:name="_Toc186663744"/>
      <w:r w:rsidRPr="00567618">
        <w:t>9</w:t>
      </w:r>
      <w:r w:rsidRPr="00567618">
        <w:tab/>
        <w:t>Packet-loss handling</w:t>
      </w:r>
      <w:bookmarkEnd w:id="1347"/>
      <w:bookmarkEnd w:id="1348"/>
      <w:bookmarkEnd w:id="1349"/>
      <w:bookmarkEnd w:id="1350"/>
      <w:bookmarkEnd w:id="1351"/>
      <w:bookmarkEnd w:id="1352"/>
      <w:bookmarkEnd w:id="1353"/>
      <w:bookmarkEnd w:id="1354"/>
      <w:bookmarkEnd w:id="1355"/>
      <w:bookmarkEnd w:id="1356"/>
    </w:p>
    <w:p w14:paraId="595614AB" w14:textId="77777777" w:rsidR="00FC7E52" w:rsidRPr="00567618" w:rsidRDefault="00FC7E52" w:rsidP="00FC7E52">
      <w:pPr>
        <w:pStyle w:val="Heading2"/>
      </w:pPr>
      <w:bookmarkStart w:id="1357" w:name="_Toc26369312"/>
      <w:bookmarkStart w:id="1358" w:name="_Toc36227194"/>
      <w:bookmarkStart w:id="1359" w:name="_Toc36228209"/>
      <w:bookmarkStart w:id="1360" w:name="_Toc36228836"/>
      <w:bookmarkStart w:id="1361" w:name="_Toc68847155"/>
      <w:bookmarkStart w:id="1362" w:name="_Toc74611090"/>
      <w:bookmarkStart w:id="1363" w:name="_Toc75566369"/>
      <w:bookmarkStart w:id="1364" w:name="_Toc89789920"/>
      <w:bookmarkStart w:id="1365" w:name="_Toc99466557"/>
      <w:bookmarkStart w:id="1366" w:name="_Toc186663745"/>
      <w:r w:rsidRPr="00567618">
        <w:t>9.1</w:t>
      </w:r>
      <w:r w:rsidRPr="00567618">
        <w:tab/>
        <w:t>General</w:t>
      </w:r>
      <w:bookmarkEnd w:id="1357"/>
      <w:bookmarkEnd w:id="1358"/>
      <w:bookmarkEnd w:id="1359"/>
      <w:bookmarkEnd w:id="1360"/>
      <w:bookmarkEnd w:id="1361"/>
      <w:bookmarkEnd w:id="1362"/>
      <w:bookmarkEnd w:id="1363"/>
      <w:bookmarkEnd w:id="1364"/>
      <w:bookmarkEnd w:id="1365"/>
      <w:bookmarkEnd w:id="1366"/>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67" w:name="_Toc26369313"/>
      <w:bookmarkStart w:id="1368" w:name="_Toc36227195"/>
      <w:bookmarkStart w:id="1369" w:name="_Toc36228210"/>
      <w:bookmarkStart w:id="1370" w:name="_Toc36228837"/>
      <w:bookmarkStart w:id="1371" w:name="_Toc68847156"/>
      <w:bookmarkStart w:id="1372" w:name="_Toc74611091"/>
      <w:bookmarkStart w:id="1373" w:name="_Toc75566370"/>
      <w:bookmarkStart w:id="1374" w:name="_Toc89789921"/>
      <w:bookmarkStart w:id="1375" w:name="_Toc99466558"/>
      <w:bookmarkStart w:id="1376" w:name="_Toc186663746"/>
      <w:r w:rsidRPr="00567618">
        <w:t>9.2</w:t>
      </w:r>
      <w:r w:rsidRPr="00567618">
        <w:tab/>
        <w:t>Speech</w:t>
      </w:r>
      <w:bookmarkEnd w:id="1367"/>
      <w:bookmarkEnd w:id="1368"/>
      <w:bookmarkEnd w:id="1369"/>
      <w:bookmarkEnd w:id="1370"/>
      <w:bookmarkEnd w:id="1371"/>
      <w:bookmarkEnd w:id="1372"/>
      <w:bookmarkEnd w:id="1373"/>
      <w:bookmarkEnd w:id="1374"/>
      <w:bookmarkEnd w:id="1375"/>
      <w:bookmarkEnd w:id="1376"/>
    </w:p>
    <w:p w14:paraId="672F3F5C" w14:textId="77777777" w:rsidR="00FC7E52" w:rsidRPr="00567618" w:rsidRDefault="00FC7E52" w:rsidP="00FC7E52">
      <w:pPr>
        <w:pStyle w:val="Heading3"/>
      </w:pPr>
      <w:bookmarkStart w:id="1377" w:name="_Toc26369314"/>
      <w:bookmarkStart w:id="1378" w:name="_Toc36227196"/>
      <w:bookmarkStart w:id="1379" w:name="_Toc36228211"/>
      <w:bookmarkStart w:id="1380" w:name="_Toc36228838"/>
      <w:bookmarkStart w:id="1381" w:name="_Toc68847157"/>
      <w:bookmarkStart w:id="1382" w:name="_Toc74611092"/>
      <w:bookmarkStart w:id="1383" w:name="_Toc75566371"/>
      <w:bookmarkStart w:id="1384" w:name="_Toc89789922"/>
      <w:bookmarkStart w:id="1385" w:name="_Toc99466559"/>
      <w:bookmarkStart w:id="1386" w:name="_Toc186663747"/>
      <w:r w:rsidRPr="00567618">
        <w:t>9.2.1</w:t>
      </w:r>
      <w:r w:rsidRPr="00567618">
        <w:tab/>
        <w:t>General</w:t>
      </w:r>
      <w:bookmarkEnd w:id="1377"/>
      <w:bookmarkEnd w:id="1378"/>
      <w:bookmarkEnd w:id="1379"/>
      <w:bookmarkEnd w:id="1380"/>
      <w:bookmarkEnd w:id="1381"/>
      <w:bookmarkEnd w:id="1382"/>
      <w:bookmarkEnd w:id="1383"/>
      <w:bookmarkEnd w:id="1384"/>
      <w:bookmarkEnd w:id="1385"/>
      <w:bookmarkEnd w:id="1386"/>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87" w:name="_Toc26369315"/>
      <w:bookmarkStart w:id="1388" w:name="_Toc36227197"/>
      <w:bookmarkStart w:id="1389" w:name="_Toc36228212"/>
      <w:bookmarkStart w:id="1390" w:name="_Toc36228839"/>
      <w:bookmarkStart w:id="1391" w:name="_Toc68847158"/>
      <w:bookmarkStart w:id="1392" w:name="_Toc74611093"/>
      <w:bookmarkStart w:id="1393" w:name="_Toc75566372"/>
      <w:bookmarkStart w:id="1394" w:name="_Toc89789923"/>
      <w:bookmarkStart w:id="1395" w:name="_Toc99466560"/>
      <w:bookmarkStart w:id="1396" w:name="_Toc186663748"/>
      <w:r w:rsidRPr="00567618">
        <w:t>9.2.2</w:t>
      </w:r>
      <w:r w:rsidRPr="00567618">
        <w:tab/>
        <w:t>Transmitting redundant frames</w:t>
      </w:r>
      <w:bookmarkEnd w:id="1387"/>
      <w:bookmarkEnd w:id="1388"/>
      <w:bookmarkEnd w:id="1389"/>
      <w:bookmarkEnd w:id="1390"/>
      <w:bookmarkEnd w:id="1391"/>
      <w:bookmarkEnd w:id="1392"/>
      <w:bookmarkEnd w:id="1393"/>
      <w:bookmarkEnd w:id="1394"/>
      <w:bookmarkEnd w:id="1395"/>
      <w:bookmarkEnd w:id="1396"/>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15pt;height:328.15pt" o:ole="">
            <v:imagedata r:id="rId31" o:title=""/>
          </v:shape>
          <o:OLEObject Type="Embed" ProgID="Word.Picture.8" ShapeID="_x0000_i1035" DrawAspect="Content" ObjectID="_1797276828"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35pt;height:267.05pt" o:ole="">
            <v:imagedata r:id="rId33" o:title=""/>
          </v:shape>
          <o:OLEObject Type="Embed" ProgID="Word.Picture.8" ShapeID="_x0000_i1036" DrawAspect="Content" ObjectID="_1797276829"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05pt;height:313.1pt" o:ole="">
            <v:imagedata r:id="rId35" o:title=""/>
          </v:shape>
          <o:OLEObject Type="Embed" ProgID="Word.Picture.8" ShapeID="_x0000_i1037" DrawAspect="Content" ObjectID="_1797276830"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97" w:name="_Toc26369316"/>
      <w:bookmarkStart w:id="1398" w:name="_Toc36227198"/>
      <w:bookmarkStart w:id="1399" w:name="_Toc36228213"/>
      <w:bookmarkStart w:id="1400" w:name="_Toc36228840"/>
      <w:bookmarkStart w:id="1401" w:name="_Toc68847159"/>
      <w:bookmarkStart w:id="1402" w:name="_Toc74611094"/>
      <w:bookmarkStart w:id="1403" w:name="_Toc75566373"/>
      <w:bookmarkStart w:id="1404" w:name="_Toc89789924"/>
      <w:bookmarkStart w:id="1405" w:name="_Toc99466561"/>
      <w:bookmarkStart w:id="1406" w:name="_Toc186663749"/>
      <w:r w:rsidRPr="00567618">
        <w:t>9.2.3</w:t>
      </w:r>
      <w:r w:rsidRPr="00567618">
        <w:tab/>
        <w:t>Receiving redundant frames</w:t>
      </w:r>
      <w:bookmarkEnd w:id="1397"/>
      <w:bookmarkEnd w:id="1398"/>
      <w:bookmarkEnd w:id="1399"/>
      <w:bookmarkEnd w:id="1400"/>
      <w:bookmarkEnd w:id="1401"/>
      <w:bookmarkEnd w:id="1402"/>
      <w:bookmarkEnd w:id="1403"/>
      <w:bookmarkEnd w:id="1404"/>
      <w:bookmarkEnd w:id="1405"/>
      <w:bookmarkEnd w:id="1406"/>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407" w:name="_Toc26369317"/>
      <w:bookmarkStart w:id="1408" w:name="_Toc36227199"/>
      <w:bookmarkStart w:id="1409" w:name="_Toc36228214"/>
      <w:bookmarkStart w:id="1410" w:name="_Toc36228841"/>
      <w:bookmarkStart w:id="1411" w:name="_Toc68847160"/>
      <w:bookmarkStart w:id="1412" w:name="_Toc74611095"/>
      <w:bookmarkStart w:id="1413" w:name="_Toc75566374"/>
      <w:bookmarkStart w:id="1414" w:name="_Toc89789925"/>
      <w:bookmarkStart w:id="1415" w:name="_Toc99466562"/>
      <w:bookmarkStart w:id="1416" w:name="_Toc186663750"/>
      <w:r w:rsidRPr="00567618">
        <w:t>9.3</w:t>
      </w:r>
      <w:r w:rsidRPr="00567618">
        <w:tab/>
        <w:t>Video</w:t>
      </w:r>
      <w:bookmarkEnd w:id="1407"/>
      <w:bookmarkEnd w:id="1408"/>
      <w:bookmarkEnd w:id="1409"/>
      <w:bookmarkEnd w:id="1410"/>
      <w:bookmarkEnd w:id="1411"/>
      <w:bookmarkEnd w:id="1412"/>
      <w:bookmarkEnd w:id="1413"/>
      <w:bookmarkEnd w:id="1414"/>
      <w:bookmarkEnd w:id="1415"/>
      <w:bookmarkEnd w:id="1416"/>
    </w:p>
    <w:p w14:paraId="73C4A1FD" w14:textId="77777777" w:rsidR="00FC7E52" w:rsidRPr="00567618" w:rsidRDefault="00FC7E52" w:rsidP="00FC7E52">
      <w:pPr>
        <w:pStyle w:val="Heading3"/>
      </w:pPr>
      <w:bookmarkStart w:id="1417" w:name="_Toc26369318"/>
      <w:bookmarkStart w:id="1418" w:name="_Toc36227200"/>
      <w:bookmarkStart w:id="1419" w:name="_Toc36228215"/>
      <w:bookmarkStart w:id="1420" w:name="_Toc36228842"/>
      <w:bookmarkStart w:id="1421" w:name="_Toc68847161"/>
      <w:bookmarkStart w:id="1422" w:name="_Toc74611096"/>
      <w:bookmarkStart w:id="1423" w:name="_Toc75566375"/>
      <w:bookmarkStart w:id="1424" w:name="_Toc89789926"/>
      <w:bookmarkStart w:id="1425" w:name="_Toc99466563"/>
      <w:bookmarkStart w:id="1426" w:name="_Toc186663751"/>
      <w:r w:rsidRPr="00443A17">
        <w:t>9.3.1</w:t>
      </w:r>
      <w:r w:rsidRPr="00443A17">
        <w:tab/>
        <w:t>General</w:t>
      </w:r>
      <w:bookmarkEnd w:id="1417"/>
      <w:bookmarkEnd w:id="1418"/>
      <w:bookmarkEnd w:id="1419"/>
      <w:bookmarkEnd w:id="1420"/>
      <w:bookmarkEnd w:id="1421"/>
      <w:bookmarkEnd w:id="1422"/>
      <w:bookmarkEnd w:id="1423"/>
      <w:bookmarkEnd w:id="1424"/>
      <w:bookmarkEnd w:id="1425"/>
      <w:bookmarkEnd w:id="1426"/>
    </w:p>
    <w:p w14:paraId="59876696" w14:textId="77777777" w:rsidR="00FC7E52" w:rsidRPr="00567618" w:rsidRDefault="00FC7E52" w:rsidP="00FC7E52">
      <w:pPr>
        <w:rPr>
          <w:rFonts w:ascii="Times Roman" w:hAnsi="Times Roman"/>
          <w:noProof/>
        </w:rPr>
      </w:pPr>
      <w:bookmarkStart w:id="1427" w:name="_MCCTEMPBM_CRPT86940079___7"/>
      <w:r w:rsidRPr="00567618">
        <w:rPr>
          <w:rFonts w:ascii="Times Roman" w:hAnsi="Times Roman"/>
          <w:noProof/>
        </w:rPr>
        <w:t xml:space="preserve">MTSI clients can use the following mechanisms to recover from packet losses: </w:t>
      </w:r>
    </w:p>
    <w:bookmarkEnd w:id="1427"/>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28"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28"/>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29" w:name="_Toc26369319"/>
      <w:bookmarkStart w:id="1430" w:name="_Toc36227201"/>
      <w:bookmarkStart w:id="1431" w:name="_Toc36228216"/>
      <w:bookmarkStart w:id="1432" w:name="_Toc36228843"/>
      <w:bookmarkStart w:id="1433" w:name="_Toc68847162"/>
      <w:bookmarkStart w:id="1434" w:name="_Toc74611097"/>
      <w:bookmarkStart w:id="1435" w:name="_Toc75566376"/>
      <w:bookmarkStart w:id="1436" w:name="_Toc89789927"/>
      <w:bookmarkStart w:id="1437" w:name="_Toc99466564"/>
      <w:bookmarkStart w:id="1438" w:name="_Toc186663752"/>
      <w:r w:rsidRPr="00567618">
        <w:t>9.3.2</w:t>
      </w:r>
      <w:r w:rsidRPr="00567618">
        <w:tab/>
        <w:t>Receiver behaviour</w:t>
      </w:r>
      <w:bookmarkEnd w:id="1429"/>
      <w:bookmarkEnd w:id="1430"/>
      <w:bookmarkEnd w:id="1431"/>
      <w:bookmarkEnd w:id="1432"/>
      <w:bookmarkEnd w:id="1433"/>
      <w:bookmarkEnd w:id="1434"/>
      <w:bookmarkEnd w:id="1435"/>
      <w:bookmarkEnd w:id="1436"/>
      <w:bookmarkEnd w:id="1437"/>
      <w:bookmarkEnd w:id="1438"/>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39" w:name="_Toc26369320"/>
      <w:bookmarkStart w:id="1440" w:name="_Toc36227202"/>
      <w:bookmarkStart w:id="1441" w:name="_Toc36228217"/>
      <w:bookmarkStart w:id="1442" w:name="_Toc36228844"/>
      <w:bookmarkStart w:id="1443" w:name="_Toc68847163"/>
      <w:bookmarkStart w:id="1444" w:name="_Toc74611098"/>
      <w:bookmarkStart w:id="1445" w:name="_Toc75566377"/>
      <w:bookmarkStart w:id="1446" w:name="_Toc89789928"/>
      <w:bookmarkStart w:id="1447" w:name="_Toc99466565"/>
      <w:bookmarkStart w:id="1448" w:name="_Toc186663753"/>
      <w:r w:rsidRPr="00567618">
        <w:t>9.3.3</w:t>
      </w:r>
      <w:r w:rsidRPr="00567618">
        <w:tab/>
        <w:t>Sender behaviour</w:t>
      </w:r>
      <w:bookmarkEnd w:id="1439"/>
      <w:bookmarkEnd w:id="1440"/>
      <w:bookmarkEnd w:id="1441"/>
      <w:bookmarkEnd w:id="1442"/>
      <w:bookmarkEnd w:id="1443"/>
      <w:bookmarkEnd w:id="1444"/>
      <w:bookmarkEnd w:id="1445"/>
      <w:bookmarkEnd w:id="1446"/>
      <w:bookmarkEnd w:id="1447"/>
      <w:bookmarkEnd w:id="1448"/>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49" w:name="_Toc26369321"/>
      <w:bookmarkStart w:id="1450" w:name="_Toc36227203"/>
      <w:bookmarkStart w:id="1451" w:name="_Toc36228218"/>
      <w:bookmarkStart w:id="1452" w:name="_Toc36228845"/>
      <w:bookmarkStart w:id="1453" w:name="_Toc68847164"/>
      <w:bookmarkStart w:id="1454" w:name="_Toc74611099"/>
      <w:bookmarkStart w:id="1455" w:name="_Toc75566378"/>
      <w:bookmarkStart w:id="1456" w:name="_Toc89789929"/>
      <w:bookmarkStart w:id="1457" w:name="_Toc99466566"/>
      <w:bookmarkStart w:id="1458" w:name="_Toc186663754"/>
      <w:r w:rsidRPr="00567618">
        <w:t>9.3.4</w:t>
      </w:r>
      <w:r w:rsidRPr="00567618">
        <w:tab/>
        <w:t>Recommendations for packet loss recovery mechanisms usage</w:t>
      </w:r>
      <w:bookmarkEnd w:id="1449"/>
      <w:bookmarkEnd w:id="1450"/>
      <w:bookmarkEnd w:id="1451"/>
      <w:bookmarkEnd w:id="1452"/>
      <w:bookmarkEnd w:id="1453"/>
      <w:bookmarkEnd w:id="1454"/>
      <w:bookmarkEnd w:id="1455"/>
      <w:bookmarkEnd w:id="1456"/>
      <w:bookmarkEnd w:id="1457"/>
      <w:bookmarkEnd w:id="1458"/>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59"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60" w:name="_Toc26369322"/>
      <w:bookmarkStart w:id="1461" w:name="_Toc36227204"/>
      <w:bookmarkStart w:id="1462" w:name="_Toc36228219"/>
      <w:bookmarkStart w:id="1463" w:name="_Toc36228846"/>
      <w:bookmarkStart w:id="1464" w:name="_Toc68847165"/>
      <w:bookmarkStart w:id="1465" w:name="_Toc74611100"/>
      <w:bookmarkStart w:id="1466" w:name="_Toc75566379"/>
      <w:bookmarkStart w:id="1467" w:name="_Toc89789930"/>
      <w:bookmarkStart w:id="1468" w:name="_Toc99466567"/>
      <w:bookmarkStart w:id="1469" w:name="_Toc186663755"/>
      <w:bookmarkEnd w:id="1459"/>
      <w:r w:rsidRPr="00567618">
        <w:t>9.4</w:t>
      </w:r>
      <w:r w:rsidRPr="00567618">
        <w:tab/>
        <w:t>Text</w:t>
      </w:r>
      <w:bookmarkEnd w:id="1460"/>
      <w:bookmarkEnd w:id="1461"/>
      <w:bookmarkEnd w:id="1462"/>
      <w:bookmarkEnd w:id="1463"/>
      <w:bookmarkEnd w:id="1464"/>
      <w:bookmarkEnd w:id="1465"/>
      <w:bookmarkEnd w:id="1466"/>
      <w:bookmarkEnd w:id="1467"/>
      <w:bookmarkEnd w:id="1468"/>
      <w:bookmarkEnd w:id="1469"/>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70" w:name="_Toc26369323"/>
      <w:bookmarkStart w:id="1471" w:name="_Toc36227205"/>
      <w:bookmarkStart w:id="1472" w:name="_Toc36228220"/>
      <w:bookmarkStart w:id="1473" w:name="_Toc36228847"/>
      <w:bookmarkStart w:id="1474" w:name="_Toc68847166"/>
      <w:bookmarkStart w:id="1475" w:name="_Toc74611101"/>
      <w:bookmarkStart w:id="1476" w:name="_Toc75566380"/>
      <w:bookmarkStart w:id="1477" w:name="_Toc89789931"/>
      <w:bookmarkStart w:id="1478" w:name="_Toc99466568"/>
      <w:bookmarkStart w:id="1479" w:name="_Toc186663756"/>
      <w:r w:rsidRPr="00567618">
        <w:t>10</w:t>
      </w:r>
      <w:r w:rsidRPr="00567618">
        <w:tab/>
        <w:t>Adaptation</w:t>
      </w:r>
      <w:bookmarkEnd w:id="1470"/>
      <w:bookmarkEnd w:id="1471"/>
      <w:bookmarkEnd w:id="1472"/>
      <w:bookmarkEnd w:id="1473"/>
      <w:bookmarkEnd w:id="1474"/>
      <w:bookmarkEnd w:id="1475"/>
      <w:bookmarkEnd w:id="1476"/>
      <w:bookmarkEnd w:id="1477"/>
      <w:bookmarkEnd w:id="1478"/>
      <w:bookmarkEnd w:id="1479"/>
    </w:p>
    <w:p w14:paraId="583E0962" w14:textId="77777777" w:rsidR="00FC7E52" w:rsidRPr="00567618" w:rsidRDefault="00FC7E52" w:rsidP="00FC7E52">
      <w:pPr>
        <w:pStyle w:val="Heading2"/>
      </w:pPr>
      <w:bookmarkStart w:id="1480" w:name="_Toc26369324"/>
      <w:bookmarkStart w:id="1481" w:name="_Toc36227206"/>
      <w:bookmarkStart w:id="1482" w:name="_Toc36228221"/>
      <w:bookmarkStart w:id="1483" w:name="_Toc36228848"/>
      <w:bookmarkStart w:id="1484" w:name="_Toc68847167"/>
      <w:bookmarkStart w:id="1485" w:name="_Toc74611102"/>
      <w:bookmarkStart w:id="1486" w:name="_Toc75566381"/>
      <w:bookmarkStart w:id="1487" w:name="_Toc89789932"/>
      <w:bookmarkStart w:id="1488" w:name="_Toc99466569"/>
      <w:bookmarkStart w:id="1489" w:name="_Toc186663757"/>
      <w:r w:rsidRPr="00567618">
        <w:t>10.1</w:t>
      </w:r>
      <w:r w:rsidRPr="00567618">
        <w:tab/>
        <w:t>General</w:t>
      </w:r>
      <w:bookmarkEnd w:id="1480"/>
      <w:bookmarkEnd w:id="1481"/>
      <w:bookmarkEnd w:id="1482"/>
      <w:bookmarkEnd w:id="1483"/>
      <w:bookmarkEnd w:id="1484"/>
      <w:bookmarkEnd w:id="1485"/>
      <w:bookmarkEnd w:id="1486"/>
      <w:bookmarkEnd w:id="1487"/>
      <w:bookmarkEnd w:id="1488"/>
      <w:bookmarkEnd w:id="1489"/>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90" w:name="_Toc26369325"/>
      <w:bookmarkStart w:id="1491" w:name="_Toc36227207"/>
      <w:bookmarkStart w:id="1492" w:name="_Toc36228222"/>
      <w:bookmarkStart w:id="1493" w:name="_Toc36228849"/>
      <w:bookmarkStart w:id="1494" w:name="_Toc68847168"/>
      <w:bookmarkStart w:id="1495" w:name="_Toc74611103"/>
      <w:bookmarkStart w:id="1496" w:name="_Toc75566382"/>
      <w:bookmarkStart w:id="1497" w:name="_Toc89789933"/>
      <w:bookmarkStart w:id="1498" w:name="_Toc99466570"/>
      <w:bookmarkStart w:id="1499" w:name="_Toc186663758"/>
      <w:r w:rsidRPr="00567618">
        <w:t>10.2</w:t>
      </w:r>
      <w:r w:rsidRPr="00567618">
        <w:tab/>
        <w:t>Speech</w:t>
      </w:r>
      <w:bookmarkEnd w:id="1490"/>
      <w:bookmarkEnd w:id="1491"/>
      <w:bookmarkEnd w:id="1492"/>
      <w:bookmarkEnd w:id="1493"/>
      <w:bookmarkEnd w:id="1494"/>
      <w:bookmarkEnd w:id="1495"/>
      <w:bookmarkEnd w:id="1496"/>
      <w:bookmarkEnd w:id="1497"/>
      <w:bookmarkEnd w:id="1498"/>
      <w:bookmarkEnd w:id="1499"/>
    </w:p>
    <w:p w14:paraId="33A7E6C2" w14:textId="77777777" w:rsidR="00FC7E52" w:rsidRPr="00567618" w:rsidRDefault="00FC7E52" w:rsidP="00FC7E52">
      <w:pPr>
        <w:pStyle w:val="Heading3"/>
        <w:rPr>
          <w:noProof/>
        </w:rPr>
      </w:pPr>
      <w:bookmarkStart w:id="1500" w:name="_Toc26369326"/>
      <w:bookmarkStart w:id="1501" w:name="_Toc36227208"/>
      <w:bookmarkStart w:id="1502" w:name="_Toc36228223"/>
      <w:bookmarkStart w:id="1503" w:name="_Toc36228850"/>
      <w:bookmarkStart w:id="1504" w:name="_Toc68847169"/>
      <w:bookmarkStart w:id="1505" w:name="_Toc74611104"/>
      <w:bookmarkStart w:id="1506" w:name="_Toc75566383"/>
      <w:bookmarkStart w:id="1507" w:name="_Toc89789934"/>
      <w:bookmarkStart w:id="1508" w:name="_Toc99466571"/>
      <w:bookmarkStart w:id="1509" w:name="_Toc186663759"/>
      <w:r w:rsidRPr="00567618">
        <w:rPr>
          <w:noProof/>
        </w:rPr>
        <w:t>10.2.0</w:t>
      </w:r>
      <w:r w:rsidRPr="00567618">
        <w:rPr>
          <w:noProof/>
        </w:rPr>
        <w:tab/>
        <w:t>General</w:t>
      </w:r>
      <w:bookmarkEnd w:id="1500"/>
      <w:bookmarkEnd w:id="1501"/>
      <w:bookmarkEnd w:id="1502"/>
      <w:bookmarkEnd w:id="1503"/>
      <w:bookmarkEnd w:id="1504"/>
      <w:bookmarkEnd w:id="1505"/>
      <w:bookmarkEnd w:id="1506"/>
      <w:bookmarkEnd w:id="1507"/>
      <w:bookmarkEnd w:id="1508"/>
      <w:bookmarkEnd w:id="1509"/>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10"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10"/>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11"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12" w:name="_Toc26369327"/>
      <w:bookmarkStart w:id="1513" w:name="_Toc36227209"/>
      <w:bookmarkStart w:id="1514" w:name="_Toc36228224"/>
      <w:bookmarkStart w:id="1515" w:name="_Toc36228851"/>
      <w:bookmarkStart w:id="1516" w:name="_Toc68847170"/>
      <w:bookmarkStart w:id="1517" w:name="_Toc74611105"/>
      <w:bookmarkStart w:id="1518" w:name="_Toc75566384"/>
      <w:bookmarkStart w:id="1519" w:name="_Toc89789935"/>
      <w:bookmarkStart w:id="1520" w:name="_Toc99466572"/>
      <w:bookmarkStart w:id="1521" w:name="_Toc186663760"/>
      <w:bookmarkEnd w:id="1511"/>
      <w:r w:rsidRPr="00567618">
        <w:t>10.2.1</w:t>
      </w:r>
      <w:r w:rsidRPr="00567618">
        <w:tab/>
        <w:t>RTCP-APP with codec control requests</w:t>
      </w:r>
      <w:bookmarkEnd w:id="1512"/>
      <w:bookmarkEnd w:id="1513"/>
      <w:bookmarkEnd w:id="1514"/>
      <w:bookmarkEnd w:id="1515"/>
      <w:bookmarkEnd w:id="1516"/>
      <w:bookmarkEnd w:id="1517"/>
      <w:bookmarkEnd w:id="1518"/>
      <w:bookmarkEnd w:id="1519"/>
      <w:bookmarkEnd w:id="1520"/>
      <w:bookmarkEnd w:id="1521"/>
    </w:p>
    <w:p w14:paraId="5C19CBC4" w14:textId="77777777" w:rsidR="00FC7E52" w:rsidRPr="00567618" w:rsidRDefault="00FC7E52" w:rsidP="00FC7E52">
      <w:pPr>
        <w:pStyle w:val="Heading4"/>
      </w:pPr>
      <w:bookmarkStart w:id="1522" w:name="_Toc26369328"/>
      <w:bookmarkStart w:id="1523" w:name="_Toc36227210"/>
      <w:bookmarkStart w:id="1524" w:name="_Toc36228225"/>
      <w:bookmarkStart w:id="1525" w:name="_Toc36228852"/>
      <w:bookmarkStart w:id="1526" w:name="_Toc68847171"/>
      <w:bookmarkStart w:id="1527" w:name="_Toc74611106"/>
      <w:bookmarkStart w:id="1528" w:name="_Toc75566385"/>
      <w:bookmarkStart w:id="1529" w:name="_Toc89789936"/>
      <w:bookmarkStart w:id="1530" w:name="_Toc99466573"/>
      <w:bookmarkStart w:id="1531" w:name="_Toc186663761"/>
      <w:r w:rsidRPr="00567618">
        <w:t>10.2.1.1</w:t>
      </w:r>
      <w:r w:rsidRPr="00567618">
        <w:tab/>
        <w:t>General</w:t>
      </w:r>
      <w:bookmarkEnd w:id="1522"/>
      <w:bookmarkEnd w:id="1523"/>
      <w:bookmarkEnd w:id="1524"/>
      <w:bookmarkEnd w:id="1525"/>
      <w:bookmarkEnd w:id="1526"/>
      <w:bookmarkEnd w:id="1527"/>
      <w:bookmarkEnd w:id="1528"/>
      <w:bookmarkEnd w:id="1529"/>
      <w:bookmarkEnd w:id="1530"/>
      <w:bookmarkEnd w:id="1531"/>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32" w:name="_Toc26369329"/>
      <w:bookmarkStart w:id="1533" w:name="_Toc36227211"/>
      <w:bookmarkStart w:id="1534" w:name="_Toc36228226"/>
      <w:bookmarkStart w:id="1535" w:name="_Toc36228853"/>
      <w:bookmarkStart w:id="1536" w:name="_Toc68847172"/>
      <w:bookmarkStart w:id="1537" w:name="_Toc74611107"/>
      <w:bookmarkStart w:id="1538" w:name="_Toc75566386"/>
      <w:bookmarkStart w:id="1539" w:name="_Toc89789937"/>
      <w:bookmarkStart w:id="1540" w:name="_Toc99466574"/>
      <w:bookmarkStart w:id="1541" w:name="_Toc186663762"/>
      <w:r w:rsidRPr="00567618">
        <w:t>10.2.1.2</w:t>
      </w:r>
      <w:r w:rsidRPr="00567618">
        <w:tab/>
        <w:t>General Format of RTCP-APP packet with codec control requests</w:t>
      </w:r>
      <w:bookmarkEnd w:id="1532"/>
      <w:bookmarkEnd w:id="1533"/>
      <w:bookmarkEnd w:id="1534"/>
      <w:bookmarkEnd w:id="1535"/>
      <w:bookmarkEnd w:id="1536"/>
      <w:bookmarkEnd w:id="1537"/>
      <w:bookmarkEnd w:id="1538"/>
      <w:bookmarkEnd w:id="1539"/>
      <w:bookmarkEnd w:id="1540"/>
      <w:bookmarkEnd w:id="1541"/>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4pt;height:206.5pt" o:ole="">
            <v:imagedata r:id="rId37" o:title=""/>
          </v:shape>
          <o:OLEObject Type="Embed" ProgID="Visio.Drawing.11" ShapeID="_x0000_i1038" DrawAspect="Content" ObjectID="_1797276831"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5pt;height:44.5pt" o:ole="">
            <v:imagedata r:id="rId39" o:title=""/>
          </v:shape>
          <o:OLEObject Type="Embed" ProgID="Visio.Drawing.11" ShapeID="_x0000_i1039" DrawAspect="Content" ObjectID="_1797276832" r:id="rId40"/>
        </w:object>
      </w:r>
    </w:p>
    <w:p w14:paraId="74ECD14F" w14:textId="77777777" w:rsidR="003B0BD9" w:rsidRPr="00567618" w:rsidRDefault="003B0BD9" w:rsidP="003B0BD9">
      <w:pPr>
        <w:pStyle w:val="TF"/>
      </w:pPr>
      <w:r w:rsidRPr="00567618">
        <w:t>Figure 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42" w:name="_Toc26369330"/>
      <w:bookmarkStart w:id="1543" w:name="_Toc36227212"/>
      <w:bookmarkStart w:id="1544" w:name="_Toc36228227"/>
      <w:bookmarkStart w:id="1545" w:name="_Toc36228854"/>
      <w:bookmarkStart w:id="1546" w:name="_Toc68847173"/>
      <w:bookmarkStart w:id="1547" w:name="_Toc74611108"/>
      <w:bookmarkStart w:id="1548" w:name="_Toc75566387"/>
      <w:bookmarkStart w:id="1549" w:name="_Toc89789938"/>
      <w:bookmarkStart w:id="1550" w:name="_Toc99466575"/>
      <w:bookmarkStart w:id="1551" w:name="_Toc186663763"/>
      <w:r w:rsidRPr="00567618">
        <w:t>10.2.1.2a</w:t>
      </w:r>
      <w:r w:rsidRPr="00567618">
        <w:tab/>
        <w:t>Padding</w:t>
      </w:r>
      <w:bookmarkEnd w:id="1542"/>
      <w:bookmarkEnd w:id="1543"/>
      <w:bookmarkEnd w:id="1544"/>
      <w:bookmarkEnd w:id="1545"/>
      <w:bookmarkEnd w:id="1546"/>
      <w:bookmarkEnd w:id="1547"/>
      <w:bookmarkEnd w:id="1548"/>
      <w:bookmarkEnd w:id="1549"/>
      <w:bookmarkEnd w:id="1550"/>
      <w:bookmarkEnd w:id="1551"/>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55pt;height:80.5pt" o:ole="">
            <v:imagedata r:id="rId41" o:title=""/>
          </v:shape>
          <o:OLEObject Type="Embed" ProgID="Word.Document.12" ShapeID="_x0000_i1040" DrawAspect="Content" ObjectID="_1797276833"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52" w:name="_Toc26369331"/>
      <w:bookmarkStart w:id="1553" w:name="_Toc36227213"/>
      <w:bookmarkStart w:id="1554" w:name="_Toc36228228"/>
      <w:bookmarkStart w:id="1555" w:name="_Toc36228855"/>
      <w:bookmarkStart w:id="1556" w:name="_Toc68847174"/>
      <w:bookmarkStart w:id="1557" w:name="_Toc74611109"/>
      <w:bookmarkStart w:id="1558" w:name="_Toc75566388"/>
      <w:bookmarkStart w:id="1559" w:name="_Toc89789939"/>
      <w:bookmarkStart w:id="1560" w:name="_Toc99466576"/>
      <w:bookmarkStart w:id="1561" w:name="_Toc186663764"/>
      <w:r w:rsidRPr="00567618">
        <w:t>10.2.1.3</w:t>
      </w:r>
      <w:r w:rsidRPr="00567618">
        <w:tab/>
        <w:t>Redundancy Request</w:t>
      </w:r>
      <w:bookmarkEnd w:id="1552"/>
      <w:bookmarkEnd w:id="1553"/>
      <w:bookmarkEnd w:id="1554"/>
      <w:bookmarkEnd w:id="1555"/>
      <w:bookmarkEnd w:id="1556"/>
      <w:bookmarkEnd w:id="1557"/>
      <w:bookmarkEnd w:id="1558"/>
      <w:bookmarkEnd w:id="1559"/>
      <w:bookmarkEnd w:id="1560"/>
      <w:bookmarkEnd w:id="1561"/>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65pt;height:55.05pt" o:ole="">
            <v:imagedata r:id="rId43" o:title=""/>
          </v:shape>
          <o:OLEObject Type="Embed" ProgID="Visio.Drawing.11" ShapeID="_x0000_i1041" DrawAspect="Content" ObjectID="_1797276834" r:id="rId44"/>
        </w:object>
      </w:r>
    </w:p>
    <w:p w14:paraId="25888494" w14:textId="77777777" w:rsidR="00FC7E52" w:rsidRPr="00567618" w:rsidRDefault="00FC7E52" w:rsidP="00FC7E52">
      <w:pPr>
        <w:pStyle w:val="TF"/>
      </w:pPr>
      <w:r w:rsidRPr="00567618">
        <w:t>Figure 10.3: Redundancy request</w:t>
      </w:r>
    </w:p>
    <w:p w14:paraId="0152F2EB" w14:textId="76273245" w:rsidR="00FC7E52" w:rsidRPr="00567618" w:rsidRDefault="00FC7E52" w:rsidP="00FC7E52">
      <w:r w:rsidRPr="00567618">
        <w:t>Codecs: This request can be used for all codecs.</w:t>
      </w:r>
      <w:r w:rsidR="00B07915">
        <w:t xml:space="preserve"> When the codec is IVAS, the payload chunk consists of the frame data and, if any, the Processing Information (PI).</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62" w:name="_Toc26369332"/>
      <w:bookmarkStart w:id="1563" w:name="_Toc36227214"/>
      <w:bookmarkStart w:id="1564" w:name="_Toc36228229"/>
      <w:bookmarkStart w:id="1565" w:name="_Toc36228856"/>
      <w:bookmarkStart w:id="1566" w:name="_Toc68847175"/>
      <w:bookmarkStart w:id="1567" w:name="_Toc74611110"/>
      <w:bookmarkStart w:id="1568" w:name="_Toc75566389"/>
      <w:bookmarkStart w:id="1569" w:name="_Toc89789940"/>
      <w:bookmarkStart w:id="1570" w:name="_Toc99466577"/>
      <w:bookmarkStart w:id="1571" w:name="_Toc186663765"/>
      <w:r w:rsidRPr="00567618">
        <w:t>10.2.1.4</w:t>
      </w:r>
      <w:r w:rsidRPr="00567618">
        <w:tab/>
        <w:t>Frame Aggregation Request</w:t>
      </w:r>
      <w:bookmarkEnd w:id="1562"/>
      <w:bookmarkEnd w:id="1563"/>
      <w:bookmarkEnd w:id="1564"/>
      <w:bookmarkEnd w:id="1565"/>
      <w:bookmarkEnd w:id="1566"/>
      <w:bookmarkEnd w:id="1567"/>
      <w:bookmarkEnd w:id="1568"/>
      <w:bookmarkEnd w:id="1569"/>
      <w:bookmarkEnd w:id="1570"/>
      <w:bookmarkEnd w:id="1571"/>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45pt;height:44.5pt" o:ole="">
            <v:imagedata r:id="rId45" o:title=""/>
          </v:shape>
          <o:OLEObject Type="Embed" ProgID="Visio.Drawing.11" ShapeID="_x0000_i1042" DrawAspect="Content" ObjectID="_1797276835"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72" w:name="_Toc26369333"/>
      <w:bookmarkStart w:id="1573" w:name="_Toc36227215"/>
      <w:bookmarkStart w:id="1574" w:name="_Toc36228230"/>
      <w:bookmarkStart w:id="1575" w:name="_Toc36228857"/>
      <w:bookmarkStart w:id="1576" w:name="_Toc68847176"/>
      <w:bookmarkStart w:id="1577" w:name="_Toc74611111"/>
      <w:bookmarkStart w:id="1578" w:name="_Toc75566390"/>
      <w:bookmarkStart w:id="1579" w:name="_Toc89789941"/>
      <w:bookmarkStart w:id="1580" w:name="_Toc99466578"/>
      <w:bookmarkStart w:id="1581" w:name="_Toc186663766"/>
      <w:r w:rsidRPr="00567618">
        <w:t>10.2.1.5</w:t>
      </w:r>
      <w:r w:rsidRPr="00567618">
        <w:tab/>
        <w:t>Codec Mode Request</w:t>
      </w:r>
      <w:bookmarkEnd w:id="1572"/>
      <w:bookmarkEnd w:id="1573"/>
      <w:bookmarkEnd w:id="1574"/>
      <w:bookmarkEnd w:id="1575"/>
      <w:bookmarkEnd w:id="1576"/>
      <w:bookmarkEnd w:id="1577"/>
      <w:bookmarkEnd w:id="1578"/>
      <w:bookmarkEnd w:id="1579"/>
      <w:bookmarkEnd w:id="1580"/>
      <w:bookmarkEnd w:id="1581"/>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55pt;height:44.5pt" o:ole="">
            <v:imagedata r:id="rId47" o:title=""/>
          </v:shape>
          <o:OLEObject Type="Embed" ProgID="Visio.Drawing.11" ShapeID="_x0000_i1043" DrawAspect="Content" ObjectID="_1797276836" r:id="rId48"/>
        </w:object>
      </w:r>
    </w:p>
    <w:p w14:paraId="32C2FD5F" w14:textId="77777777" w:rsidR="00FC7E52" w:rsidRPr="00567618" w:rsidRDefault="00FC7E52" w:rsidP="00FC7E52">
      <w:pPr>
        <w:pStyle w:val="TF"/>
      </w:pPr>
      <w:r w:rsidRPr="00567618">
        <w:t>Figure 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82" w:name="_Toc26369334"/>
      <w:bookmarkStart w:id="1583" w:name="_Toc36227216"/>
      <w:bookmarkStart w:id="1584" w:name="_Toc36228231"/>
      <w:bookmarkStart w:id="1585" w:name="_Toc36228858"/>
      <w:bookmarkStart w:id="1586" w:name="_Toc68847177"/>
      <w:bookmarkStart w:id="1587" w:name="_Toc74611112"/>
      <w:bookmarkStart w:id="1588" w:name="_Toc75566391"/>
      <w:bookmarkStart w:id="1589" w:name="_Toc89789942"/>
      <w:bookmarkStart w:id="1590" w:name="_Toc99466579"/>
      <w:bookmarkStart w:id="1591" w:name="_Toc186663767"/>
      <w:r w:rsidRPr="00567618">
        <w:t>10.2.1.6</w:t>
      </w:r>
      <w:r w:rsidRPr="00567618">
        <w:tab/>
        <w:t>Generation of RTP payloads for multiple codec control requests</w:t>
      </w:r>
      <w:bookmarkEnd w:id="1582"/>
      <w:bookmarkEnd w:id="1583"/>
      <w:bookmarkEnd w:id="1584"/>
      <w:bookmarkEnd w:id="1585"/>
      <w:bookmarkEnd w:id="1586"/>
      <w:bookmarkEnd w:id="1587"/>
      <w:bookmarkEnd w:id="1588"/>
      <w:bookmarkEnd w:id="1589"/>
      <w:bookmarkEnd w:id="1590"/>
      <w:bookmarkEnd w:id="1591"/>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92" w:name="_MON_1267525569"/>
    <w:bookmarkStart w:id="1593" w:name="_MON_1268565926"/>
    <w:bookmarkEnd w:id="1592"/>
    <w:bookmarkEnd w:id="1593"/>
    <w:bookmarkStart w:id="1594" w:name="_MON_1268566830"/>
    <w:bookmarkEnd w:id="1594"/>
    <w:p w14:paraId="455C5AF8" w14:textId="77777777" w:rsidR="00FC7E52" w:rsidRPr="00567618" w:rsidRDefault="00FC7E52" w:rsidP="00FC7E52">
      <w:pPr>
        <w:pStyle w:val="TH"/>
      </w:pPr>
      <w:r w:rsidRPr="00567618">
        <w:object w:dxaOrig="9120" w:dyaOrig="8819" w14:anchorId="56B844A8">
          <v:shape id="_x0000_i1044" type="#_x0000_t75" style="width:415.4pt;height:401.7pt" o:ole="">
            <v:imagedata r:id="rId49" o:title=""/>
          </v:shape>
          <o:OLEObject Type="Embed" ProgID="Word.Picture.8" ShapeID="_x0000_i1044" DrawAspect="Content" ObjectID="_1797276837"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95" w:name="_Toc26369335"/>
      <w:bookmarkStart w:id="1596" w:name="_Toc36227217"/>
      <w:bookmarkStart w:id="1597" w:name="_Toc36228232"/>
      <w:bookmarkStart w:id="1598" w:name="_Toc36228859"/>
      <w:bookmarkStart w:id="1599" w:name="_Toc68847178"/>
      <w:bookmarkStart w:id="1600" w:name="_Toc74611113"/>
      <w:bookmarkStart w:id="1601" w:name="_Toc75566392"/>
      <w:bookmarkStart w:id="1602" w:name="_Toc89789943"/>
      <w:bookmarkStart w:id="1603" w:name="_Toc99466580"/>
      <w:bookmarkStart w:id="1604" w:name="_Toc186663768"/>
      <w:r w:rsidRPr="00567618">
        <w:t>10.2.1.7</w:t>
      </w:r>
      <w:r w:rsidRPr="00567618">
        <w:tab/>
        <w:t>EVS Primary Rate Request</w:t>
      </w:r>
      <w:bookmarkEnd w:id="1595"/>
      <w:bookmarkEnd w:id="1596"/>
      <w:bookmarkEnd w:id="1597"/>
      <w:bookmarkEnd w:id="1598"/>
      <w:bookmarkEnd w:id="1599"/>
      <w:bookmarkEnd w:id="1600"/>
      <w:bookmarkEnd w:id="1601"/>
      <w:bookmarkEnd w:id="1602"/>
      <w:bookmarkEnd w:id="1603"/>
      <w:bookmarkEnd w:id="1604"/>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pt;height:65.55pt" o:ole="">
            <v:imagedata r:id="rId51" o:title=""/>
          </v:shape>
          <o:OLEObject Type="Embed" ProgID="Word.Document.12" ShapeID="_x0000_i1045" DrawAspect="Content" ObjectID="_1797276838" r:id="rId52">
            <o:FieldCodes>\s</o:FieldCodes>
          </o:OLEObject>
        </w:object>
      </w:r>
    </w:p>
    <w:p w14:paraId="5CF437ED" w14:textId="77777777" w:rsidR="00FC7E52" w:rsidRPr="00567618" w:rsidRDefault="00FC7E52" w:rsidP="00FC7E52">
      <w:pPr>
        <w:pStyle w:val="TF"/>
      </w:pPr>
      <w:r w:rsidRPr="00567618">
        <w:t>Figure 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605" w:name="_Toc26369336"/>
      <w:bookmarkStart w:id="1606" w:name="_Toc36227218"/>
      <w:bookmarkStart w:id="1607" w:name="_Toc36228233"/>
      <w:bookmarkStart w:id="1608" w:name="_Toc36228860"/>
      <w:bookmarkStart w:id="1609" w:name="_Toc68847179"/>
      <w:bookmarkStart w:id="1610" w:name="_Toc74611114"/>
      <w:bookmarkStart w:id="1611" w:name="_Toc75566393"/>
      <w:bookmarkStart w:id="1612" w:name="_Toc89789944"/>
      <w:bookmarkStart w:id="1613" w:name="_Toc99466581"/>
      <w:bookmarkStart w:id="1614" w:name="_Toc186663769"/>
      <w:r w:rsidRPr="00567618">
        <w:t>10.2.1.8</w:t>
      </w:r>
      <w:r w:rsidRPr="00567618">
        <w:tab/>
        <w:t>EVS Bandwidth Request</w:t>
      </w:r>
      <w:bookmarkEnd w:id="1605"/>
      <w:bookmarkEnd w:id="1606"/>
      <w:bookmarkEnd w:id="1607"/>
      <w:bookmarkEnd w:id="1608"/>
      <w:bookmarkEnd w:id="1609"/>
      <w:bookmarkEnd w:id="1610"/>
      <w:bookmarkEnd w:id="1611"/>
      <w:bookmarkEnd w:id="1612"/>
      <w:bookmarkEnd w:id="1613"/>
      <w:bookmarkEnd w:id="1614"/>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pt;height:65.55pt" o:ole="">
            <v:imagedata r:id="rId53" o:title=""/>
          </v:shape>
          <o:OLEObject Type="Embed" ProgID="Word.Document.12" ShapeID="_x0000_i1046" DrawAspect="Content" ObjectID="_1797276839" r:id="rId54">
            <o:FieldCodes>\s</o:FieldCodes>
          </o:OLEObject>
        </w:object>
      </w:r>
    </w:p>
    <w:p w14:paraId="2B8872CD" w14:textId="77777777" w:rsidR="00FC7E52" w:rsidRPr="00567618" w:rsidRDefault="00FC7E52" w:rsidP="00FC7E52">
      <w:pPr>
        <w:pStyle w:val="TF"/>
      </w:pPr>
      <w:r w:rsidRPr="00567618">
        <w:t>Figure 10.6b: EVS bandwidth request</w:t>
      </w:r>
    </w:p>
    <w:p w14:paraId="076EE88B" w14:textId="7BBADFA8" w:rsidR="003B0BD9" w:rsidRPr="00D060E5" w:rsidRDefault="003B0BD9" w:rsidP="003B0BD9">
      <w:bookmarkStart w:id="1615" w:name="_Toc26369337"/>
      <w:bookmarkStart w:id="1616" w:name="_Toc36227219"/>
      <w:bookmarkStart w:id="1617" w:name="_Toc36228234"/>
      <w:bookmarkStart w:id="1618" w:name="_Toc36228861"/>
      <w:bookmarkStart w:id="1619" w:name="_Toc68847180"/>
      <w:bookmarkStart w:id="1620" w:name="_Toc74611115"/>
      <w:bookmarkStart w:id="1621" w:name="_Toc75566394"/>
      <w:bookmarkStart w:id="1622" w:name="_Toc89789945"/>
      <w:bookmarkStart w:id="1623"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624" w:name="_Toc186663770"/>
      <w:r w:rsidRPr="00567618">
        <w:t>10.2.1.9</w:t>
      </w:r>
      <w:r w:rsidRPr="00567618">
        <w:tab/>
        <w:t>EVS Channel Aware Request</w:t>
      </w:r>
      <w:bookmarkEnd w:id="1615"/>
      <w:bookmarkEnd w:id="1616"/>
      <w:bookmarkEnd w:id="1617"/>
      <w:bookmarkEnd w:id="1618"/>
      <w:bookmarkEnd w:id="1619"/>
      <w:bookmarkEnd w:id="1620"/>
      <w:bookmarkEnd w:id="1621"/>
      <w:bookmarkEnd w:id="1622"/>
      <w:bookmarkEnd w:id="1623"/>
      <w:bookmarkEnd w:id="1624"/>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95pt;height:65.55pt" o:ole="">
            <v:imagedata r:id="rId55" o:title=""/>
          </v:shape>
          <o:OLEObject Type="Embed" ProgID="Word.Document.12" ShapeID="_x0000_i1047" DrawAspect="Content" ObjectID="_1797276840" r:id="rId56">
            <o:FieldCodes>\s</o:FieldCodes>
          </o:OLEObject>
        </w:object>
      </w:r>
    </w:p>
    <w:p w14:paraId="6C14E4D6" w14:textId="77777777" w:rsidR="00FC7E52" w:rsidRPr="00567618" w:rsidRDefault="00FC7E52" w:rsidP="00FC7E52">
      <w:pPr>
        <w:pStyle w:val="TF"/>
      </w:pPr>
      <w:r w:rsidRPr="00567618">
        <w:t>Figure 10.6d: EVS partial redundancy request</w:t>
      </w:r>
    </w:p>
    <w:p w14:paraId="219E6934" w14:textId="4B2329F0" w:rsidR="003B0BD9" w:rsidRPr="00D060E5" w:rsidRDefault="003B0BD9" w:rsidP="003B0BD9">
      <w:bookmarkStart w:id="1625" w:name="_Toc26369338"/>
      <w:bookmarkStart w:id="1626" w:name="_Toc36227220"/>
      <w:bookmarkStart w:id="1627" w:name="_Toc36228235"/>
      <w:bookmarkStart w:id="1628" w:name="_Toc36228862"/>
      <w:bookmarkStart w:id="1629" w:name="_Toc68847181"/>
      <w:bookmarkStart w:id="1630" w:name="_Toc74611116"/>
      <w:bookmarkStart w:id="1631" w:name="_Toc75566395"/>
      <w:bookmarkStart w:id="1632" w:name="_Toc89789946"/>
      <w:bookmarkStart w:id="1633"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bookmarkStart w:id="1634" w:name="MCCQCTEMPBM_00000306"/>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bookmarkEnd w:id="1634"/>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77777777"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635" w:name="_Toc186663771"/>
      <w:r w:rsidRPr="00567618">
        <w:t>10.2.1.10</w:t>
      </w:r>
      <w:r w:rsidRPr="00567618">
        <w:tab/>
        <w:t>EVS Primary mode to EVS AMR-WB IO mode Switching Request</w:t>
      </w:r>
      <w:bookmarkEnd w:id="1625"/>
      <w:bookmarkEnd w:id="1626"/>
      <w:bookmarkEnd w:id="1627"/>
      <w:bookmarkEnd w:id="1628"/>
      <w:bookmarkEnd w:id="1629"/>
      <w:bookmarkEnd w:id="1630"/>
      <w:bookmarkEnd w:id="1631"/>
      <w:bookmarkEnd w:id="1632"/>
      <w:bookmarkEnd w:id="1633"/>
      <w:bookmarkEnd w:id="1635"/>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4pt;height:77.95pt" o:ole="">
            <v:imagedata r:id="rId57" o:title=""/>
          </v:shape>
          <o:OLEObject Type="Embed" ProgID="Word.Document.12" ShapeID="_x0000_i1048" DrawAspect="Content" ObjectID="_1797276841"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36" w:name="_Toc26369339"/>
      <w:bookmarkStart w:id="1637" w:name="_Toc36227221"/>
      <w:bookmarkStart w:id="1638" w:name="_Toc36228236"/>
      <w:bookmarkStart w:id="1639" w:name="_Toc36228863"/>
      <w:bookmarkStart w:id="1640" w:name="_Toc68847182"/>
      <w:bookmarkStart w:id="1641" w:name="_Toc74611117"/>
      <w:bookmarkStart w:id="1642" w:name="_Toc75566396"/>
      <w:bookmarkStart w:id="1643" w:name="_Toc89789947"/>
      <w:bookmarkStart w:id="1644" w:name="_Toc99466584"/>
      <w:bookmarkStart w:id="1645" w:name="_Toc186663772"/>
      <w:r w:rsidRPr="00567618">
        <w:t>10.2.1.11</w:t>
      </w:r>
      <w:r w:rsidRPr="00567618">
        <w:tab/>
        <w:t>EVS AMR-WB IO mode to EVS Primary mode Switching Request</w:t>
      </w:r>
      <w:bookmarkEnd w:id="1636"/>
      <w:bookmarkEnd w:id="1637"/>
      <w:bookmarkEnd w:id="1638"/>
      <w:bookmarkEnd w:id="1639"/>
      <w:bookmarkEnd w:id="1640"/>
      <w:bookmarkEnd w:id="1641"/>
      <w:bookmarkEnd w:id="1642"/>
      <w:bookmarkEnd w:id="1643"/>
      <w:bookmarkEnd w:id="1644"/>
      <w:bookmarkEnd w:id="1645"/>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9.4pt;height:67.95pt" o:ole="">
            <v:imagedata r:id="rId59" o:title=""/>
          </v:shape>
          <o:OLEObject Type="Embed" ProgID="Word.Document.12" ShapeID="_x0000_i1049" DrawAspect="Content" ObjectID="_1797276842"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646" w:name="_Toc186663773"/>
      <w:r w:rsidRPr="00567618">
        <w:t>10.2.1.</w:t>
      </w:r>
      <w:r>
        <w:t>12</w:t>
      </w:r>
      <w:r w:rsidRPr="00567618">
        <w:tab/>
      </w:r>
      <w:r>
        <w:t>IVAS Coded Format Request</w:t>
      </w:r>
      <w:bookmarkEnd w:id="1646"/>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647" w:name="_1777128899"/>
    <w:bookmarkStart w:id="1648" w:name="MCCQCTEMPBM_00000313"/>
    <w:bookmarkEnd w:id="1647"/>
    <w:bookmarkStart w:id="1649" w:name="_MON_1767466041"/>
    <w:bookmarkEnd w:id="1649"/>
    <w:p w14:paraId="6FED1C98" w14:textId="77777777" w:rsidR="003B0BD9" w:rsidRDefault="003B0BD9" w:rsidP="00B3789B">
      <w:pPr>
        <w:pStyle w:val="TH"/>
      </w:pPr>
      <w:r w:rsidRPr="00A97913">
        <w:rPr>
          <w:noProof/>
        </w:rPr>
        <w:object w:dxaOrig="3100" w:dyaOrig="1280" w14:anchorId="640547A4">
          <v:shape id="_x0000_i1050" type="#_x0000_t75" style="width:154.55pt;height:63.5pt" o:ole="">
            <v:imagedata r:id="rId61" o:title=""/>
          </v:shape>
          <o:OLEObject Type="Embed" ProgID="Word.Document.12" ShapeID="_x0000_i1050" DrawAspect="Content" ObjectID="_1797276843" r:id="rId62">
            <o:FieldCodes>\s</o:FieldCodes>
          </o:OLEObject>
        </w:object>
      </w:r>
      <w:bookmarkEnd w:id="1648"/>
    </w:p>
    <w:p w14:paraId="766EE8DB" w14:textId="77777777" w:rsidR="003B0BD9" w:rsidRPr="00567618" w:rsidRDefault="003B0BD9" w:rsidP="003B0BD9">
      <w:pPr>
        <w:pStyle w:val="TF"/>
      </w:pPr>
      <w:r w:rsidRPr="00567618">
        <w:t>Figure 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bookmarkStart w:id="1650" w:name="MCCQCTEMPBM_00000307"/>
      <w:r w:rsidRPr="00D060E5">
        <w:rPr>
          <w:rFonts w:ascii="Arial" w:hAnsi="Arial"/>
          <w:b/>
        </w:rPr>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bookmarkEnd w:id="1650"/>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651" w:name="_Toc186663774"/>
      <w:r w:rsidRPr="00567618">
        <w:t>10.2.1.</w:t>
      </w:r>
      <w:r>
        <w:t>13</w:t>
      </w:r>
      <w:r w:rsidRPr="00567618">
        <w:tab/>
      </w:r>
      <w:r>
        <w:t>IVAS Immersive Bit Rate Request</w:t>
      </w:r>
      <w:bookmarkEnd w:id="1651"/>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652" w:name="MCCQCTEMPBM_00000314"/>
    <w:bookmarkStart w:id="1653" w:name="_MON_1777130538"/>
    <w:bookmarkEnd w:id="1653"/>
    <w:p w14:paraId="1DFE4A8F" w14:textId="77777777" w:rsidR="003B0BD9" w:rsidRDefault="003B0BD9" w:rsidP="00B3789B">
      <w:pPr>
        <w:pStyle w:val="TH"/>
      </w:pPr>
      <w:r w:rsidRPr="00A97913">
        <w:rPr>
          <w:noProof/>
        </w:rPr>
        <w:object w:dxaOrig="3100" w:dyaOrig="1280" w14:anchorId="399A56D7">
          <v:shape id="_x0000_i1051" type="#_x0000_t75" style="width:154.55pt;height:63.5pt" o:ole="">
            <v:imagedata r:id="rId63" o:title=""/>
          </v:shape>
          <o:OLEObject Type="Embed" ProgID="Word.Document.12" ShapeID="_x0000_i1051" DrawAspect="Content" ObjectID="_1797276844" r:id="rId64">
            <o:FieldCodes>\s</o:FieldCodes>
          </o:OLEObject>
        </w:object>
      </w:r>
      <w:bookmarkEnd w:id="1652"/>
    </w:p>
    <w:p w14:paraId="3F7F1CC0" w14:textId="77777777" w:rsidR="003B0BD9" w:rsidRPr="00567618" w:rsidRDefault="003B0BD9" w:rsidP="003B0BD9">
      <w:pPr>
        <w:pStyle w:val="TF"/>
      </w:pPr>
      <w:r w:rsidRPr="00567618">
        <w:t>Figure 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bookmarkStart w:id="1654" w:name="MCCQCTEMPBM_00000308"/>
      <w:r w:rsidRPr="00D060E5">
        <w:rPr>
          <w:rFonts w:ascii="Arial" w:hAnsi="Arial"/>
          <w:b/>
        </w:rPr>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bookmarkEnd w:id="1654"/>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655" w:name="_Toc26369340"/>
      <w:bookmarkStart w:id="1656" w:name="_Toc36227222"/>
      <w:bookmarkStart w:id="1657" w:name="_Toc36228237"/>
      <w:bookmarkStart w:id="1658" w:name="_Toc36228864"/>
      <w:bookmarkStart w:id="1659" w:name="_Toc68847183"/>
      <w:bookmarkStart w:id="1660" w:name="_Toc74611118"/>
      <w:bookmarkStart w:id="1661" w:name="_Toc75566397"/>
      <w:bookmarkStart w:id="1662" w:name="_Toc89789948"/>
      <w:bookmarkStart w:id="1663" w:name="_Toc99466585"/>
      <w:bookmarkStart w:id="1664" w:name="_Toc186663775"/>
      <w:r w:rsidRPr="00567618">
        <w:t>10.2.2</w:t>
      </w:r>
      <w:r w:rsidRPr="00567618">
        <w:tab/>
        <w:t>Example use cases</w:t>
      </w:r>
      <w:bookmarkEnd w:id="1655"/>
      <w:bookmarkEnd w:id="1656"/>
      <w:bookmarkEnd w:id="1657"/>
      <w:bookmarkEnd w:id="1658"/>
      <w:bookmarkEnd w:id="1659"/>
      <w:bookmarkEnd w:id="1660"/>
      <w:bookmarkEnd w:id="1661"/>
      <w:bookmarkEnd w:id="1662"/>
      <w:bookmarkEnd w:id="1663"/>
      <w:bookmarkEnd w:id="1664"/>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2" type="#_x0000_t75" style="width:351.2pt;height:24.5pt" o:ole="">
            <v:imagedata r:id="rId65" o:title=""/>
          </v:shape>
          <o:OLEObject Type="Embed" ProgID="Visio.Drawing.11" ShapeID="_x0000_i1052" DrawAspect="Content" ObjectID="_1797276845" r:id="rId66"/>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3" type="#_x0000_t75" style="width:165.4pt;height:93pt" o:ole="">
            <v:imagedata r:id="rId67" o:title=""/>
          </v:shape>
          <o:OLEObject Type="Embed" ProgID="Visio.Drawing.11" ShapeID="_x0000_i1053" DrawAspect="Content" ObjectID="_1797276846" r:id="rId68"/>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4" type="#_x0000_t75" style="width:170.5pt;height:95.45pt" o:ole="">
            <v:imagedata r:id="rId69" o:title=""/>
          </v:shape>
          <o:OLEObject Type="Embed" ProgID="Visio.Drawing.11" ShapeID="_x0000_i1054" DrawAspect="Content" ObjectID="_1797276847" r:id="rId70"/>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5" type="#_x0000_t75" style="width:170.5pt;height:96.5pt" o:ole="">
            <v:imagedata r:id="rId71" o:title=""/>
          </v:shape>
          <o:OLEObject Type="Embed" ProgID="Visio.Drawing.11" ShapeID="_x0000_i1055" DrawAspect="Content" ObjectID="_1797276848" r:id="rId72"/>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6" type="#_x0000_t75" style="width:169pt;height:95.45pt" o:ole="">
            <v:imagedata r:id="rId73" o:title=""/>
          </v:shape>
          <o:OLEObject Type="Embed" ProgID="Visio.Drawing.11" ShapeID="_x0000_i1056" DrawAspect="Content" ObjectID="_1797276849" r:id="rId74"/>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7" type="#_x0000_t75" style="width:170.5pt;height:119.45pt" o:ole="">
            <v:imagedata r:id="rId75" o:title=""/>
          </v:shape>
          <o:OLEObject Type="Embed" ProgID="Visio.Drawing.11" ShapeID="_x0000_i1057" DrawAspect="Content" ObjectID="_1797276850" r:id="rId76"/>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8" type="#_x0000_t75" style="width:170.55pt;height:125pt" o:ole="">
            <v:imagedata r:id="rId77" o:title=""/>
          </v:shape>
          <o:OLEObject Type="Embed" ProgID="Visio.Drawing.11" ShapeID="_x0000_i1058" DrawAspect="Content" ObjectID="_1797276851" r:id="rId78"/>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65" w:name="_Toc26369341"/>
      <w:bookmarkStart w:id="1666" w:name="_Toc36227223"/>
      <w:bookmarkStart w:id="1667" w:name="_Toc36228238"/>
      <w:bookmarkStart w:id="1668" w:name="_Toc36228865"/>
      <w:bookmarkStart w:id="1669" w:name="_Toc68847184"/>
      <w:bookmarkStart w:id="1670" w:name="_Toc74611119"/>
      <w:bookmarkStart w:id="1671" w:name="_Toc75566398"/>
      <w:bookmarkStart w:id="1672" w:name="_Toc89789949"/>
      <w:bookmarkStart w:id="1673" w:name="_Toc99466586"/>
      <w:bookmarkStart w:id="1674" w:name="_Toc186663776"/>
      <w:r w:rsidRPr="00567618">
        <w:rPr>
          <w:noProof/>
        </w:rPr>
        <w:t>10.2.3</w:t>
      </w:r>
      <w:r w:rsidRPr="00567618">
        <w:rPr>
          <w:noProof/>
        </w:rPr>
        <w:tab/>
        <w:t>SDP negotiation for RTCP-APP</w:t>
      </w:r>
      <w:bookmarkEnd w:id="1665"/>
      <w:bookmarkEnd w:id="1666"/>
      <w:bookmarkEnd w:id="1667"/>
      <w:bookmarkEnd w:id="1668"/>
      <w:bookmarkEnd w:id="1669"/>
      <w:bookmarkEnd w:id="1670"/>
      <w:bookmarkEnd w:id="1671"/>
      <w:bookmarkEnd w:id="1672"/>
      <w:bookmarkEnd w:id="1673"/>
      <w:bookmarkEnd w:id="1674"/>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10.2.1.12</w:t>
      </w:r>
    </w:p>
    <w:p w14:paraId="50FBFB7D" w14:textId="4AF68B48" w:rsidR="003B0BD9" w:rsidRDefault="003B0BD9" w:rsidP="003B0BD9">
      <w:pPr>
        <w:ind w:left="568" w:hanging="284"/>
      </w:pPr>
      <w:r>
        <w:tab/>
        <w:t xml:space="preserve">IvasImmersiveBitRateReq: </w:t>
      </w:r>
      <w:r w:rsidRPr="00771FC1">
        <w:t>IVAS Bit Rate Request</w:t>
      </w:r>
      <w:r>
        <w:t>, clause 10.2.1.13</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75" w:name="_Toc26369342"/>
      <w:bookmarkStart w:id="1676" w:name="_Toc36227224"/>
      <w:bookmarkStart w:id="1677" w:name="_Toc36228239"/>
      <w:bookmarkStart w:id="1678" w:name="_Toc36228866"/>
      <w:bookmarkStart w:id="1679" w:name="_Toc68847185"/>
      <w:bookmarkStart w:id="1680" w:name="_Toc74611120"/>
      <w:bookmarkStart w:id="1681" w:name="_Toc75566399"/>
      <w:bookmarkStart w:id="1682" w:name="_Toc89789950"/>
      <w:bookmarkStart w:id="1683" w:name="_Toc99466587"/>
      <w:bookmarkStart w:id="1684" w:name="_Toc186663777"/>
      <w:r w:rsidRPr="00567618">
        <w:t>10.3</w:t>
      </w:r>
      <w:r w:rsidRPr="00567618">
        <w:tab/>
        <w:t>Video</w:t>
      </w:r>
      <w:bookmarkEnd w:id="1675"/>
      <w:bookmarkEnd w:id="1676"/>
      <w:bookmarkEnd w:id="1677"/>
      <w:bookmarkEnd w:id="1678"/>
      <w:bookmarkEnd w:id="1679"/>
      <w:bookmarkEnd w:id="1680"/>
      <w:bookmarkEnd w:id="1681"/>
      <w:bookmarkEnd w:id="1682"/>
      <w:bookmarkEnd w:id="1683"/>
      <w:bookmarkEnd w:id="1684"/>
    </w:p>
    <w:p w14:paraId="1B6A7540" w14:textId="77777777" w:rsidR="00FC7E52" w:rsidRPr="00567618" w:rsidRDefault="00FC7E52" w:rsidP="00FC7E52">
      <w:pPr>
        <w:pStyle w:val="Heading3"/>
      </w:pPr>
      <w:bookmarkStart w:id="1685" w:name="_Toc26369343"/>
      <w:bookmarkStart w:id="1686" w:name="_Toc36227225"/>
      <w:bookmarkStart w:id="1687" w:name="_Toc36228240"/>
      <w:bookmarkStart w:id="1688" w:name="_Toc36228867"/>
      <w:bookmarkStart w:id="1689" w:name="_Toc68847186"/>
      <w:bookmarkStart w:id="1690" w:name="_Toc74611121"/>
      <w:bookmarkStart w:id="1691" w:name="_Toc75566400"/>
      <w:bookmarkStart w:id="1692" w:name="_Toc89789951"/>
      <w:bookmarkStart w:id="1693" w:name="_Toc99466588"/>
      <w:bookmarkStart w:id="1694" w:name="_Toc186663778"/>
      <w:r w:rsidRPr="00567618">
        <w:t>10.3.1</w:t>
      </w:r>
      <w:r w:rsidRPr="00567618">
        <w:tab/>
        <w:t>General</w:t>
      </w:r>
      <w:bookmarkEnd w:id="1685"/>
      <w:bookmarkEnd w:id="1686"/>
      <w:bookmarkEnd w:id="1687"/>
      <w:bookmarkEnd w:id="1688"/>
      <w:bookmarkEnd w:id="1689"/>
      <w:bookmarkEnd w:id="1690"/>
      <w:bookmarkEnd w:id="1691"/>
      <w:bookmarkEnd w:id="1692"/>
      <w:bookmarkEnd w:id="1693"/>
      <w:bookmarkEnd w:id="1694"/>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95" w:name="_Toc26369344"/>
      <w:bookmarkStart w:id="1696" w:name="_Toc36227226"/>
      <w:bookmarkStart w:id="1697" w:name="_Toc36228241"/>
      <w:bookmarkStart w:id="1698" w:name="_Toc36228868"/>
      <w:bookmarkStart w:id="1699" w:name="_Toc68847187"/>
      <w:bookmarkStart w:id="1700" w:name="_Toc74611122"/>
      <w:bookmarkStart w:id="1701" w:name="_Toc75566401"/>
      <w:bookmarkStart w:id="1702" w:name="_Toc89789952"/>
      <w:bookmarkStart w:id="1703" w:name="_Toc99466589"/>
      <w:bookmarkStart w:id="1704" w:name="_Toc186663779"/>
      <w:r w:rsidRPr="00567618">
        <w:t>10.3.2</w:t>
      </w:r>
      <w:r w:rsidRPr="00567618">
        <w:tab/>
        <w:t>Signaling mechanisms</w:t>
      </w:r>
      <w:bookmarkEnd w:id="1695"/>
      <w:bookmarkEnd w:id="1696"/>
      <w:bookmarkEnd w:id="1697"/>
      <w:bookmarkEnd w:id="1698"/>
      <w:bookmarkEnd w:id="1699"/>
      <w:bookmarkEnd w:id="1700"/>
      <w:bookmarkEnd w:id="1701"/>
      <w:bookmarkEnd w:id="1702"/>
      <w:bookmarkEnd w:id="1703"/>
      <w:bookmarkEnd w:id="1704"/>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705" w:name="_Toc26369345"/>
      <w:bookmarkStart w:id="1706" w:name="_Toc36227227"/>
      <w:bookmarkStart w:id="1707" w:name="_Toc36228242"/>
      <w:bookmarkStart w:id="1708" w:name="_Toc36228869"/>
      <w:bookmarkStart w:id="1709" w:name="_Toc68847188"/>
      <w:bookmarkStart w:id="1710" w:name="_Toc74611123"/>
      <w:bookmarkStart w:id="1711" w:name="_Toc75566402"/>
      <w:bookmarkStart w:id="1712" w:name="_Toc89789953"/>
      <w:bookmarkStart w:id="1713" w:name="_Toc99466590"/>
      <w:bookmarkStart w:id="1714" w:name="_Toc186663780"/>
      <w:r w:rsidRPr="00567618">
        <w:t>10.3.3</w:t>
      </w:r>
      <w:r w:rsidRPr="00567618">
        <w:tab/>
        <w:t>Adaptation triggers</w:t>
      </w:r>
      <w:bookmarkEnd w:id="1705"/>
      <w:bookmarkEnd w:id="1706"/>
      <w:bookmarkEnd w:id="1707"/>
      <w:bookmarkEnd w:id="1708"/>
      <w:bookmarkEnd w:id="1709"/>
      <w:bookmarkEnd w:id="1710"/>
      <w:bookmarkEnd w:id="1711"/>
      <w:bookmarkEnd w:id="1712"/>
      <w:bookmarkEnd w:id="1713"/>
      <w:bookmarkEnd w:id="1714"/>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9" type="#_x0000_t75" style="width:119.55pt;height:15.5pt" o:ole="">
            <v:imagedata r:id="rId79" o:title=""/>
          </v:shape>
          <o:OLEObject Type="Embed" ProgID="Equation.3" ShapeID="_x0000_i1059" DrawAspect="Content" ObjectID="_1797276852" r:id="rId80"/>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715" w:name="_Toc26369346"/>
      <w:bookmarkStart w:id="1716" w:name="_Toc36227228"/>
      <w:bookmarkStart w:id="1717" w:name="_Toc36228243"/>
      <w:bookmarkStart w:id="1718" w:name="_Toc36228870"/>
      <w:bookmarkStart w:id="1719" w:name="_Toc68847189"/>
      <w:bookmarkStart w:id="1720" w:name="_Toc74611124"/>
      <w:bookmarkStart w:id="1721" w:name="_Toc75566403"/>
      <w:bookmarkStart w:id="1722" w:name="_Toc89789954"/>
      <w:bookmarkStart w:id="1723" w:name="_Toc99466591"/>
      <w:bookmarkStart w:id="1724" w:name="_Toc186663781"/>
      <w:r w:rsidRPr="00567618">
        <w:t>10.3.4</w:t>
      </w:r>
      <w:r w:rsidRPr="00567618">
        <w:tab/>
        <w:t>Sender behavior, downswitching</w:t>
      </w:r>
      <w:bookmarkEnd w:id="1715"/>
      <w:bookmarkEnd w:id="1716"/>
      <w:bookmarkEnd w:id="1717"/>
      <w:bookmarkEnd w:id="1718"/>
      <w:bookmarkEnd w:id="1719"/>
      <w:bookmarkEnd w:id="1720"/>
      <w:bookmarkEnd w:id="1721"/>
      <w:bookmarkEnd w:id="1722"/>
      <w:bookmarkEnd w:id="1723"/>
      <w:bookmarkEnd w:id="1724"/>
    </w:p>
    <w:p w14:paraId="5845DF2E" w14:textId="77777777" w:rsidR="00FC7E52" w:rsidRPr="00567618" w:rsidRDefault="00FC7E52" w:rsidP="00FC7E52">
      <w:pPr>
        <w:pStyle w:val="Heading4"/>
      </w:pPr>
      <w:bookmarkStart w:id="1725" w:name="_Toc26369347"/>
      <w:bookmarkStart w:id="1726" w:name="_Toc36227229"/>
      <w:bookmarkStart w:id="1727" w:name="_Toc36228244"/>
      <w:bookmarkStart w:id="1728" w:name="_Toc36228871"/>
      <w:bookmarkStart w:id="1729" w:name="_Toc68847190"/>
      <w:bookmarkStart w:id="1730" w:name="_Toc74611125"/>
      <w:bookmarkStart w:id="1731" w:name="_Toc75566404"/>
      <w:bookmarkStart w:id="1732" w:name="_Toc89789955"/>
      <w:bookmarkStart w:id="1733" w:name="_Toc99466592"/>
      <w:bookmarkStart w:id="1734" w:name="_Toc186663782"/>
      <w:r w:rsidRPr="00567618">
        <w:t>10.3.4.1</w:t>
      </w:r>
      <w:r w:rsidRPr="00567618">
        <w:tab/>
        <w:t>Downswitching divided into phases</w:t>
      </w:r>
      <w:bookmarkEnd w:id="1725"/>
      <w:bookmarkEnd w:id="1726"/>
      <w:bookmarkEnd w:id="1727"/>
      <w:bookmarkEnd w:id="1728"/>
      <w:bookmarkEnd w:id="1729"/>
      <w:bookmarkEnd w:id="1730"/>
      <w:bookmarkEnd w:id="1731"/>
      <w:bookmarkEnd w:id="1732"/>
      <w:bookmarkEnd w:id="1733"/>
      <w:bookmarkEnd w:id="1734"/>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35" w:name="_Toc26369348"/>
      <w:bookmarkStart w:id="1736" w:name="_Toc36227230"/>
      <w:bookmarkStart w:id="1737" w:name="_Toc36228245"/>
      <w:bookmarkStart w:id="1738" w:name="_Toc36228872"/>
      <w:bookmarkStart w:id="1739" w:name="_Toc68847191"/>
      <w:bookmarkStart w:id="1740" w:name="_Toc74611126"/>
      <w:bookmarkStart w:id="1741" w:name="_Toc75566405"/>
      <w:bookmarkStart w:id="1742" w:name="_Toc89789956"/>
      <w:bookmarkStart w:id="1743" w:name="_Toc99466593"/>
      <w:bookmarkStart w:id="1744" w:name="_Toc186663783"/>
      <w:r w:rsidRPr="00567618">
        <w:t>10.3.4.2</w:t>
      </w:r>
      <w:r w:rsidRPr="00567618">
        <w:tab/>
        <w:t>Rate reduction phase</w:t>
      </w:r>
      <w:bookmarkEnd w:id="1735"/>
      <w:bookmarkEnd w:id="1736"/>
      <w:bookmarkEnd w:id="1737"/>
      <w:bookmarkEnd w:id="1738"/>
      <w:bookmarkEnd w:id="1739"/>
      <w:bookmarkEnd w:id="1740"/>
      <w:bookmarkEnd w:id="1741"/>
      <w:bookmarkEnd w:id="1742"/>
      <w:bookmarkEnd w:id="1743"/>
      <w:bookmarkEnd w:id="1744"/>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0" type="#_x0000_t75" style="width:53pt;height:15.5pt" o:ole="">
            <v:imagedata r:id="rId82" o:title=""/>
          </v:shape>
          <o:OLEObject Type="Embed" ProgID="Equation.3" ShapeID="_x0000_i1060" DrawAspect="Content" ObjectID="_1797276853" r:id="rId83"/>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1" type="#_x0000_t75" style="width:150.5pt;height:15.5pt" o:ole="">
            <v:imagedata r:id="rId84" o:title=""/>
          </v:shape>
          <o:OLEObject Type="Embed" ProgID="Equation.3" ShapeID="_x0000_i1061" DrawAspect="Content" ObjectID="_1797276854" r:id="rId85"/>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2" type="#_x0000_t75" style="width:123.5pt;height:15.5pt" o:ole="">
            <v:imagedata r:id="rId86" o:title=""/>
          </v:shape>
          <o:OLEObject Type="Embed" ProgID="Equation.3" ShapeID="_x0000_i1062" DrawAspect="Content" ObjectID="_1797276855" r:id="rId87"/>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3" type="#_x0000_t75" style="width:263.1pt;height:15.5pt" o:ole="">
            <v:imagedata r:id="rId88" o:title=""/>
          </v:shape>
          <o:OLEObject Type="Embed" ProgID="Equation.3" ShapeID="_x0000_i1063" DrawAspect="Content" ObjectID="_1797276856" r:id="rId89"/>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4" type="#_x0000_t75" style="width:74pt;height:15.5pt" o:ole="">
            <v:imagedata r:id="rId90" o:title=""/>
          </v:shape>
          <o:OLEObject Type="Embed" ProgID="Equation.3" ShapeID="_x0000_i1064" DrawAspect="Content" ObjectID="_1797276857" r:id="rId91"/>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5" type="#_x0000_t75" style="width:47.5pt;height:13pt" o:ole="">
            <v:imagedata r:id="rId92" o:title=""/>
          </v:shape>
          <o:OLEObject Type="Embed" ProgID="Equation.3" ShapeID="_x0000_i1065" DrawAspect="Content" ObjectID="_1797276858" r:id="rId93"/>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6" type="#_x0000_t75" style="width:44.5pt;height:13pt" o:ole="">
            <v:imagedata r:id="rId94" o:title=""/>
          </v:shape>
          <o:OLEObject Type="Embed" ProgID="Equation.3" ShapeID="_x0000_i1066" DrawAspect="Content" ObjectID="_1797276859" r:id="rId95"/>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7" type="#_x0000_t75" style="width:53pt;height:15.5pt" o:ole="">
            <v:imagedata r:id="rId96" o:title=""/>
          </v:shape>
          <o:OLEObject Type="Embed" ProgID="Equation.3" ShapeID="_x0000_i1067" DrawAspect="Content" ObjectID="_1797276860" r:id="rId97"/>
        </w:object>
      </w:r>
      <w:r w:rsidRPr="00567618">
        <w:t xml:space="preserve"> is calculated over the </w:t>
      </w:r>
      <w:r w:rsidRPr="00567618">
        <w:rPr>
          <w:position w:val="-10"/>
        </w:rPr>
        <w:object w:dxaOrig="1939" w:dyaOrig="300" w14:anchorId="125624C0">
          <v:shape id="_x0000_i1068" type="#_x0000_t75" style="width:98.5pt;height:15.5pt" o:ole="">
            <v:imagedata r:id="rId98" o:title=""/>
          </v:shape>
          <o:OLEObject Type="Embed" ProgID="Equation.3" ShapeID="_x0000_i1068" DrawAspect="Content" ObjectID="_1797276861" r:id="rId99"/>
        </w:object>
      </w:r>
      <w:r w:rsidRPr="00567618">
        <w:t xml:space="preserve">, which is from the time when the TMMBR message is received until encoder has adapted down to the </w:t>
      </w:r>
      <w:r w:rsidRPr="00567618">
        <w:rPr>
          <w:position w:val="-10"/>
        </w:rPr>
        <w:object w:dxaOrig="880" w:dyaOrig="260" w14:anchorId="0DCCA07C">
          <v:shape id="_x0000_i1069" type="#_x0000_t75" style="width:44.5pt;height:13pt" o:ole="">
            <v:imagedata r:id="rId94" o:title=""/>
          </v:shape>
          <o:OLEObject Type="Embed" ProgID="Equation.3" ShapeID="_x0000_i1069" DrawAspect="Content" ObjectID="_1797276862" r:id="rId100"/>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0" type="#_x0000_t75" style="width:44.5pt;height:13pt" o:ole="">
            <v:imagedata r:id="rId94" o:title=""/>
          </v:shape>
          <o:OLEObject Type="Embed" ProgID="Equation.3" ShapeID="_x0000_i1070" DrawAspect="Content" ObjectID="_1797276863" r:id="rId101"/>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1" type="#_x0000_t75" style="width:44.5pt;height:13pt" o:ole="">
            <v:imagedata r:id="rId94" o:title=""/>
          </v:shape>
          <o:OLEObject Type="Embed" ProgID="Equation.3" ShapeID="_x0000_i1071" DrawAspect="Content" ObjectID="_1797276864" r:id="rId102"/>
        </w:object>
      </w:r>
      <w:r w:rsidRPr="00567618">
        <w:t xml:space="preserve"> </w:t>
      </w:r>
      <w:r w:rsidRPr="00567618">
        <w:rPr>
          <w:position w:val="-10"/>
        </w:rPr>
        <w:object w:dxaOrig="1860" w:dyaOrig="300" w14:anchorId="57EBD1FE">
          <v:shape id="_x0000_i1072" type="#_x0000_t75" style="width:93.45pt;height:15.5pt" o:ole="">
            <v:imagedata r:id="rId103" o:title=""/>
          </v:shape>
          <o:OLEObject Type="Embed" ProgID="Equation.3" ShapeID="_x0000_i1072" DrawAspect="Content" ObjectID="_1797276865" r:id="rId104"/>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3" type="#_x0000_t75" style="width:44.5pt;height:13pt" o:ole="">
            <v:imagedata r:id="rId94" o:title=""/>
          </v:shape>
          <o:OLEObject Type="Embed" ProgID="Equation.3" ShapeID="_x0000_i1073" DrawAspect="Content" ObjectID="_1797276866" r:id="rId105"/>
        </w:object>
      </w:r>
      <w:r w:rsidRPr="00567618">
        <w:t xml:space="preserve"> </w:t>
      </w:r>
      <w:r w:rsidRPr="00567618">
        <w:rPr>
          <w:position w:val="-10"/>
        </w:rPr>
        <w:object w:dxaOrig="1719" w:dyaOrig="279" w14:anchorId="1E134A70">
          <v:shape id="_x0000_i1074" type="#_x0000_t75" style="width:87pt;height:14pt" o:ole="">
            <v:imagedata r:id="rId106" o:title=""/>
          </v:shape>
          <o:OLEObject Type="Embed" ProgID="Equation.3" ShapeID="_x0000_i1074" DrawAspect="Content" ObjectID="_1797276867" r:id="rId107"/>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45" w:name="_Toc26369349"/>
      <w:bookmarkStart w:id="1746" w:name="_Toc36227231"/>
      <w:bookmarkStart w:id="1747" w:name="_Toc36228246"/>
      <w:bookmarkStart w:id="1748" w:name="_Toc36228873"/>
      <w:bookmarkStart w:id="1749" w:name="_Toc68847192"/>
      <w:bookmarkStart w:id="1750" w:name="_Toc74611127"/>
      <w:bookmarkStart w:id="1751" w:name="_Toc75566406"/>
      <w:bookmarkStart w:id="1752" w:name="_Toc89789957"/>
      <w:bookmarkStart w:id="1753" w:name="_Toc99466594"/>
      <w:bookmarkStart w:id="1754" w:name="_Toc186663784"/>
      <w:r w:rsidRPr="00567618">
        <w:t>10.3.4.3</w:t>
      </w:r>
      <w:r w:rsidRPr="00567618">
        <w:tab/>
        <w:t>Delay recovery phase</w:t>
      </w:r>
      <w:bookmarkEnd w:id="1745"/>
      <w:bookmarkEnd w:id="1746"/>
      <w:bookmarkEnd w:id="1747"/>
      <w:bookmarkEnd w:id="1748"/>
      <w:bookmarkEnd w:id="1749"/>
      <w:bookmarkEnd w:id="1750"/>
      <w:bookmarkEnd w:id="1751"/>
      <w:bookmarkEnd w:id="1752"/>
      <w:bookmarkEnd w:id="1753"/>
      <w:bookmarkEnd w:id="1754"/>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5" type="#_x0000_t75" style="width:53pt;height:15.5pt" o:ole="">
            <v:imagedata r:id="rId82" o:title=""/>
          </v:shape>
          <o:OLEObject Type="Embed" ProgID="Equation.3" ShapeID="_x0000_i1075" DrawAspect="Content" ObjectID="_1797276868" r:id="rId108"/>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55" w:name="_Toc26369350"/>
      <w:bookmarkStart w:id="1756" w:name="_Toc36227232"/>
      <w:bookmarkStart w:id="1757" w:name="_Toc36228247"/>
      <w:bookmarkStart w:id="1758" w:name="_Toc36228874"/>
      <w:bookmarkStart w:id="1759" w:name="_Toc68847193"/>
      <w:bookmarkStart w:id="1760" w:name="_Toc74611128"/>
      <w:bookmarkStart w:id="1761" w:name="_Toc75566407"/>
      <w:bookmarkStart w:id="1762" w:name="_Toc89789958"/>
      <w:bookmarkStart w:id="1763" w:name="_Toc99466595"/>
      <w:bookmarkStart w:id="1764" w:name="_Toc186663785"/>
      <w:r w:rsidRPr="00567618">
        <w:t>10.3.5</w:t>
      </w:r>
      <w:r w:rsidRPr="00567618">
        <w:tab/>
        <w:t>Sender behavior, up-switching</w:t>
      </w:r>
      <w:bookmarkEnd w:id="1755"/>
      <w:bookmarkEnd w:id="1756"/>
      <w:bookmarkEnd w:id="1757"/>
      <w:bookmarkEnd w:id="1758"/>
      <w:bookmarkEnd w:id="1759"/>
      <w:bookmarkEnd w:id="1760"/>
      <w:bookmarkEnd w:id="1761"/>
      <w:bookmarkEnd w:id="1762"/>
      <w:bookmarkEnd w:id="1763"/>
      <w:bookmarkEnd w:id="1764"/>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65" w:name="_Toc26369351"/>
      <w:bookmarkStart w:id="1766" w:name="_Toc36227233"/>
      <w:bookmarkStart w:id="1767" w:name="_Toc36228248"/>
      <w:bookmarkStart w:id="1768" w:name="_Toc36228875"/>
      <w:bookmarkStart w:id="1769" w:name="_Toc68847194"/>
      <w:bookmarkStart w:id="1770" w:name="_Toc74611129"/>
      <w:bookmarkStart w:id="1771" w:name="_Toc75566408"/>
      <w:bookmarkStart w:id="1772" w:name="_Toc89789959"/>
      <w:bookmarkStart w:id="1773" w:name="_Toc99466596"/>
      <w:bookmarkStart w:id="1774" w:name="_Toc186663786"/>
      <w:r w:rsidRPr="00567618">
        <w:t>10.3.6</w:t>
      </w:r>
      <w:r w:rsidRPr="00567618">
        <w:tab/>
        <w:t>Receiver behavior, down-switching</w:t>
      </w:r>
      <w:bookmarkEnd w:id="1765"/>
      <w:bookmarkEnd w:id="1766"/>
      <w:bookmarkEnd w:id="1767"/>
      <w:bookmarkEnd w:id="1768"/>
      <w:bookmarkEnd w:id="1769"/>
      <w:bookmarkEnd w:id="1770"/>
      <w:bookmarkEnd w:id="1771"/>
      <w:bookmarkEnd w:id="1772"/>
      <w:bookmarkEnd w:id="1773"/>
      <w:bookmarkEnd w:id="1774"/>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75" w:name="_Toc26369352"/>
      <w:bookmarkStart w:id="1776" w:name="_Toc36227234"/>
      <w:bookmarkStart w:id="1777" w:name="_Toc36228249"/>
      <w:bookmarkStart w:id="1778" w:name="_Toc36228876"/>
      <w:bookmarkStart w:id="1779" w:name="_Toc68847195"/>
      <w:bookmarkStart w:id="1780" w:name="_Toc74611130"/>
      <w:bookmarkStart w:id="1781" w:name="_Toc75566409"/>
      <w:bookmarkStart w:id="1782" w:name="_Toc89789960"/>
      <w:bookmarkStart w:id="1783" w:name="_Toc99466597"/>
      <w:bookmarkStart w:id="1784" w:name="_Toc186663787"/>
      <w:r w:rsidRPr="00567618">
        <w:t>10.3.7</w:t>
      </w:r>
      <w:r w:rsidRPr="00567618">
        <w:tab/>
        <w:t>Receiver behavior, up-switch</w:t>
      </w:r>
      <w:bookmarkEnd w:id="1775"/>
      <w:bookmarkEnd w:id="1776"/>
      <w:bookmarkEnd w:id="1777"/>
      <w:bookmarkEnd w:id="1778"/>
      <w:bookmarkEnd w:id="1779"/>
      <w:bookmarkEnd w:id="1780"/>
      <w:bookmarkEnd w:id="1781"/>
      <w:bookmarkEnd w:id="1782"/>
      <w:bookmarkEnd w:id="1783"/>
      <w:bookmarkEnd w:id="1784"/>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6" type="#_x0000_t75" style="width:393.65pt;height:15.5pt" o:ole="">
            <v:imagedata r:id="rId109" o:title=""/>
          </v:shape>
          <o:OLEObject Type="Embed" ProgID="Equation.3" ShapeID="_x0000_i1076" DrawAspect="Content" ObjectID="_1797276869" r:id="rId110"/>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7" type="#_x0000_t75" style="width:425.35pt;height:31pt" o:ole="">
            <v:imagedata r:id="rId111" o:title=""/>
          </v:shape>
          <o:OLEObject Type="Embed" ProgID="Equation.3" ShapeID="_x0000_i1077" DrawAspect="Content" ObjectID="_1797276870" r:id="rId112"/>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85" w:name="_Toc26369353"/>
      <w:bookmarkStart w:id="1786" w:name="_Toc36227235"/>
      <w:bookmarkStart w:id="1787" w:name="_Toc36228250"/>
      <w:bookmarkStart w:id="1788" w:name="_Toc36228877"/>
      <w:bookmarkStart w:id="1789" w:name="_Toc68847196"/>
      <w:bookmarkStart w:id="1790" w:name="_Toc74611131"/>
      <w:bookmarkStart w:id="1791" w:name="_Toc75566410"/>
      <w:bookmarkStart w:id="1792" w:name="_Toc89789961"/>
      <w:bookmarkStart w:id="1793" w:name="_Toc99466598"/>
      <w:bookmarkStart w:id="1794" w:name="_Toc186663788"/>
      <w:r w:rsidRPr="00567618">
        <w:t>10.3.8</w:t>
      </w:r>
      <w:r w:rsidRPr="00567618">
        <w:tab/>
        <w:t>ECN triggered adaptation</w:t>
      </w:r>
      <w:bookmarkEnd w:id="1785"/>
      <w:bookmarkEnd w:id="1786"/>
      <w:bookmarkEnd w:id="1787"/>
      <w:bookmarkEnd w:id="1788"/>
      <w:bookmarkEnd w:id="1789"/>
      <w:bookmarkEnd w:id="1790"/>
      <w:bookmarkEnd w:id="1791"/>
      <w:bookmarkEnd w:id="1792"/>
      <w:bookmarkEnd w:id="1793"/>
      <w:bookmarkEnd w:id="1794"/>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95"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6" w:name="_MCCTEMPBM_CRPT86940093___7"/>
            <w:bookmarkEnd w:id="1795"/>
            <w:r w:rsidRPr="00567618">
              <w:rPr>
                <w:rFonts w:ascii="Courier New" w:hAnsi="Courier New" w:cs="Courier New"/>
                <w:sz w:val="18"/>
              </w:rPr>
              <w:t>ECN_min_rate_relative</w:t>
            </w:r>
            <w:bookmarkEnd w:id="1796"/>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97"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97"/>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8" w:name="_MCCTEMPBM_CRPT86940095___7"/>
            <w:r w:rsidRPr="00567618">
              <w:rPr>
                <w:rFonts w:ascii="Courier New" w:hAnsi="Courier New" w:cs="Courier New"/>
                <w:sz w:val="18"/>
              </w:rPr>
              <w:t>ECN_min_rate_absolute</w:t>
            </w:r>
            <w:bookmarkEnd w:id="1798"/>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9" w:name="_MCCTEMPBM_CRPT86940096___7"/>
            <w:r w:rsidRPr="00567618">
              <w:rPr>
                <w:rFonts w:ascii="Courier New" w:hAnsi="Courier New" w:cs="Courier New"/>
                <w:sz w:val="18"/>
              </w:rPr>
              <w:t>ECN_congestion_wait</w:t>
            </w:r>
            <w:bookmarkEnd w:id="1799"/>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800"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800"/>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801" w:name="_Toc26369354"/>
      <w:bookmarkStart w:id="1802" w:name="_Toc36227236"/>
      <w:bookmarkStart w:id="1803" w:name="_Toc36228251"/>
      <w:bookmarkStart w:id="1804" w:name="_Toc36228878"/>
      <w:bookmarkStart w:id="1805" w:name="_Toc68847197"/>
      <w:bookmarkStart w:id="1806" w:name="_Toc74611132"/>
      <w:bookmarkStart w:id="1807" w:name="_Toc75566411"/>
      <w:bookmarkStart w:id="1808" w:name="_Toc89789962"/>
      <w:bookmarkStart w:id="1809" w:name="_Toc99466599"/>
      <w:bookmarkStart w:id="1810" w:name="_Toc186663789"/>
      <w:r w:rsidRPr="00567618">
        <w:t>10.4</w:t>
      </w:r>
      <w:r w:rsidRPr="00567618">
        <w:tab/>
        <w:t>Text</w:t>
      </w:r>
      <w:bookmarkEnd w:id="1801"/>
      <w:bookmarkEnd w:id="1802"/>
      <w:bookmarkEnd w:id="1803"/>
      <w:bookmarkEnd w:id="1804"/>
      <w:bookmarkEnd w:id="1805"/>
      <w:bookmarkEnd w:id="1806"/>
      <w:bookmarkEnd w:id="1807"/>
      <w:bookmarkEnd w:id="1808"/>
      <w:bookmarkEnd w:id="1809"/>
      <w:bookmarkEnd w:id="1810"/>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811" w:name="_Toc26369355"/>
      <w:bookmarkStart w:id="1812" w:name="_Toc36227237"/>
      <w:bookmarkStart w:id="1813" w:name="_Toc36228252"/>
      <w:bookmarkStart w:id="1814" w:name="_Toc36228879"/>
      <w:bookmarkStart w:id="1815" w:name="_Toc68847198"/>
      <w:bookmarkStart w:id="1816" w:name="_Toc74611133"/>
      <w:bookmarkStart w:id="1817" w:name="_Toc75566412"/>
      <w:bookmarkStart w:id="1818" w:name="_Toc89789963"/>
      <w:bookmarkStart w:id="1819" w:name="_Toc99466600"/>
      <w:bookmarkStart w:id="1820" w:name="_Toc186663790"/>
      <w:r w:rsidRPr="00567618">
        <w:rPr>
          <w:noProof/>
        </w:rPr>
        <w:t>10.5</w:t>
      </w:r>
      <w:r w:rsidRPr="00567618">
        <w:rPr>
          <w:noProof/>
        </w:rPr>
        <w:tab/>
        <w:t>Explicit Congestion Notification</w:t>
      </w:r>
      <w:bookmarkEnd w:id="1811"/>
      <w:bookmarkEnd w:id="1812"/>
      <w:bookmarkEnd w:id="1813"/>
      <w:bookmarkEnd w:id="1814"/>
      <w:bookmarkEnd w:id="1815"/>
      <w:bookmarkEnd w:id="1816"/>
      <w:bookmarkEnd w:id="1817"/>
      <w:bookmarkEnd w:id="1818"/>
      <w:bookmarkEnd w:id="1819"/>
      <w:bookmarkEnd w:id="1820"/>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21" w:name="_Toc26369356"/>
      <w:bookmarkStart w:id="1822" w:name="_Toc36227238"/>
      <w:bookmarkStart w:id="1823" w:name="_Toc36228253"/>
      <w:bookmarkStart w:id="1824" w:name="_Toc36228880"/>
      <w:bookmarkStart w:id="1825" w:name="_Toc68847199"/>
      <w:bookmarkStart w:id="1826" w:name="_Toc74611134"/>
      <w:bookmarkStart w:id="1827" w:name="_Toc75566413"/>
      <w:bookmarkStart w:id="1828" w:name="_Toc89789964"/>
      <w:bookmarkStart w:id="1829" w:name="_Toc99466601"/>
      <w:bookmarkStart w:id="1830" w:name="_Toc186663791"/>
      <w:r w:rsidRPr="00567618">
        <w:rPr>
          <w:noProof/>
        </w:rPr>
        <w:t>10.6</w:t>
      </w:r>
      <w:r w:rsidRPr="00567618">
        <w:rPr>
          <w:noProof/>
        </w:rPr>
        <w:tab/>
        <w:t>Using the a=bw-info attribute for adaptation</w:t>
      </w:r>
      <w:bookmarkEnd w:id="1821"/>
      <w:bookmarkEnd w:id="1822"/>
      <w:bookmarkEnd w:id="1823"/>
      <w:bookmarkEnd w:id="1824"/>
      <w:bookmarkEnd w:id="1825"/>
      <w:bookmarkEnd w:id="1826"/>
      <w:bookmarkEnd w:id="1827"/>
      <w:bookmarkEnd w:id="1828"/>
      <w:bookmarkEnd w:id="1829"/>
      <w:bookmarkEnd w:id="1830"/>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31" w:name="_Toc26369357"/>
      <w:bookmarkStart w:id="1832" w:name="_Toc36227239"/>
      <w:bookmarkStart w:id="1833" w:name="_Toc36228254"/>
      <w:bookmarkStart w:id="1834" w:name="_Toc36228881"/>
      <w:bookmarkStart w:id="1835" w:name="_Toc68847200"/>
      <w:bookmarkStart w:id="1836" w:name="_Toc74611135"/>
      <w:bookmarkStart w:id="1837" w:name="_Toc75566414"/>
      <w:bookmarkStart w:id="1838" w:name="_Toc89789965"/>
      <w:bookmarkStart w:id="1839" w:name="_Toc99466602"/>
      <w:bookmarkStart w:id="1840" w:name="_Toc186663792"/>
      <w:r w:rsidRPr="00567618">
        <w:rPr>
          <w:noProof/>
        </w:rPr>
        <w:t>10.7</w:t>
      </w:r>
      <w:r w:rsidRPr="00567618">
        <w:rPr>
          <w:noProof/>
        </w:rPr>
        <w:tab/>
        <w:t>Access network bitrate recommendation</w:t>
      </w:r>
      <w:bookmarkEnd w:id="1831"/>
      <w:bookmarkEnd w:id="1832"/>
      <w:bookmarkEnd w:id="1833"/>
      <w:bookmarkEnd w:id="1834"/>
      <w:bookmarkEnd w:id="1835"/>
      <w:bookmarkEnd w:id="1836"/>
      <w:bookmarkEnd w:id="1837"/>
      <w:bookmarkEnd w:id="1838"/>
      <w:bookmarkEnd w:id="1839"/>
      <w:bookmarkEnd w:id="1840"/>
    </w:p>
    <w:p w14:paraId="4303AF1F" w14:textId="77777777" w:rsidR="00FC7E52" w:rsidRPr="00567618" w:rsidRDefault="00FC7E52" w:rsidP="00FC7E52">
      <w:pPr>
        <w:pStyle w:val="Heading3"/>
        <w:rPr>
          <w:noProof/>
        </w:rPr>
      </w:pPr>
      <w:bookmarkStart w:id="1841" w:name="_Toc26369358"/>
      <w:bookmarkStart w:id="1842" w:name="_Toc36227240"/>
      <w:bookmarkStart w:id="1843" w:name="_Toc36228255"/>
      <w:bookmarkStart w:id="1844" w:name="_Toc36228882"/>
      <w:bookmarkStart w:id="1845" w:name="_Toc68847201"/>
      <w:bookmarkStart w:id="1846" w:name="_Toc74611136"/>
      <w:bookmarkStart w:id="1847" w:name="_Toc75566415"/>
      <w:bookmarkStart w:id="1848" w:name="_Toc89789966"/>
      <w:bookmarkStart w:id="1849" w:name="_Toc99466603"/>
      <w:bookmarkStart w:id="1850" w:name="_Toc186663793"/>
      <w:r w:rsidRPr="00567618">
        <w:rPr>
          <w:noProof/>
        </w:rPr>
        <w:t>10.7.1</w:t>
      </w:r>
      <w:r w:rsidRPr="00567618">
        <w:rPr>
          <w:noProof/>
        </w:rPr>
        <w:tab/>
        <w:t>General</w:t>
      </w:r>
      <w:bookmarkEnd w:id="1841"/>
      <w:bookmarkEnd w:id="1842"/>
      <w:bookmarkEnd w:id="1843"/>
      <w:bookmarkEnd w:id="1844"/>
      <w:bookmarkEnd w:id="1845"/>
      <w:bookmarkEnd w:id="1846"/>
      <w:bookmarkEnd w:id="1847"/>
      <w:bookmarkEnd w:id="1848"/>
      <w:bookmarkEnd w:id="1849"/>
      <w:bookmarkEnd w:id="1850"/>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51"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52" w:name="_Toc26369359"/>
      <w:bookmarkStart w:id="1853" w:name="_Toc36227241"/>
      <w:bookmarkStart w:id="1854" w:name="_Toc36228256"/>
      <w:bookmarkStart w:id="1855" w:name="_Toc36228883"/>
      <w:bookmarkStart w:id="1856" w:name="_Toc68847202"/>
      <w:bookmarkStart w:id="1857" w:name="_Toc74611137"/>
      <w:bookmarkStart w:id="1858" w:name="_Toc75566416"/>
      <w:bookmarkStart w:id="1859" w:name="_Toc89789967"/>
      <w:bookmarkStart w:id="1860" w:name="_Toc99466604"/>
      <w:bookmarkStart w:id="1861" w:name="_Toc186663794"/>
      <w:bookmarkEnd w:id="1851"/>
      <w:r w:rsidRPr="00567618">
        <w:rPr>
          <w:noProof/>
        </w:rPr>
        <w:t>10.7.2</w:t>
      </w:r>
      <w:r w:rsidRPr="00567618">
        <w:rPr>
          <w:noProof/>
        </w:rPr>
        <w:tab/>
        <w:t>Relation to session signaling bitrate information</w:t>
      </w:r>
      <w:bookmarkEnd w:id="1852"/>
      <w:bookmarkEnd w:id="1853"/>
      <w:bookmarkEnd w:id="1854"/>
      <w:bookmarkEnd w:id="1855"/>
      <w:bookmarkEnd w:id="1856"/>
      <w:bookmarkEnd w:id="1857"/>
      <w:bookmarkEnd w:id="1858"/>
      <w:bookmarkEnd w:id="1859"/>
      <w:bookmarkEnd w:id="1860"/>
      <w:bookmarkEnd w:id="1861"/>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62" w:name="_Toc26369360"/>
      <w:bookmarkStart w:id="1863" w:name="_Toc36227242"/>
      <w:bookmarkStart w:id="1864" w:name="_Toc36228257"/>
      <w:bookmarkStart w:id="1865" w:name="_Toc36228884"/>
      <w:bookmarkStart w:id="1866" w:name="_Toc68847203"/>
      <w:bookmarkStart w:id="1867" w:name="_Toc74611138"/>
      <w:bookmarkStart w:id="1868" w:name="_Toc75566417"/>
      <w:bookmarkStart w:id="1869" w:name="_Toc89789968"/>
      <w:bookmarkStart w:id="1870" w:name="_Toc99466605"/>
      <w:bookmarkStart w:id="1871" w:name="_Toc186663795"/>
      <w:r w:rsidRPr="00567618">
        <w:rPr>
          <w:noProof/>
        </w:rPr>
        <w:t>10.7.3</w:t>
      </w:r>
      <w:r w:rsidRPr="00567618">
        <w:rPr>
          <w:noProof/>
        </w:rPr>
        <w:tab/>
        <w:t>Use with dynamic bitrate adaptation</w:t>
      </w:r>
      <w:bookmarkEnd w:id="1862"/>
      <w:bookmarkEnd w:id="1863"/>
      <w:bookmarkEnd w:id="1864"/>
      <w:bookmarkEnd w:id="1865"/>
      <w:bookmarkEnd w:id="1866"/>
      <w:bookmarkEnd w:id="1867"/>
      <w:bookmarkEnd w:id="1868"/>
      <w:bookmarkEnd w:id="1869"/>
      <w:bookmarkEnd w:id="1870"/>
      <w:bookmarkEnd w:id="1871"/>
    </w:p>
    <w:p w14:paraId="72005E53" w14:textId="77777777" w:rsidR="00FC7E52" w:rsidRPr="00567618" w:rsidRDefault="00FC7E52" w:rsidP="00FC7E52">
      <w:pPr>
        <w:pStyle w:val="Heading4"/>
        <w:rPr>
          <w:noProof/>
        </w:rPr>
      </w:pPr>
      <w:bookmarkStart w:id="1872" w:name="_Toc26369361"/>
      <w:bookmarkStart w:id="1873" w:name="_Toc36227243"/>
      <w:bookmarkStart w:id="1874" w:name="_Toc36228258"/>
      <w:bookmarkStart w:id="1875" w:name="_Toc36228885"/>
      <w:bookmarkStart w:id="1876" w:name="_Toc68847204"/>
      <w:bookmarkStart w:id="1877" w:name="_Toc74611139"/>
      <w:bookmarkStart w:id="1878" w:name="_Toc75566418"/>
      <w:bookmarkStart w:id="1879" w:name="_Toc89789969"/>
      <w:bookmarkStart w:id="1880" w:name="_Toc99466606"/>
      <w:bookmarkStart w:id="1881" w:name="_Toc186663796"/>
      <w:r w:rsidRPr="00567618">
        <w:rPr>
          <w:noProof/>
        </w:rPr>
        <w:t>10.7.3.1</w:t>
      </w:r>
      <w:r w:rsidRPr="00567618">
        <w:rPr>
          <w:noProof/>
        </w:rPr>
        <w:tab/>
        <w:t>General</w:t>
      </w:r>
      <w:bookmarkEnd w:id="1872"/>
      <w:bookmarkEnd w:id="1873"/>
      <w:bookmarkEnd w:id="1874"/>
      <w:bookmarkEnd w:id="1875"/>
      <w:bookmarkEnd w:id="1876"/>
      <w:bookmarkEnd w:id="1877"/>
      <w:bookmarkEnd w:id="1878"/>
      <w:bookmarkEnd w:id="1879"/>
      <w:bookmarkEnd w:id="1880"/>
      <w:bookmarkEnd w:id="1881"/>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82" w:name="_Toc26369362"/>
      <w:bookmarkStart w:id="1883" w:name="_Toc36227244"/>
      <w:bookmarkStart w:id="1884" w:name="_Toc36228259"/>
      <w:bookmarkStart w:id="1885" w:name="_Toc36228886"/>
      <w:bookmarkStart w:id="1886" w:name="_Toc68847205"/>
      <w:bookmarkStart w:id="1887" w:name="_Toc74611140"/>
      <w:bookmarkStart w:id="1888" w:name="_Toc75566419"/>
      <w:bookmarkStart w:id="1889" w:name="_Toc89789970"/>
      <w:bookmarkStart w:id="1890" w:name="_Toc99466607"/>
      <w:bookmarkStart w:id="1891" w:name="_Toc186663797"/>
      <w:r w:rsidRPr="00567618">
        <w:rPr>
          <w:noProof/>
        </w:rPr>
        <w:t>10.7.3.2</w:t>
      </w:r>
      <w:r w:rsidRPr="00567618">
        <w:rPr>
          <w:noProof/>
        </w:rPr>
        <w:tab/>
        <w:t>Adaptation of sent media</w:t>
      </w:r>
      <w:bookmarkEnd w:id="1882"/>
      <w:bookmarkEnd w:id="1883"/>
      <w:bookmarkEnd w:id="1884"/>
      <w:bookmarkEnd w:id="1885"/>
      <w:bookmarkEnd w:id="1886"/>
      <w:bookmarkEnd w:id="1887"/>
      <w:bookmarkEnd w:id="1888"/>
      <w:bookmarkEnd w:id="1889"/>
      <w:bookmarkEnd w:id="1890"/>
      <w:bookmarkEnd w:id="1891"/>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92" w:name="_Toc26369363"/>
      <w:bookmarkStart w:id="1893" w:name="_Toc36227245"/>
      <w:bookmarkStart w:id="1894" w:name="_Toc36228260"/>
      <w:bookmarkStart w:id="1895" w:name="_Toc36228887"/>
      <w:bookmarkStart w:id="1896" w:name="_Toc68847206"/>
      <w:bookmarkStart w:id="1897" w:name="_Toc74611141"/>
      <w:bookmarkStart w:id="1898" w:name="_Toc75566420"/>
      <w:bookmarkStart w:id="1899" w:name="_Toc89789971"/>
      <w:bookmarkStart w:id="1900" w:name="_Toc99466608"/>
      <w:bookmarkStart w:id="1901" w:name="_Toc186663798"/>
      <w:r w:rsidRPr="00567618">
        <w:rPr>
          <w:noProof/>
        </w:rPr>
        <w:t>10.7.3.3</w:t>
      </w:r>
      <w:r w:rsidRPr="00567618">
        <w:rPr>
          <w:noProof/>
        </w:rPr>
        <w:tab/>
        <w:t>Adaptation of received media</w:t>
      </w:r>
      <w:bookmarkEnd w:id="1892"/>
      <w:bookmarkEnd w:id="1893"/>
      <w:bookmarkEnd w:id="1894"/>
      <w:bookmarkEnd w:id="1895"/>
      <w:bookmarkEnd w:id="1896"/>
      <w:bookmarkEnd w:id="1897"/>
      <w:bookmarkEnd w:id="1898"/>
      <w:bookmarkEnd w:id="1899"/>
      <w:bookmarkEnd w:id="1900"/>
      <w:bookmarkEnd w:id="1901"/>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902" w:name="_Toc26369364"/>
      <w:bookmarkStart w:id="1903" w:name="_Toc36227246"/>
      <w:bookmarkStart w:id="1904" w:name="_Toc36228261"/>
      <w:bookmarkStart w:id="1905" w:name="_Toc36228888"/>
      <w:bookmarkStart w:id="1906" w:name="_Toc68847207"/>
      <w:bookmarkStart w:id="1907" w:name="_Toc74611142"/>
      <w:bookmarkStart w:id="1908" w:name="_Toc75566421"/>
      <w:bookmarkStart w:id="1909" w:name="_Toc89789972"/>
      <w:bookmarkStart w:id="1910" w:name="_Toc99466609"/>
      <w:bookmarkStart w:id="1911" w:name="_Toc186663799"/>
      <w:r w:rsidRPr="00567618">
        <w:rPr>
          <w:noProof/>
        </w:rPr>
        <w:t>10.7.4</w:t>
      </w:r>
      <w:r w:rsidRPr="00567618">
        <w:rPr>
          <w:noProof/>
        </w:rPr>
        <w:tab/>
        <w:t>Message mapping for LTE access</w:t>
      </w:r>
      <w:bookmarkEnd w:id="1902"/>
      <w:bookmarkEnd w:id="1903"/>
      <w:bookmarkEnd w:id="1904"/>
      <w:bookmarkEnd w:id="1905"/>
      <w:bookmarkEnd w:id="1906"/>
      <w:bookmarkEnd w:id="1907"/>
      <w:bookmarkEnd w:id="1908"/>
      <w:bookmarkEnd w:id="1909"/>
      <w:bookmarkEnd w:id="1910"/>
      <w:bookmarkEnd w:id="1911"/>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912" w:name="_Toc26369365"/>
      <w:bookmarkStart w:id="1913" w:name="_Toc36227247"/>
      <w:bookmarkStart w:id="1914" w:name="_Toc36228262"/>
      <w:bookmarkStart w:id="1915" w:name="_Toc36228889"/>
      <w:bookmarkStart w:id="1916" w:name="_Toc68847208"/>
      <w:bookmarkStart w:id="1917" w:name="_Toc74611143"/>
      <w:bookmarkStart w:id="1918" w:name="_Toc75566422"/>
      <w:bookmarkStart w:id="1919" w:name="_Toc89789973"/>
      <w:bookmarkStart w:id="1920" w:name="_Toc99466610"/>
      <w:bookmarkStart w:id="1921" w:name="_Toc186663800"/>
      <w:r w:rsidRPr="00567618">
        <w:rPr>
          <w:noProof/>
        </w:rPr>
        <w:t>10.7.5</w:t>
      </w:r>
      <w:r w:rsidRPr="00567618">
        <w:rPr>
          <w:noProof/>
        </w:rPr>
        <w:tab/>
        <w:t>Message mapping for NR access</w:t>
      </w:r>
      <w:bookmarkEnd w:id="1912"/>
      <w:bookmarkEnd w:id="1913"/>
      <w:bookmarkEnd w:id="1914"/>
      <w:bookmarkEnd w:id="1915"/>
      <w:bookmarkEnd w:id="1916"/>
      <w:bookmarkEnd w:id="1917"/>
      <w:bookmarkEnd w:id="1918"/>
      <w:bookmarkEnd w:id="1919"/>
      <w:bookmarkEnd w:id="1920"/>
      <w:bookmarkEnd w:id="1921"/>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22" w:name="_Toc26369366"/>
      <w:bookmarkStart w:id="1923" w:name="_Toc36227248"/>
      <w:bookmarkStart w:id="1924" w:name="_Toc36228263"/>
      <w:bookmarkStart w:id="1925" w:name="_Toc36228890"/>
      <w:bookmarkStart w:id="1926" w:name="_Toc68847209"/>
      <w:bookmarkStart w:id="1927" w:name="_Toc74611144"/>
      <w:bookmarkStart w:id="1928" w:name="_Toc75566423"/>
      <w:bookmarkStart w:id="1929" w:name="_Toc89789974"/>
      <w:bookmarkStart w:id="1930" w:name="_Toc99466611"/>
      <w:bookmarkStart w:id="1931" w:name="_Toc186663801"/>
      <w:r w:rsidRPr="00567618">
        <w:t>11</w:t>
      </w:r>
      <w:r w:rsidRPr="00567618">
        <w:tab/>
        <w:t>Front-end handling</w:t>
      </w:r>
      <w:bookmarkEnd w:id="1922"/>
      <w:bookmarkEnd w:id="1923"/>
      <w:bookmarkEnd w:id="1924"/>
      <w:bookmarkEnd w:id="1925"/>
      <w:bookmarkEnd w:id="1926"/>
      <w:bookmarkEnd w:id="1927"/>
      <w:bookmarkEnd w:id="1928"/>
      <w:bookmarkEnd w:id="1929"/>
      <w:bookmarkEnd w:id="1930"/>
      <w:bookmarkEnd w:id="1931"/>
    </w:p>
    <w:p w14:paraId="48268DE1" w14:textId="77777777" w:rsidR="00FC7E52" w:rsidRPr="00567618" w:rsidRDefault="00FC7E52" w:rsidP="00FC7E52">
      <w:pPr>
        <w:pStyle w:val="Heading2"/>
      </w:pPr>
      <w:bookmarkStart w:id="1932" w:name="_Toc26369367"/>
      <w:bookmarkStart w:id="1933" w:name="_Toc36227249"/>
      <w:bookmarkStart w:id="1934" w:name="_Toc36228264"/>
      <w:bookmarkStart w:id="1935" w:name="_Toc36228891"/>
      <w:bookmarkStart w:id="1936" w:name="_Toc68847210"/>
      <w:bookmarkStart w:id="1937" w:name="_Toc74611145"/>
      <w:bookmarkStart w:id="1938" w:name="_Toc75566424"/>
      <w:bookmarkStart w:id="1939" w:name="_Toc89789975"/>
      <w:bookmarkStart w:id="1940" w:name="_Toc99466612"/>
      <w:bookmarkStart w:id="1941" w:name="_Toc186663802"/>
      <w:r w:rsidRPr="00567618">
        <w:t>11.1</w:t>
      </w:r>
      <w:r w:rsidRPr="00567618">
        <w:tab/>
        <w:t>General</w:t>
      </w:r>
      <w:bookmarkEnd w:id="1932"/>
      <w:bookmarkEnd w:id="1933"/>
      <w:bookmarkEnd w:id="1934"/>
      <w:bookmarkEnd w:id="1935"/>
      <w:bookmarkEnd w:id="1936"/>
      <w:bookmarkEnd w:id="1937"/>
      <w:bookmarkEnd w:id="1938"/>
      <w:bookmarkEnd w:id="1939"/>
      <w:bookmarkEnd w:id="1940"/>
      <w:bookmarkEnd w:id="1941"/>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8" type="#_x0000_t75" style="width:434.05pt;height:414.85pt" o:ole="" fillcolor="window">
            <v:imagedata r:id="rId117" o:title=""/>
          </v:shape>
          <o:OLEObject Type="Embed" ProgID="Word.Picture.8" ShapeID="_x0000_i1078" DrawAspect="Content" ObjectID="_1797276871" r:id="rId118"/>
        </w:object>
      </w:r>
    </w:p>
    <w:p w14:paraId="04E8E58C" w14:textId="77777777" w:rsidR="00FC7E52" w:rsidRDefault="00FC7E52" w:rsidP="00FC7E52">
      <w:pPr>
        <w:pStyle w:val="TF"/>
        <w:spacing w:after="0"/>
        <w:rPr>
          <w:bCs/>
        </w:rPr>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1942" w:name="_Toc26369368"/>
      <w:bookmarkStart w:id="1943" w:name="_Toc36227250"/>
      <w:bookmarkStart w:id="1944" w:name="_Toc36228265"/>
      <w:bookmarkStart w:id="1945" w:name="_Toc36228892"/>
      <w:bookmarkStart w:id="1946" w:name="_Toc68847211"/>
      <w:bookmarkStart w:id="1947" w:name="_Toc74611146"/>
      <w:bookmarkStart w:id="1948" w:name="_Toc75566425"/>
      <w:bookmarkStart w:id="1949" w:name="_Toc89789976"/>
      <w:bookmarkStart w:id="1950" w:name="_Toc99466613"/>
      <w:bookmarkStart w:id="1951" w:name="_Toc186663803"/>
      <w:r w:rsidRPr="00567618">
        <w:t>12</w:t>
      </w:r>
      <w:r w:rsidRPr="00567618">
        <w:tab/>
        <w:t>Inter-working</w:t>
      </w:r>
      <w:bookmarkEnd w:id="1942"/>
      <w:bookmarkEnd w:id="1943"/>
      <w:bookmarkEnd w:id="1944"/>
      <w:bookmarkEnd w:id="1945"/>
      <w:bookmarkEnd w:id="1946"/>
      <w:bookmarkEnd w:id="1947"/>
      <w:bookmarkEnd w:id="1948"/>
      <w:bookmarkEnd w:id="1949"/>
      <w:bookmarkEnd w:id="1950"/>
      <w:bookmarkEnd w:id="1951"/>
    </w:p>
    <w:p w14:paraId="1ABB1313" w14:textId="77777777" w:rsidR="00FC7E52" w:rsidRPr="00567618" w:rsidRDefault="00FC7E52" w:rsidP="00FC7E52">
      <w:pPr>
        <w:pStyle w:val="Heading2"/>
      </w:pPr>
      <w:bookmarkStart w:id="1952" w:name="_Toc26369369"/>
      <w:bookmarkStart w:id="1953" w:name="_Toc36227251"/>
      <w:bookmarkStart w:id="1954" w:name="_Toc36228266"/>
      <w:bookmarkStart w:id="1955" w:name="_Toc36228893"/>
      <w:bookmarkStart w:id="1956" w:name="_Toc68847212"/>
      <w:bookmarkStart w:id="1957" w:name="_Toc74611147"/>
      <w:bookmarkStart w:id="1958" w:name="_Toc75566426"/>
      <w:bookmarkStart w:id="1959" w:name="_Toc89789977"/>
      <w:bookmarkStart w:id="1960" w:name="_Toc99466614"/>
      <w:bookmarkStart w:id="1961" w:name="_Toc186663804"/>
      <w:r w:rsidRPr="00567618">
        <w:t>12.1</w:t>
      </w:r>
      <w:r w:rsidRPr="00567618">
        <w:tab/>
        <w:t>General</w:t>
      </w:r>
      <w:bookmarkEnd w:id="1952"/>
      <w:bookmarkEnd w:id="1953"/>
      <w:bookmarkEnd w:id="1954"/>
      <w:bookmarkEnd w:id="1955"/>
      <w:bookmarkEnd w:id="1956"/>
      <w:bookmarkEnd w:id="1957"/>
      <w:bookmarkEnd w:id="1958"/>
      <w:bookmarkEnd w:id="1959"/>
      <w:bookmarkEnd w:id="1960"/>
      <w:bookmarkEnd w:id="1961"/>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62" w:name="_Toc26369370"/>
      <w:bookmarkStart w:id="1963" w:name="_Toc36227252"/>
      <w:bookmarkStart w:id="1964" w:name="_Toc36228267"/>
      <w:bookmarkStart w:id="1965" w:name="_Toc36228894"/>
      <w:bookmarkStart w:id="1966" w:name="_Toc68847213"/>
      <w:bookmarkStart w:id="1967" w:name="_Toc74611148"/>
      <w:bookmarkStart w:id="1968" w:name="_Toc75566427"/>
      <w:bookmarkStart w:id="1969" w:name="_Toc89789978"/>
      <w:bookmarkStart w:id="1970" w:name="_Toc99466615"/>
      <w:bookmarkStart w:id="1971" w:name="_Toc186663805"/>
      <w:r w:rsidRPr="00567618">
        <w:t>12.2</w:t>
      </w:r>
      <w:r w:rsidRPr="00567618">
        <w:tab/>
        <w:t>3G-324M</w:t>
      </w:r>
      <w:bookmarkEnd w:id="1962"/>
      <w:bookmarkEnd w:id="1963"/>
      <w:bookmarkEnd w:id="1964"/>
      <w:bookmarkEnd w:id="1965"/>
      <w:bookmarkEnd w:id="1966"/>
      <w:bookmarkEnd w:id="1967"/>
      <w:bookmarkEnd w:id="1968"/>
      <w:bookmarkEnd w:id="1969"/>
      <w:bookmarkEnd w:id="1970"/>
      <w:bookmarkEnd w:id="1971"/>
    </w:p>
    <w:p w14:paraId="55F0FD45" w14:textId="77777777" w:rsidR="00FC7E52" w:rsidRPr="00567618" w:rsidRDefault="00FC7E52" w:rsidP="00FC7E52">
      <w:pPr>
        <w:pStyle w:val="Heading3"/>
      </w:pPr>
      <w:bookmarkStart w:id="1972" w:name="_Toc26369371"/>
      <w:bookmarkStart w:id="1973" w:name="_Toc36227253"/>
      <w:bookmarkStart w:id="1974" w:name="_Toc36228268"/>
      <w:bookmarkStart w:id="1975" w:name="_Toc36228895"/>
      <w:bookmarkStart w:id="1976" w:name="_Toc68847214"/>
      <w:bookmarkStart w:id="1977" w:name="_Toc74611149"/>
      <w:bookmarkStart w:id="1978" w:name="_Toc75566428"/>
      <w:bookmarkStart w:id="1979" w:name="_Toc89789979"/>
      <w:bookmarkStart w:id="1980" w:name="_Toc99466616"/>
      <w:bookmarkStart w:id="1981" w:name="_Toc186663806"/>
      <w:r w:rsidRPr="00567618">
        <w:t>12.2.1</w:t>
      </w:r>
      <w:r w:rsidRPr="00567618">
        <w:tab/>
        <w:t>General</w:t>
      </w:r>
      <w:bookmarkEnd w:id="1972"/>
      <w:bookmarkEnd w:id="1973"/>
      <w:bookmarkEnd w:id="1974"/>
      <w:bookmarkEnd w:id="1975"/>
      <w:bookmarkEnd w:id="1976"/>
      <w:bookmarkEnd w:id="1977"/>
      <w:bookmarkEnd w:id="1978"/>
      <w:bookmarkEnd w:id="1979"/>
      <w:bookmarkEnd w:id="1980"/>
      <w:bookmarkEnd w:id="1981"/>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82" w:name="_Toc26369372"/>
      <w:bookmarkStart w:id="1983" w:name="_Toc36227254"/>
      <w:bookmarkStart w:id="1984" w:name="_Toc36228269"/>
      <w:bookmarkStart w:id="1985" w:name="_Toc36228896"/>
      <w:bookmarkStart w:id="1986" w:name="_Toc68847215"/>
      <w:bookmarkStart w:id="1987" w:name="_Toc74611150"/>
      <w:bookmarkStart w:id="1988" w:name="_Toc75566429"/>
      <w:bookmarkStart w:id="1989" w:name="_Toc89789980"/>
      <w:bookmarkStart w:id="1990" w:name="_Toc99466617"/>
      <w:bookmarkStart w:id="1991" w:name="_Toc186663807"/>
      <w:r w:rsidRPr="00567618">
        <w:t>12.2.2</w:t>
      </w:r>
      <w:r w:rsidRPr="00567618">
        <w:tab/>
        <w:t>Codec usage</w:t>
      </w:r>
      <w:bookmarkEnd w:id="1982"/>
      <w:bookmarkEnd w:id="1983"/>
      <w:bookmarkEnd w:id="1984"/>
      <w:bookmarkEnd w:id="1985"/>
      <w:bookmarkEnd w:id="1986"/>
      <w:bookmarkEnd w:id="1987"/>
      <w:bookmarkEnd w:id="1988"/>
      <w:bookmarkEnd w:id="1989"/>
      <w:bookmarkEnd w:id="1990"/>
      <w:bookmarkEnd w:id="1991"/>
    </w:p>
    <w:p w14:paraId="37B347F8" w14:textId="77777777" w:rsidR="00FC7E52" w:rsidRPr="00567618" w:rsidRDefault="00FC7E52" w:rsidP="00FC7E52">
      <w:pPr>
        <w:pStyle w:val="Heading4"/>
      </w:pPr>
      <w:bookmarkStart w:id="1992" w:name="_Toc26369373"/>
      <w:bookmarkStart w:id="1993" w:name="_Toc36227255"/>
      <w:bookmarkStart w:id="1994" w:name="_Toc36228270"/>
      <w:bookmarkStart w:id="1995" w:name="_Toc36228897"/>
      <w:bookmarkStart w:id="1996" w:name="_Toc68847216"/>
      <w:bookmarkStart w:id="1997" w:name="_Toc74611151"/>
      <w:bookmarkStart w:id="1998" w:name="_Toc75566430"/>
      <w:bookmarkStart w:id="1999" w:name="_Toc89789981"/>
      <w:bookmarkStart w:id="2000" w:name="_Toc99466618"/>
      <w:bookmarkStart w:id="2001" w:name="_Toc186663808"/>
      <w:r w:rsidRPr="00567618">
        <w:t>12.2.2.1</w:t>
      </w:r>
      <w:r w:rsidRPr="00567618">
        <w:tab/>
        <w:t>General</w:t>
      </w:r>
      <w:bookmarkEnd w:id="1992"/>
      <w:bookmarkEnd w:id="1993"/>
      <w:bookmarkEnd w:id="1994"/>
      <w:bookmarkEnd w:id="1995"/>
      <w:bookmarkEnd w:id="1996"/>
      <w:bookmarkEnd w:id="1997"/>
      <w:bookmarkEnd w:id="1998"/>
      <w:bookmarkEnd w:id="1999"/>
      <w:bookmarkEnd w:id="2000"/>
      <w:bookmarkEnd w:id="2001"/>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2002" w:name="_Toc26369374"/>
      <w:bookmarkStart w:id="2003" w:name="_Toc36227256"/>
      <w:bookmarkStart w:id="2004" w:name="_Toc36228271"/>
      <w:bookmarkStart w:id="2005" w:name="_Toc36228898"/>
      <w:bookmarkStart w:id="2006" w:name="_Toc68847217"/>
      <w:bookmarkStart w:id="2007" w:name="_Toc74611152"/>
      <w:bookmarkStart w:id="2008" w:name="_Toc75566431"/>
      <w:bookmarkStart w:id="2009" w:name="_Toc89789982"/>
      <w:bookmarkStart w:id="2010" w:name="_Toc99466619"/>
      <w:bookmarkStart w:id="2011" w:name="_Toc186663809"/>
      <w:r w:rsidRPr="00567618">
        <w:t>12.2.2.2</w:t>
      </w:r>
      <w:r w:rsidRPr="00567618">
        <w:tab/>
        <w:t>Text</w:t>
      </w:r>
      <w:bookmarkEnd w:id="2002"/>
      <w:bookmarkEnd w:id="2003"/>
      <w:bookmarkEnd w:id="2004"/>
      <w:bookmarkEnd w:id="2005"/>
      <w:bookmarkEnd w:id="2006"/>
      <w:bookmarkEnd w:id="2007"/>
      <w:bookmarkEnd w:id="2008"/>
      <w:bookmarkEnd w:id="2009"/>
      <w:bookmarkEnd w:id="2010"/>
      <w:bookmarkEnd w:id="2011"/>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2012" w:name="_Toc26369375"/>
      <w:bookmarkStart w:id="2013" w:name="_Toc36227257"/>
      <w:bookmarkStart w:id="2014" w:name="_Toc36228272"/>
      <w:bookmarkStart w:id="2015" w:name="_Toc36228899"/>
      <w:bookmarkStart w:id="2016" w:name="_Toc68847218"/>
      <w:bookmarkStart w:id="2017" w:name="_Toc74611153"/>
      <w:bookmarkStart w:id="2018" w:name="_Toc75566432"/>
      <w:bookmarkStart w:id="2019" w:name="_Toc89789983"/>
      <w:bookmarkStart w:id="2020" w:name="_Toc99466620"/>
      <w:bookmarkStart w:id="2021" w:name="_Toc186663810"/>
      <w:r w:rsidRPr="00567618">
        <w:t>12.2.3</w:t>
      </w:r>
      <w:r w:rsidRPr="00567618">
        <w:tab/>
        <w:t>Payload format</w:t>
      </w:r>
      <w:bookmarkEnd w:id="2012"/>
      <w:bookmarkEnd w:id="2013"/>
      <w:bookmarkEnd w:id="2014"/>
      <w:bookmarkEnd w:id="2015"/>
      <w:bookmarkEnd w:id="2016"/>
      <w:bookmarkEnd w:id="2017"/>
      <w:bookmarkEnd w:id="2018"/>
      <w:bookmarkEnd w:id="2019"/>
      <w:bookmarkEnd w:id="2020"/>
      <w:bookmarkEnd w:id="2021"/>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22" w:name="_Toc26369376"/>
      <w:bookmarkStart w:id="2023" w:name="_Toc36227258"/>
      <w:bookmarkStart w:id="2024" w:name="_Toc36228273"/>
      <w:bookmarkStart w:id="2025" w:name="_Toc36228900"/>
      <w:bookmarkStart w:id="2026" w:name="_Toc68847219"/>
      <w:bookmarkStart w:id="2027" w:name="_Toc74611154"/>
      <w:bookmarkStart w:id="2028" w:name="_Toc75566433"/>
      <w:bookmarkStart w:id="2029" w:name="_Toc89789984"/>
      <w:bookmarkStart w:id="2030" w:name="_Toc99466621"/>
      <w:bookmarkStart w:id="2031" w:name="_Toc186663811"/>
      <w:r w:rsidRPr="00567618">
        <w:t>12.2.4</w:t>
      </w:r>
      <w:r w:rsidRPr="00567618">
        <w:tab/>
        <w:t>MTSI media gateway trans-packetization</w:t>
      </w:r>
      <w:bookmarkEnd w:id="2022"/>
      <w:bookmarkEnd w:id="2023"/>
      <w:bookmarkEnd w:id="2024"/>
      <w:bookmarkEnd w:id="2025"/>
      <w:bookmarkEnd w:id="2026"/>
      <w:bookmarkEnd w:id="2027"/>
      <w:bookmarkEnd w:id="2028"/>
      <w:bookmarkEnd w:id="2029"/>
      <w:bookmarkEnd w:id="2030"/>
      <w:bookmarkEnd w:id="2031"/>
    </w:p>
    <w:p w14:paraId="52ECB90C" w14:textId="77777777" w:rsidR="00FC7E52" w:rsidRPr="00567618" w:rsidRDefault="00FC7E52" w:rsidP="00FC7E52">
      <w:pPr>
        <w:pStyle w:val="Heading4"/>
      </w:pPr>
      <w:bookmarkStart w:id="2032" w:name="_Toc26369377"/>
      <w:bookmarkStart w:id="2033" w:name="_Toc36227259"/>
      <w:bookmarkStart w:id="2034" w:name="_Toc36228274"/>
      <w:bookmarkStart w:id="2035" w:name="_Toc36228901"/>
      <w:bookmarkStart w:id="2036" w:name="_Toc68847220"/>
      <w:bookmarkStart w:id="2037" w:name="_Toc74611155"/>
      <w:bookmarkStart w:id="2038" w:name="_Toc75566434"/>
      <w:bookmarkStart w:id="2039" w:name="_Toc89789985"/>
      <w:bookmarkStart w:id="2040" w:name="_Toc99466622"/>
      <w:bookmarkStart w:id="2041" w:name="_Toc186663812"/>
      <w:r w:rsidRPr="00567618">
        <w:t>12.2.4.1</w:t>
      </w:r>
      <w:r w:rsidRPr="00567618">
        <w:tab/>
        <w:t>General</w:t>
      </w:r>
      <w:bookmarkEnd w:id="2032"/>
      <w:bookmarkEnd w:id="2033"/>
      <w:bookmarkEnd w:id="2034"/>
      <w:bookmarkEnd w:id="2035"/>
      <w:bookmarkEnd w:id="2036"/>
      <w:bookmarkEnd w:id="2037"/>
      <w:bookmarkEnd w:id="2038"/>
      <w:bookmarkEnd w:id="2039"/>
      <w:bookmarkEnd w:id="2040"/>
      <w:bookmarkEnd w:id="2041"/>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42" w:name="_Toc26369378"/>
      <w:bookmarkStart w:id="2043" w:name="_Toc36227260"/>
      <w:bookmarkStart w:id="2044" w:name="_Toc36228275"/>
      <w:bookmarkStart w:id="2045" w:name="_Toc36228902"/>
      <w:bookmarkStart w:id="2046" w:name="_Toc68847221"/>
      <w:bookmarkStart w:id="2047" w:name="_Toc74611156"/>
      <w:bookmarkStart w:id="2048" w:name="_Toc75566435"/>
      <w:bookmarkStart w:id="2049" w:name="_Toc89789986"/>
      <w:bookmarkStart w:id="2050" w:name="_Toc99466623"/>
      <w:bookmarkStart w:id="2051" w:name="_Toc186663813"/>
      <w:r w:rsidRPr="00567618">
        <w:t>12.2.4.2</w:t>
      </w:r>
      <w:r w:rsidRPr="00567618">
        <w:tab/>
        <w:t>Speech de-jitter buffer</w:t>
      </w:r>
      <w:bookmarkEnd w:id="2042"/>
      <w:bookmarkEnd w:id="2043"/>
      <w:bookmarkEnd w:id="2044"/>
      <w:bookmarkEnd w:id="2045"/>
      <w:bookmarkEnd w:id="2046"/>
      <w:bookmarkEnd w:id="2047"/>
      <w:bookmarkEnd w:id="2048"/>
      <w:bookmarkEnd w:id="2049"/>
      <w:bookmarkEnd w:id="2050"/>
      <w:bookmarkEnd w:id="2051"/>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52" w:name="_Toc26369379"/>
      <w:bookmarkStart w:id="2053" w:name="_Toc36227261"/>
      <w:bookmarkStart w:id="2054" w:name="_Toc36228276"/>
      <w:bookmarkStart w:id="2055" w:name="_Toc36228903"/>
      <w:bookmarkStart w:id="2056" w:name="_Toc68847222"/>
      <w:bookmarkStart w:id="2057" w:name="_Toc74611157"/>
      <w:bookmarkStart w:id="2058" w:name="_Toc75566436"/>
      <w:bookmarkStart w:id="2059" w:name="_Toc89789987"/>
      <w:bookmarkStart w:id="2060" w:name="_Toc99466624"/>
      <w:bookmarkStart w:id="2061" w:name="_Toc186663814"/>
      <w:r w:rsidRPr="00567618">
        <w:t>12.2.4.3</w:t>
      </w:r>
      <w:r w:rsidRPr="00567618">
        <w:tab/>
        <w:t>Video bitrate equalization</w:t>
      </w:r>
      <w:bookmarkEnd w:id="2052"/>
      <w:bookmarkEnd w:id="2053"/>
      <w:bookmarkEnd w:id="2054"/>
      <w:bookmarkEnd w:id="2055"/>
      <w:bookmarkEnd w:id="2056"/>
      <w:bookmarkEnd w:id="2057"/>
      <w:bookmarkEnd w:id="2058"/>
      <w:bookmarkEnd w:id="2059"/>
      <w:bookmarkEnd w:id="2060"/>
      <w:bookmarkEnd w:id="2061"/>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62" w:name="_Toc26369380"/>
      <w:bookmarkStart w:id="2063" w:name="_Toc36227262"/>
      <w:bookmarkStart w:id="2064" w:name="_Toc36228277"/>
      <w:bookmarkStart w:id="2065" w:name="_Toc36228904"/>
      <w:bookmarkStart w:id="2066" w:name="_Toc68847223"/>
      <w:bookmarkStart w:id="2067" w:name="_Toc74611158"/>
      <w:bookmarkStart w:id="2068" w:name="_Toc75566437"/>
      <w:bookmarkStart w:id="2069" w:name="_Toc89789988"/>
      <w:bookmarkStart w:id="2070" w:name="_Toc99466625"/>
      <w:bookmarkStart w:id="2071" w:name="_Toc186663815"/>
      <w:r w:rsidRPr="00567618">
        <w:t>12.2.4.4</w:t>
      </w:r>
      <w:r w:rsidRPr="00567618">
        <w:tab/>
        <w:t>Data loss detection</w:t>
      </w:r>
      <w:bookmarkEnd w:id="2062"/>
      <w:bookmarkEnd w:id="2063"/>
      <w:bookmarkEnd w:id="2064"/>
      <w:bookmarkEnd w:id="2065"/>
      <w:bookmarkEnd w:id="2066"/>
      <w:bookmarkEnd w:id="2067"/>
      <w:bookmarkEnd w:id="2068"/>
      <w:bookmarkEnd w:id="2069"/>
      <w:bookmarkEnd w:id="2070"/>
      <w:bookmarkEnd w:id="2071"/>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72" w:name="_Toc26369381"/>
      <w:bookmarkStart w:id="2073" w:name="_Toc36227263"/>
      <w:bookmarkStart w:id="2074" w:name="_Toc36228278"/>
      <w:bookmarkStart w:id="2075" w:name="_Toc36228905"/>
      <w:bookmarkStart w:id="2076" w:name="_Toc68847224"/>
      <w:bookmarkStart w:id="2077" w:name="_Toc74611159"/>
      <w:bookmarkStart w:id="2078" w:name="_Toc75566438"/>
      <w:bookmarkStart w:id="2079" w:name="_Toc89789989"/>
      <w:bookmarkStart w:id="2080" w:name="_Toc99466626"/>
      <w:bookmarkStart w:id="2081" w:name="_Toc186663816"/>
      <w:r w:rsidRPr="00567618">
        <w:t>12.2.4.5</w:t>
      </w:r>
      <w:r w:rsidRPr="00567618">
        <w:tab/>
        <w:t>Data integrity indication</w:t>
      </w:r>
      <w:bookmarkEnd w:id="2072"/>
      <w:bookmarkEnd w:id="2073"/>
      <w:bookmarkEnd w:id="2074"/>
      <w:bookmarkEnd w:id="2075"/>
      <w:bookmarkEnd w:id="2076"/>
      <w:bookmarkEnd w:id="2077"/>
      <w:bookmarkEnd w:id="2078"/>
      <w:bookmarkEnd w:id="2079"/>
      <w:bookmarkEnd w:id="2080"/>
      <w:bookmarkEnd w:id="2081"/>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82" w:name="_Toc26369382"/>
      <w:bookmarkStart w:id="2083" w:name="_Toc36227264"/>
      <w:bookmarkStart w:id="2084" w:name="_Toc36228279"/>
      <w:bookmarkStart w:id="2085" w:name="_Toc36228906"/>
      <w:bookmarkStart w:id="2086" w:name="_Toc68847225"/>
      <w:bookmarkStart w:id="2087" w:name="_Toc74611160"/>
      <w:bookmarkStart w:id="2088" w:name="_Toc75566439"/>
      <w:bookmarkStart w:id="2089" w:name="_Toc89789990"/>
      <w:bookmarkStart w:id="2090" w:name="_Toc99466627"/>
      <w:bookmarkStart w:id="2091" w:name="_Toc186663817"/>
      <w:r w:rsidRPr="00567618">
        <w:t>12.2.4.6</w:t>
      </w:r>
      <w:r w:rsidRPr="00567618">
        <w:tab/>
        <w:t>Packet size considerations</w:t>
      </w:r>
      <w:bookmarkEnd w:id="2082"/>
      <w:bookmarkEnd w:id="2083"/>
      <w:bookmarkEnd w:id="2084"/>
      <w:bookmarkEnd w:id="2085"/>
      <w:bookmarkEnd w:id="2086"/>
      <w:bookmarkEnd w:id="2087"/>
      <w:bookmarkEnd w:id="2088"/>
      <w:bookmarkEnd w:id="2089"/>
      <w:bookmarkEnd w:id="2090"/>
      <w:bookmarkEnd w:id="2091"/>
    </w:p>
    <w:p w14:paraId="3EC7D521" w14:textId="77777777" w:rsidR="00FC7E52" w:rsidRPr="00567618" w:rsidRDefault="00FC7E52" w:rsidP="00FC7E52">
      <w:pPr>
        <w:pStyle w:val="Heading5"/>
      </w:pPr>
      <w:bookmarkStart w:id="2092" w:name="_Toc26369383"/>
      <w:bookmarkStart w:id="2093" w:name="_Toc36227265"/>
      <w:bookmarkStart w:id="2094" w:name="_Toc36228280"/>
      <w:bookmarkStart w:id="2095" w:name="_Toc36228907"/>
      <w:bookmarkStart w:id="2096" w:name="_Toc68847226"/>
      <w:bookmarkStart w:id="2097" w:name="_Toc74611161"/>
      <w:bookmarkStart w:id="2098" w:name="_Toc75566440"/>
      <w:bookmarkStart w:id="2099" w:name="_Toc89789991"/>
      <w:bookmarkStart w:id="2100" w:name="_Toc99466628"/>
      <w:bookmarkStart w:id="2101" w:name="_Toc186663818"/>
      <w:r w:rsidRPr="00567618">
        <w:t>12.2.4.6.0</w:t>
      </w:r>
      <w:r w:rsidRPr="00567618">
        <w:tab/>
        <w:t>General</w:t>
      </w:r>
      <w:bookmarkEnd w:id="2092"/>
      <w:bookmarkEnd w:id="2093"/>
      <w:bookmarkEnd w:id="2094"/>
      <w:bookmarkEnd w:id="2095"/>
      <w:bookmarkEnd w:id="2096"/>
      <w:bookmarkEnd w:id="2097"/>
      <w:bookmarkEnd w:id="2098"/>
      <w:bookmarkEnd w:id="2099"/>
      <w:bookmarkEnd w:id="2100"/>
      <w:bookmarkEnd w:id="2101"/>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102" w:name="_Toc26369384"/>
      <w:bookmarkStart w:id="2103" w:name="_Toc36227266"/>
      <w:bookmarkStart w:id="2104" w:name="_Toc36228281"/>
      <w:bookmarkStart w:id="2105" w:name="_Toc36228908"/>
      <w:bookmarkStart w:id="2106" w:name="_Toc68847227"/>
      <w:bookmarkStart w:id="2107" w:name="_Toc74611162"/>
      <w:bookmarkStart w:id="2108" w:name="_Toc75566441"/>
      <w:bookmarkStart w:id="2109" w:name="_Toc89789992"/>
      <w:bookmarkStart w:id="2110" w:name="_Toc99466629"/>
      <w:bookmarkStart w:id="2111" w:name="_Toc186663819"/>
      <w:r w:rsidRPr="00567618">
        <w:t>12.2.4.6.1</w:t>
      </w:r>
      <w:r w:rsidRPr="00567618">
        <w:tab/>
        <w:t>The Maximum Receive SDU Size attribute "3gpp_MaxRecvSDUSize"</w:t>
      </w:r>
      <w:bookmarkEnd w:id="2102"/>
      <w:bookmarkEnd w:id="2103"/>
      <w:bookmarkEnd w:id="2104"/>
      <w:bookmarkEnd w:id="2105"/>
      <w:bookmarkEnd w:id="2106"/>
      <w:bookmarkEnd w:id="2107"/>
      <w:bookmarkEnd w:id="2108"/>
      <w:bookmarkEnd w:id="2109"/>
      <w:bookmarkEnd w:id="2110"/>
      <w:bookmarkEnd w:id="2111"/>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112" w:name="_Toc26369385"/>
      <w:bookmarkStart w:id="2113" w:name="_Toc36227267"/>
      <w:bookmarkStart w:id="2114" w:name="_Toc36228282"/>
      <w:bookmarkStart w:id="2115" w:name="_Toc36228909"/>
      <w:bookmarkStart w:id="2116" w:name="_Toc68847228"/>
      <w:bookmarkStart w:id="2117" w:name="_Toc74611163"/>
      <w:bookmarkStart w:id="2118" w:name="_Toc75566442"/>
      <w:bookmarkStart w:id="2119" w:name="_Toc89789993"/>
      <w:bookmarkStart w:id="2120" w:name="_Toc99466630"/>
      <w:bookmarkStart w:id="2121" w:name="_Toc186663820"/>
      <w:r w:rsidRPr="00567618">
        <w:t>12.2.4.7</w:t>
      </w:r>
      <w:r w:rsidRPr="00567618">
        <w:tab/>
        <w:t>Setting RTP timestamps</w:t>
      </w:r>
      <w:bookmarkEnd w:id="2112"/>
      <w:bookmarkEnd w:id="2113"/>
      <w:bookmarkEnd w:id="2114"/>
      <w:bookmarkEnd w:id="2115"/>
      <w:bookmarkEnd w:id="2116"/>
      <w:bookmarkEnd w:id="2117"/>
      <w:bookmarkEnd w:id="2118"/>
      <w:bookmarkEnd w:id="2119"/>
      <w:bookmarkEnd w:id="2120"/>
      <w:bookmarkEnd w:id="2121"/>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22" w:name="_Toc26369386"/>
      <w:bookmarkStart w:id="2123" w:name="_Toc36227268"/>
      <w:bookmarkStart w:id="2124" w:name="_Toc36228283"/>
      <w:bookmarkStart w:id="2125" w:name="_Toc36228910"/>
      <w:bookmarkStart w:id="2126" w:name="_Toc68847229"/>
      <w:bookmarkStart w:id="2127" w:name="_Toc74611164"/>
      <w:bookmarkStart w:id="2128" w:name="_Toc75566443"/>
      <w:bookmarkStart w:id="2129" w:name="_Toc89789994"/>
      <w:bookmarkStart w:id="2130" w:name="_Toc99466631"/>
      <w:bookmarkStart w:id="2131" w:name="_Toc186663821"/>
      <w:r w:rsidRPr="00567618">
        <w:t>12.2.4.8</w:t>
      </w:r>
      <w:r w:rsidRPr="00567618">
        <w:tab/>
        <w:t>Protocol termination</w:t>
      </w:r>
      <w:bookmarkEnd w:id="2122"/>
      <w:bookmarkEnd w:id="2123"/>
      <w:bookmarkEnd w:id="2124"/>
      <w:bookmarkEnd w:id="2125"/>
      <w:bookmarkEnd w:id="2126"/>
      <w:bookmarkEnd w:id="2127"/>
      <w:bookmarkEnd w:id="2128"/>
      <w:bookmarkEnd w:id="2129"/>
      <w:bookmarkEnd w:id="2130"/>
      <w:bookmarkEnd w:id="2131"/>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32" w:name="_Toc26369387"/>
      <w:bookmarkStart w:id="2133" w:name="_Toc36227269"/>
      <w:bookmarkStart w:id="2134" w:name="_Toc36228284"/>
      <w:bookmarkStart w:id="2135" w:name="_Toc36228911"/>
      <w:bookmarkStart w:id="2136" w:name="_Toc68847230"/>
      <w:bookmarkStart w:id="2137" w:name="_Toc74611165"/>
      <w:bookmarkStart w:id="2138" w:name="_Toc75566444"/>
      <w:bookmarkStart w:id="2139" w:name="_Toc89789995"/>
      <w:bookmarkStart w:id="2140" w:name="_Toc99466632"/>
      <w:bookmarkStart w:id="2141" w:name="_Toc186663822"/>
      <w:r w:rsidRPr="00567618">
        <w:t>12.2.4.9</w:t>
      </w:r>
      <w:r w:rsidRPr="00567618">
        <w:tab/>
        <w:t>Media synchronization</w:t>
      </w:r>
      <w:bookmarkEnd w:id="2132"/>
      <w:bookmarkEnd w:id="2133"/>
      <w:bookmarkEnd w:id="2134"/>
      <w:bookmarkEnd w:id="2135"/>
      <w:bookmarkEnd w:id="2136"/>
      <w:bookmarkEnd w:id="2137"/>
      <w:bookmarkEnd w:id="2138"/>
      <w:bookmarkEnd w:id="2139"/>
      <w:bookmarkEnd w:id="2140"/>
      <w:bookmarkEnd w:id="2141"/>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42" w:name="_Toc26369388"/>
      <w:bookmarkStart w:id="2143" w:name="_Toc36227270"/>
      <w:bookmarkStart w:id="2144" w:name="_Toc36228285"/>
      <w:bookmarkStart w:id="2145" w:name="_Toc36228912"/>
      <w:bookmarkStart w:id="2146" w:name="_Toc68847231"/>
      <w:bookmarkStart w:id="2147" w:name="_Toc74611166"/>
      <w:bookmarkStart w:id="2148" w:name="_Toc75566445"/>
      <w:bookmarkStart w:id="2149" w:name="_Toc89789996"/>
      <w:bookmarkStart w:id="2150" w:name="_Toc99466633"/>
      <w:bookmarkStart w:id="2151" w:name="_Toc186663823"/>
      <w:r w:rsidRPr="00567618">
        <w:t>12.2.5</w:t>
      </w:r>
      <w:r w:rsidRPr="00567618">
        <w:tab/>
        <w:t>Session control</w:t>
      </w:r>
      <w:bookmarkEnd w:id="2142"/>
      <w:bookmarkEnd w:id="2143"/>
      <w:bookmarkEnd w:id="2144"/>
      <w:bookmarkEnd w:id="2145"/>
      <w:bookmarkEnd w:id="2146"/>
      <w:bookmarkEnd w:id="2147"/>
      <w:bookmarkEnd w:id="2148"/>
      <w:bookmarkEnd w:id="2149"/>
      <w:bookmarkEnd w:id="2150"/>
      <w:bookmarkEnd w:id="2151"/>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52" w:name="_Toc26369389"/>
      <w:bookmarkStart w:id="2153" w:name="_Toc36227271"/>
      <w:bookmarkStart w:id="2154" w:name="_Toc36228286"/>
      <w:bookmarkStart w:id="2155" w:name="_Toc36228913"/>
      <w:bookmarkStart w:id="2156" w:name="_Toc68847232"/>
      <w:bookmarkStart w:id="2157" w:name="_Toc74611167"/>
      <w:bookmarkStart w:id="2158" w:name="_Toc75566446"/>
      <w:bookmarkStart w:id="2159" w:name="_Toc89789997"/>
      <w:bookmarkStart w:id="2160" w:name="_Toc99466634"/>
      <w:bookmarkStart w:id="2161" w:name="_Toc186663824"/>
      <w:r w:rsidRPr="00567618">
        <w:t>12.3</w:t>
      </w:r>
      <w:r w:rsidRPr="00567618">
        <w:tab/>
        <w:t>GERAN/UTRAN CS inter-working</w:t>
      </w:r>
      <w:bookmarkEnd w:id="2152"/>
      <w:bookmarkEnd w:id="2153"/>
      <w:bookmarkEnd w:id="2154"/>
      <w:bookmarkEnd w:id="2155"/>
      <w:bookmarkEnd w:id="2156"/>
      <w:bookmarkEnd w:id="2157"/>
      <w:bookmarkEnd w:id="2158"/>
      <w:bookmarkEnd w:id="2159"/>
      <w:bookmarkEnd w:id="2160"/>
      <w:bookmarkEnd w:id="2161"/>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62" w:name="_Toc26369390"/>
      <w:bookmarkStart w:id="2163" w:name="_Toc36227272"/>
      <w:bookmarkStart w:id="2164" w:name="_Toc36228287"/>
      <w:bookmarkStart w:id="2165" w:name="_Toc36228914"/>
      <w:bookmarkStart w:id="2166" w:name="_Toc68847233"/>
      <w:bookmarkStart w:id="2167" w:name="_Toc74611168"/>
      <w:bookmarkStart w:id="2168" w:name="_Toc75566447"/>
      <w:bookmarkStart w:id="2169" w:name="_Toc89789998"/>
      <w:bookmarkStart w:id="2170" w:name="_Toc99466635"/>
      <w:bookmarkStart w:id="2171" w:name="_Toc186663825"/>
      <w:r w:rsidRPr="00567618">
        <w:t>12.3.0</w:t>
      </w:r>
      <w:r w:rsidRPr="00567618">
        <w:tab/>
        <w:t>3G-324M</w:t>
      </w:r>
      <w:bookmarkEnd w:id="2162"/>
      <w:bookmarkEnd w:id="2163"/>
      <w:bookmarkEnd w:id="2164"/>
      <w:bookmarkEnd w:id="2165"/>
      <w:bookmarkEnd w:id="2166"/>
      <w:bookmarkEnd w:id="2167"/>
      <w:bookmarkEnd w:id="2168"/>
      <w:bookmarkEnd w:id="2169"/>
      <w:bookmarkEnd w:id="2170"/>
      <w:bookmarkEnd w:id="2171"/>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72" w:name="_Toc26369391"/>
      <w:bookmarkStart w:id="2173" w:name="_Toc36227273"/>
      <w:bookmarkStart w:id="2174" w:name="_Toc36228288"/>
      <w:bookmarkStart w:id="2175" w:name="_Toc36228915"/>
      <w:bookmarkStart w:id="2176" w:name="_Toc68847234"/>
      <w:bookmarkStart w:id="2177" w:name="_Toc74611169"/>
      <w:bookmarkStart w:id="2178" w:name="_Toc75566448"/>
      <w:bookmarkStart w:id="2179" w:name="_Toc89789999"/>
      <w:bookmarkStart w:id="2180" w:name="_Toc99466636"/>
      <w:bookmarkStart w:id="2181" w:name="_Toc186663826"/>
      <w:r w:rsidRPr="00567618">
        <w:t>12.3.1</w:t>
      </w:r>
      <w:r w:rsidRPr="00567618">
        <w:tab/>
        <w:t>Codecs for MTSI media gateways</w:t>
      </w:r>
      <w:bookmarkEnd w:id="2172"/>
      <w:bookmarkEnd w:id="2173"/>
      <w:bookmarkEnd w:id="2174"/>
      <w:bookmarkEnd w:id="2175"/>
      <w:bookmarkEnd w:id="2176"/>
      <w:bookmarkEnd w:id="2177"/>
      <w:bookmarkEnd w:id="2178"/>
      <w:bookmarkEnd w:id="2179"/>
      <w:bookmarkEnd w:id="2180"/>
      <w:bookmarkEnd w:id="2181"/>
    </w:p>
    <w:p w14:paraId="13C60DBE" w14:textId="77777777" w:rsidR="00FC7E52" w:rsidRPr="00567618" w:rsidRDefault="00FC7E52" w:rsidP="00FC7E52">
      <w:pPr>
        <w:pStyle w:val="Heading4"/>
      </w:pPr>
      <w:bookmarkStart w:id="2182" w:name="_Toc26369392"/>
      <w:bookmarkStart w:id="2183" w:name="_Toc36227274"/>
      <w:bookmarkStart w:id="2184" w:name="_Toc36228289"/>
      <w:bookmarkStart w:id="2185" w:name="_Toc36228916"/>
      <w:bookmarkStart w:id="2186" w:name="_Toc68847235"/>
      <w:bookmarkStart w:id="2187" w:name="_Toc74611170"/>
      <w:bookmarkStart w:id="2188" w:name="_Toc75566449"/>
      <w:bookmarkStart w:id="2189" w:name="_Toc89790000"/>
      <w:bookmarkStart w:id="2190" w:name="_Toc99466637"/>
      <w:bookmarkStart w:id="2191" w:name="_Toc186663827"/>
      <w:r w:rsidRPr="00567618">
        <w:t>12.3.1.1</w:t>
      </w:r>
      <w:r w:rsidRPr="00567618">
        <w:tab/>
        <w:t>Speech interworking between 3GPP PS access and CS GERAN/UTRAN</w:t>
      </w:r>
      <w:bookmarkEnd w:id="2182"/>
      <w:bookmarkEnd w:id="2183"/>
      <w:bookmarkEnd w:id="2184"/>
      <w:bookmarkEnd w:id="2185"/>
      <w:bookmarkEnd w:id="2186"/>
      <w:bookmarkEnd w:id="2187"/>
      <w:bookmarkEnd w:id="2188"/>
      <w:bookmarkEnd w:id="2189"/>
      <w:bookmarkEnd w:id="2190"/>
      <w:bookmarkEnd w:id="2191"/>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92" w:name="_Toc26369393"/>
      <w:bookmarkStart w:id="2193" w:name="_Toc36227275"/>
      <w:bookmarkStart w:id="2194" w:name="_Toc36228290"/>
      <w:bookmarkStart w:id="2195" w:name="_Toc36228917"/>
      <w:bookmarkStart w:id="2196" w:name="_Toc68847236"/>
      <w:bookmarkStart w:id="2197" w:name="_Toc74611171"/>
      <w:bookmarkStart w:id="2198" w:name="_Toc75566450"/>
      <w:bookmarkStart w:id="2199" w:name="_Toc89790001"/>
      <w:bookmarkStart w:id="2200" w:name="_Toc99466638"/>
      <w:bookmarkStart w:id="2201" w:name="_Toc186663828"/>
      <w:r w:rsidRPr="00567618">
        <w:t>12.3.1.1a</w:t>
      </w:r>
      <w:r w:rsidRPr="00567618">
        <w:tab/>
        <w:t>Speech inter-working between fixed access and CS GERAN/UTRAN</w:t>
      </w:r>
      <w:bookmarkEnd w:id="2192"/>
      <w:bookmarkEnd w:id="2193"/>
      <w:bookmarkEnd w:id="2194"/>
      <w:bookmarkEnd w:id="2195"/>
      <w:bookmarkEnd w:id="2196"/>
      <w:bookmarkEnd w:id="2197"/>
      <w:bookmarkEnd w:id="2198"/>
      <w:bookmarkEnd w:id="2199"/>
      <w:bookmarkEnd w:id="2200"/>
      <w:bookmarkEnd w:id="2201"/>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202" w:name="_Toc26369394"/>
      <w:bookmarkStart w:id="2203" w:name="_Toc36227276"/>
      <w:bookmarkStart w:id="2204" w:name="_Toc36228291"/>
      <w:bookmarkStart w:id="2205" w:name="_Toc36228918"/>
      <w:bookmarkStart w:id="2206" w:name="_Toc68847237"/>
      <w:bookmarkStart w:id="2207" w:name="_Toc74611172"/>
      <w:bookmarkStart w:id="2208" w:name="_Toc75566451"/>
      <w:bookmarkStart w:id="2209" w:name="_Toc89790002"/>
      <w:bookmarkStart w:id="2210" w:name="_Toc99466639"/>
      <w:bookmarkStart w:id="2211" w:name="_Toc186663829"/>
      <w:r w:rsidRPr="00567618">
        <w:t>12.3.1.2</w:t>
      </w:r>
      <w:r w:rsidRPr="00567618">
        <w:tab/>
        <w:t>Text</w:t>
      </w:r>
      <w:bookmarkEnd w:id="2202"/>
      <w:bookmarkEnd w:id="2203"/>
      <w:bookmarkEnd w:id="2204"/>
      <w:bookmarkEnd w:id="2205"/>
      <w:bookmarkEnd w:id="2206"/>
      <w:bookmarkEnd w:id="2207"/>
      <w:bookmarkEnd w:id="2208"/>
      <w:bookmarkEnd w:id="2209"/>
      <w:bookmarkEnd w:id="2210"/>
      <w:bookmarkEnd w:id="2211"/>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212" w:name="_Toc26369395"/>
      <w:bookmarkStart w:id="2213" w:name="_Toc36227277"/>
      <w:bookmarkStart w:id="2214" w:name="_Toc36228292"/>
      <w:bookmarkStart w:id="2215" w:name="_Toc36228919"/>
      <w:bookmarkStart w:id="2216" w:name="_Toc68847238"/>
      <w:bookmarkStart w:id="2217" w:name="_Toc74611173"/>
      <w:bookmarkStart w:id="2218" w:name="_Toc75566452"/>
      <w:bookmarkStart w:id="2219" w:name="_Toc89790003"/>
      <w:bookmarkStart w:id="2220" w:name="_Toc99466640"/>
      <w:bookmarkStart w:id="2221" w:name="_Toc186663830"/>
      <w:r w:rsidRPr="00567618">
        <w:t>12.3.2</w:t>
      </w:r>
      <w:r w:rsidRPr="00567618">
        <w:tab/>
        <w:t>RTP payload formats for MTSI media gateways</w:t>
      </w:r>
      <w:bookmarkEnd w:id="2212"/>
      <w:bookmarkEnd w:id="2213"/>
      <w:bookmarkEnd w:id="2214"/>
      <w:bookmarkEnd w:id="2215"/>
      <w:bookmarkEnd w:id="2216"/>
      <w:bookmarkEnd w:id="2217"/>
      <w:bookmarkEnd w:id="2218"/>
      <w:bookmarkEnd w:id="2219"/>
      <w:bookmarkEnd w:id="2220"/>
      <w:bookmarkEnd w:id="2221"/>
    </w:p>
    <w:p w14:paraId="765F165E" w14:textId="77777777" w:rsidR="00FC7E52" w:rsidRPr="00567618" w:rsidRDefault="00FC7E52" w:rsidP="00FC7E52">
      <w:pPr>
        <w:pStyle w:val="Heading4"/>
      </w:pPr>
      <w:bookmarkStart w:id="2222" w:name="_Toc26369396"/>
      <w:bookmarkStart w:id="2223" w:name="_Toc36227278"/>
      <w:bookmarkStart w:id="2224" w:name="_Toc36228293"/>
      <w:bookmarkStart w:id="2225" w:name="_Toc36228920"/>
      <w:bookmarkStart w:id="2226" w:name="_Toc68847239"/>
      <w:bookmarkStart w:id="2227" w:name="_Toc74611174"/>
      <w:bookmarkStart w:id="2228" w:name="_Toc75566453"/>
      <w:bookmarkStart w:id="2229" w:name="_Toc89790004"/>
      <w:bookmarkStart w:id="2230" w:name="_Toc99466641"/>
      <w:bookmarkStart w:id="2231" w:name="_Toc186663831"/>
      <w:r w:rsidRPr="00567618">
        <w:t>12.3.2.1</w:t>
      </w:r>
      <w:r w:rsidRPr="00567618">
        <w:tab/>
        <w:t>Speech</w:t>
      </w:r>
      <w:bookmarkEnd w:id="2222"/>
      <w:bookmarkEnd w:id="2223"/>
      <w:bookmarkEnd w:id="2224"/>
      <w:bookmarkEnd w:id="2225"/>
      <w:bookmarkEnd w:id="2226"/>
      <w:bookmarkEnd w:id="2227"/>
      <w:bookmarkEnd w:id="2228"/>
      <w:bookmarkEnd w:id="2229"/>
      <w:bookmarkEnd w:id="2230"/>
      <w:bookmarkEnd w:id="2231"/>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32" w:name="_Toc26369397"/>
      <w:bookmarkStart w:id="2233" w:name="_Toc36227279"/>
      <w:bookmarkStart w:id="2234" w:name="_Toc36228294"/>
      <w:bookmarkStart w:id="2235" w:name="_Toc36228921"/>
      <w:bookmarkStart w:id="2236" w:name="_Toc68847240"/>
      <w:bookmarkStart w:id="2237" w:name="_Toc74611175"/>
      <w:bookmarkStart w:id="2238" w:name="_Toc75566454"/>
      <w:bookmarkStart w:id="2239" w:name="_Toc89790005"/>
      <w:bookmarkStart w:id="2240" w:name="_Toc99466642"/>
      <w:bookmarkStart w:id="2241" w:name="_Toc186663832"/>
      <w:r w:rsidRPr="00567618">
        <w:t>12.3.2.2</w:t>
      </w:r>
      <w:r w:rsidRPr="00567618">
        <w:tab/>
        <w:t>Text</w:t>
      </w:r>
      <w:bookmarkEnd w:id="2232"/>
      <w:bookmarkEnd w:id="2233"/>
      <w:bookmarkEnd w:id="2234"/>
      <w:bookmarkEnd w:id="2235"/>
      <w:bookmarkEnd w:id="2236"/>
      <w:bookmarkEnd w:id="2237"/>
      <w:bookmarkEnd w:id="2238"/>
      <w:bookmarkEnd w:id="2239"/>
      <w:bookmarkEnd w:id="2240"/>
      <w:bookmarkEnd w:id="2241"/>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42" w:name="_Toc26369398"/>
      <w:bookmarkStart w:id="2243" w:name="_Toc36227280"/>
      <w:bookmarkStart w:id="2244" w:name="_Toc36228295"/>
      <w:bookmarkStart w:id="2245" w:name="_Toc36228922"/>
      <w:bookmarkStart w:id="2246" w:name="_Toc68847241"/>
      <w:bookmarkStart w:id="2247" w:name="_Toc74611176"/>
      <w:bookmarkStart w:id="2248" w:name="_Toc75566455"/>
      <w:bookmarkStart w:id="2249" w:name="_Toc89790006"/>
      <w:bookmarkStart w:id="2250" w:name="_Toc99466643"/>
      <w:bookmarkStart w:id="2251" w:name="_Toc186663833"/>
      <w:r w:rsidRPr="00567618">
        <w:rPr>
          <w:noProof/>
        </w:rPr>
        <w:t>12.3.3</w:t>
      </w:r>
      <w:r w:rsidRPr="00567618">
        <w:rPr>
          <w:noProof/>
        </w:rPr>
        <w:tab/>
        <w:t>Explicit Congestion Notification</w:t>
      </w:r>
      <w:bookmarkEnd w:id="2242"/>
      <w:bookmarkEnd w:id="2243"/>
      <w:bookmarkEnd w:id="2244"/>
      <w:bookmarkEnd w:id="2245"/>
      <w:bookmarkEnd w:id="2246"/>
      <w:bookmarkEnd w:id="2247"/>
      <w:bookmarkEnd w:id="2248"/>
      <w:bookmarkEnd w:id="2249"/>
      <w:bookmarkEnd w:id="2250"/>
      <w:bookmarkEnd w:id="2251"/>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52" w:name="_Toc26369399"/>
      <w:bookmarkStart w:id="2253" w:name="_Toc36227281"/>
      <w:bookmarkStart w:id="2254" w:name="_Toc36228296"/>
      <w:bookmarkStart w:id="2255" w:name="_Toc36228923"/>
      <w:bookmarkStart w:id="2256" w:name="_Toc68847242"/>
      <w:bookmarkStart w:id="2257" w:name="_Toc74611177"/>
      <w:bookmarkStart w:id="2258" w:name="_Toc75566456"/>
      <w:bookmarkStart w:id="2259" w:name="_Toc89790007"/>
      <w:bookmarkStart w:id="2260" w:name="_Toc99466644"/>
      <w:bookmarkStart w:id="2261" w:name="_Toc186663834"/>
      <w:r w:rsidRPr="00567618">
        <w:rPr>
          <w:noProof/>
        </w:rPr>
        <w:t>12.3.4</w:t>
      </w:r>
      <w:r w:rsidRPr="00567618">
        <w:rPr>
          <w:noProof/>
        </w:rPr>
        <w:tab/>
        <w:t>Codec switching procedures with SRVCC</w:t>
      </w:r>
      <w:bookmarkEnd w:id="2252"/>
      <w:bookmarkEnd w:id="2253"/>
      <w:bookmarkEnd w:id="2254"/>
      <w:bookmarkEnd w:id="2255"/>
      <w:bookmarkEnd w:id="2256"/>
      <w:bookmarkEnd w:id="2257"/>
      <w:bookmarkEnd w:id="2258"/>
      <w:bookmarkEnd w:id="2259"/>
      <w:bookmarkEnd w:id="2260"/>
      <w:bookmarkEnd w:id="2261"/>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62" w:name="_Toc26369400"/>
      <w:bookmarkStart w:id="2263" w:name="_Toc36227282"/>
      <w:bookmarkStart w:id="2264" w:name="_Toc36228297"/>
      <w:bookmarkStart w:id="2265" w:name="_Toc36228924"/>
      <w:bookmarkStart w:id="2266" w:name="_Toc68847243"/>
      <w:bookmarkStart w:id="2267" w:name="_Toc74611178"/>
      <w:bookmarkStart w:id="2268" w:name="_Toc75566457"/>
      <w:bookmarkStart w:id="2269" w:name="_Toc89790008"/>
      <w:bookmarkStart w:id="2270" w:name="_Toc99466645"/>
      <w:bookmarkStart w:id="2271" w:name="_Toc186663835"/>
      <w:r w:rsidRPr="00567618">
        <w:t>12.4</w:t>
      </w:r>
      <w:r w:rsidRPr="00567618">
        <w:tab/>
        <w:t>PSTN</w:t>
      </w:r>
      <w:bookmarkEnd w:id="2262"/>
      <w:bookmarkEnd w:id="2263"/>
      <w:bookmarkEnd w:id="2264"/>
      <w:bookmarkEnd w:id="2265"/>
      <w:bookmarkEnd w:id="2266"/>
      <w:bookmarkEnd w:id="2267"/>
      <w:bookmarkEnd w:id="2268"/>
      <w:bookmarkEnd w:id="2269"/>
      <w:bookmarkEnd w:id="2270"/>
      <w:bookmarkEnd w:id="2271"/>
    </w:p>
    <w:p w14:paraId="588AC666" w14:textId="77777777" w:rsidR="00FC7E52" w:rsidRPr="00567618" w:rsidRDefault="00FC7E52" w:rsidP="00FC7E52">
      <w:pPr>
        <w:pStyle w:val="Heading3"/>
      </w:pPr>
      <w:bookmarkStart w:id="2272" w:name="_Toc26369401"/>
      <w:bookmarkStart w:id="2273" w:name="_Toc36227283"/>
      <w:bookmarkStart w:id="2274" w:name="_Toc36228298"/>
      <w:bookmarkStart w:id="2275" w:name="_Toc36228925"/>
      <w:bookmarkStart w:id="2276" w:name="_Toc68847244"/>
      <w:bookmarkStart w:id="2277" w:name="_Toc74611179"/>
      <w:bookmarkStart w:id="2278" w:name="_Toc75566458"/>
      <w:bookmarkStart w:id="2279" w:name="_Toc89790009"/>
      <w:bookmarkStart w:id="2280" w:name="_Toc99466646"/>
      <w:bookmarkStart w:id="2281" w:name="_Toc186663836"/>
      <w:r w:rsidRPr="00567618">
        <w:t>12.4.1</w:t>
      </w:r>
      <w:r w:rsidRPr="00567618">
        <w:tab/>
        <w:t>3G-324M</w:t>
      </w:r>
      <w:bookmarkEnd w:id="2272"/>
      <w:bookmarkEnd w:id="2273"/>
      <w:bookmarkEnd w:id="2274"/>
      <w:bookmarkEnd w:id="2275"/>
      <w:bookmarkEnd w:id="2276"/>
      <w:bookmarkEnd w:id="2277"/>
      <w:bookmarkEnd w:id="2278"/>
      <w:bookmarkEnd w:id="2279"/>
      <w:bookmarkEnd w:id="2280"/>
      <w:bookmarkEnd w:id="2281"/>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82" w:name="_Toc26369402"/>
      <w:bookmarkStart w:id="2283" w:name="_Toc36227284"/>
      <w:bookmarkStart w:id="2284" w:name="_Toc36228299"/>
      <w:bookmarkStart w:id="2285" w:name="_Toc36228926"/>
      <w:bookmarkStart w:id="2286" w:name="_Toc68847245"/>
      <w:bookmarkStart w:id="2287" w:name="_Toc74611180"/>
      <w:bookmarkStart w:id="2288" w:name="_Toc75566459"/>
      <w:bookmarkStart w:id="2289" w:name="_Toc89790010"/>
      <w:bookmarkStart w:id="2290" w:name="_Toc99466647"/>
      <w:bookmarkStart w:id="2291" w:name="_Toc186663837"/>
      <w:r w:rsidRPr="00567618">
        <w:t>12.4.2</w:t>
      </w:r>
      <w:r w:rsidRPr="00567618">
        <w:tab/>
        <w:t>Text</w:t>
      </w:r>
      <w:bookmarkEnd w:id="2282"/>
      <w:bookmarkEnd w:id="2283"/>
      <w:bookmarkEnd w:id="2284"/>
      <w:bookmarkEnd w:id="2285"/>
      <w:bookmarkEnd w:id="2286"/>
      <w:bookmarkEnd w:id="2287"/>
      <w:bookmarkEnd w:id="2288"/>
      <w:bookmarkEnd w:id="2289"/>
      <w:bookmarkEnd w:id="2290"/>
      <w:bookmarkEnd w:id="2291"/>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92" w:name="_Toc26369403"/>
      <w:bookmarkStart w:id="2293" w:name="_Toc36227285"/>
      <w:bookmarkStart w:id="2294" w:name="_Toc36228300"/>
      <w:bookmarkStart w:id="2295" w:name="_Toc36228927"/>
      <w:bookmarkStart w:id="2296" w:name="_Toc68847246"/>
      <w:bookmarkStart w:id="2297" w:name="_Toc74611181"/>
      <w:bookmarkStart w:id="2298" w:name="_Toc75566460"/>
      <w:bookmarkStart w:id="2299" w:name="_Toc89790011"/>
      <w:bookmarkStart w:id="2300" w:name="_Toc99466648"/>
      <w:bookmarkStart w:id="2301" w:name="_Toc186663838"/>
      <w:r w:rsidRPr="00567618">
        <w:t>12.5</w:t>
      </w:r>
      <w:r w:rsidRPr="00567618">
        <w:tab/>
        <w:t>GIP inter-working</w:t>
      </w:r>
      <w:bookmarkEnd w:id="2292"/>
      <w:bookmarkEnd w:id="2293"/>
      <w:bookmarkEnd w:id="2294"/>
      <w:bookmarkEnd w:id="2295"/>
      <w:bookmarkEnd w:id="2296"/>
      <w:bookmarkEnd w:id="2297"/>
      <w:bookmarkEnd w:id="2298"/>
      <w:bookmarkEnd w:id="2299"/>
      <w:bookmarkEnd w:id="2300"/>
      <w:bookmarkEnd w:id="2301"/>
    </w:p>
    <w:p w14:paraId="4C044332" w14:textId="77777777" w:rsidR="00FC7E52" w:rsidRPr="00567618" w:rsidRDefault="00FC7E52" w:rsidP="00FC7E52">
      <w:pPr>
        <w:pStyle w:val="Heading3"/>
      </w:pPr>
      <w:bookmarkStart w:id="2302" w:name="_Toc26369404"/>
      <w:bookmarkStart w:id="2303" w:name="_Toc36227286"/>
      <w:bookmarkStart w:id="2304" w:name="_Toc36228301"/>
      <w:bookmarkStart w:id="2305" w:name="_Toc36228928"/>
      <w:bookmarkStart w:id="2306" w:name="_Toc68847247"/>
      <w:bookmarkStart w:id="2307" w:name="_Toc74611182"/>
      <w:bookmarkStart w:id="2308" w:name="_Toc75566461"/>
      <w:bookmarkStart w:id="2309" w:name="_Toc89790012"/>
      <w:bookmarkStart w:id="2310" w:name="_Toc99466649"/>
      <w:bookmarkStart w:id="2311" w:name="_Toc186663839"/>
      <w:r w:rsidRPr="00567618">
        <w:t>12.5.1</w:t>
      </w:r>
      <w:r w:rsidRPr="00567618">
        <w:tab/>
        <w:t>Text</w:t>
      </w:r>
      <w:bookmarkEnd w:id="2302"/>
      <w:bookmarkEnd w:id="2303"/>
      <w:bookmarkEnd w:id="2304"/>
      <w:bookmarkEnd w:id="2305"/>
      <w:bookmarkEnd w:id="2306"/>
      <w:bookmarkEnd w:id="2307"/>
      <w:bookmarkEnd w:id="2308"/>
      <w:bookmarkEnd w:id="2309"/>
      <w:bookmarkEnd w:id="2310"/>
      <w:bookmarkEnd w:id="2311"/>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312" w:name="_Toc26369405"/>
      <w:bookmarkStart w:id="2313" w:name="_Toc36227287"/>
      <w:bookmarkStart w:id="2314" w:name="_Toc36228302"/>
      <w:bookmarkStart w:id="2315" w:name="_Toc36228929"/>
      <w:bookmarkStart w:id="2316" w:name="_Toc68847248"/>
      <w:bookmarkStart w:id="2317" w:name="_Toc74611183"/>
      <w:bookmarkStart w:id="2318" w:name="_Toc75566462"/>
      <w:bookmarkStart w:id="2319" w:name="_Toc89790013"/>
      <w:bookmarkStart w:id="2320" w:name="_Toc99466650"/>
      <w:bookmarkStart w:id="2321" w:name="_Toc186663840"/>
      <w:r w:rsidRPr="00567618">
        <w:t>12.5.2</w:t>
      </w:r>
      <w:r w:rsidRPr="00567618">
        <w:tab/>
        <w:t>Speech</w:t>
      </w:r>
      <w:bookmarkEnd w:id="2312"/>
      <w:bookmarkEnd w:id="2313"/>
      <w:bookmarkEnd w:id="2314"/>
      <w:bookmarkEnd w:id="2315"/>
      <w:bookmarkEnd w:id="2316"/>
      <w:bookmarkEnd w:id="2317"/>
      <w:bookmarkEnd w:id="2318"/>
      <w:bookmarkEnd w:id="2319"/>
      <w:bookmarkEnd w:id="2320"/>
      <w:bookmarkEnd w:id="2321"/>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22" w:name="_Toc26369406"/>
      <w:bookmarkStart w:id="2323" w:name="_Toc36227288"/>
      <w:bookmarkStart w:id="2324" w:name="_Toc36228303"/>
      <w:bookmarkStart w:id="2325" w:name="_Toc36228930"/>
      <w:bookmarkStart w:id="2326" w:name="_Toc68847249"/>
      <w:bookmarkStart w:id="2327" w:name="_Toc74611184"/>
      <w:bookmarkStart w:id="2328" w:name="_Toc75566463"/>
      <w:bookmarkStart w:id="2329" w:name="_Toc89790014"/>
      <w:bookmarkStart w:id="2330" w:name="_Toc99466651"/>
      <w:bookmarkStart w:id="2331" w:name="_Toc186663841"/>
      <w:r w:rsidRPr="00567618">
        <w:t>12.6</w:t>
      </w:r>
      <w:r w:rsidRPr="00567618">
        <w:tab/>
        <w:t>Void</w:t>
      </w:r>
      <w:bookmarkEnd w:id="2322"/>
      <w:bookmarkEnd w:id="2323"/>
      <w:bookmarkEnd w:id="2324"/>
      <w:bookmarkEnd w:id="2325"/>
      <w:bookmarkEnd w:id="2326"/>
      <w:bookmarkEnd w:id="2327"/>
      <w:bookmarkEnd w:id="2328"/>
      <w:bookmarkEnd w:id="2329"/>
      <w:bookmarkEnd w:id="2330"/>
      <w:bookmarkEnd w:id="2331"/>
    </w:p>
    <w:p w14:paraId="56B5745E" w14:textId="77777777" w:rsidR="00FC7E52" w:rsidRPr="00567618" w:rsidRDefault="00FC7E52" w:rsidP="00FC7E52">
      <w:pPr>
        <w:pStyle w:val="Heading3"/>
      </w:pPr>
      <w:bookmarkStart w:id="2332" w:name="_Toc26369407"/>
      <w:bookmarkStart w:id="2333" w:name="_Toc36227289"/>
      <w:bookmarkStart w:id="2334" w:name="_Toc36228304"/>
      <w:bookmarkStart w:id="2335" w:name="_Toc36228931"/>
      <w:bookmarkStart w:id="2336" w:name="_Toc68847250"/>
      <w:bookmarkStart w:id="2337" w:name="_Toc74611185"/>
      <w:bookmarkStart w:id="2338" w:name="_Toc75566464"/>
      <w:bookmarkStart w:id="2339" w:name="_Toc89790015"/>
      <w:bookmarkStart w:id="2340" w:name="_Toc99466652"/>
      <w:bookmarkStart w:id="2341" w:name="_Toc186663842"/>
      <w:r w:rsidRPr="00567618">
        <w:t>12.6.1</w:t>
      </w:r>
      <w:r w:rsidRPr="00567618">
        <w:tab/>
        <w:t>Void</w:t>
      </w:r>
      <w:bookmarkEnd w:id="2332"/>
      <w:bookmarkEnd w:id="2333"/>
      <w:bookmarkEnd w:id="2334"/>
      <w:bookmarkEnd w:id="2335"/>
      <w:bookmarkEnd w:id="2336"/>
      <w:bookmarkEnd w:id="2337"/>
      <w:bookmarkEnd w:id="2338"/>
      <w:bookmarkEnd w:id="2339"/>
      <w:bookmarkEnd w:id="2340"/>
      <w:bookmarkEnd w:id="2341"/>
    </w:p>
    <w:p w14:paraId="0A3E1B2F" w14:textId="77777777" w:rsidR="00FC7E52" w:rsidRPr="00567618" w:rsidRDefault="00FC7E52" w:rsidP="00FC7E52">
      <w:pPr>
        <w:pStyle w:val="Heading3"/>
      </w:pPr>
      <w:bookmarkStart w:id="2342" w:name="_Toc26369408"/>
      <w:bookmarkStart w:id="2343" w:name="_Toc36227290"/>
      <w:bookmarkStart w:id="2344" w:name="_Toc36228305"/>
      <w:bookmarkStart w:id="2345" w:name="_Toc36228932"/>
      <w:bookmarkStart w:id="2346" w:name="_Toc68847251"/>
      <w:bookmarkStart w:id="2347" w:name="_Toc74611186"/>
      <w:bookmarkStart w:id="2348" w:name="_Toc75566465"/>
      <w:bookmarkStart w:id="2349" w:name="_Toc89790016"/>
      <w:bookmarkStart w:id="2350" w:name="_Toc99466653"/>
      <w:bookmarkStart w:id="2351" w:name="_Toc186663843"/>
      <w:r w:rsidRPr="00567618">
        <w:t>12.6.2</w:t>
      </w:r>
      <w:r w:rsidRPr="00567618">
        <w:tab/>
        <w:t>Void</w:t>
      </w:r>
      <w:bookmarkEnd w:id="2342"/>
      <w:bookmarkEnd w:id="2343"/>
      <w:bookmarkEnd w:id="2344"/>
      <w:bookmarkEnd w:id="2345"/>
      <w:bookmarkEnd w:id="2346"/>
      <w:bookmarkEnd w:id="2347"/>
      <w:bookmarkEnd w:id="2348"/>
      <w:bookmarkEnd w:id="2349"/>
      <w:bookmarkEnd w:id="2350"/>
      <w:bookmarkEnd w:id="2351"/>
    </w:p>
    <w:p w14:paraId="0BA5962C" w14:textId="77777777" w:rsidR="00FC7E52" w:rsidRPr="00567618" w:rsidRDefault="00FC7E52" w:rsidP="00FC7E52">
      <w:pPr>
        <w:pStyle w:val="Heading2"/>
      </w:pPr>
      <w:bookmarkStart w:id="2352" w:name="_Toc26369409"/>
      <w:bookmarkStart w:id="2353" w:name="_Toc36227291"/>
      <w:bookmarkStart w:id="2354" w:name="_Toc36228306"/>
      <w:bookmarkStart w:id="2355" w:name="_Toc36228933"/>
      <w:bookmarkStart w:id="2356" w:name="_Toc68847252"/>
      <w:bookmarkStart w:id="2357" w:name="_Toc74611187"/>
      <w:bookmarkStart w:id="2358" w:name="_Toc75566466"/>
      <w:bookmarkStart w:id="2359" w:name="_Toc89790017"/>
      <w:bookmarkStart w:id="2360" w:name="_Toc99466654"/>
      <w:bookmarkStart w:id="2361" w:name="_Toc186663844"/>
      <w:r w:rsidRPr="00567618">
        <w:t>12.7</w:t>
      </w:r>
      <w:r w:rsidRPr="00567618">
        <w:tab/>
        <w:t>Inter-working with other IMS and non-IMS IP networks</w:t>
      </w:r>
      <w:bookmarkEnd w:id="2352"/>
      <w:bookmarkEnd w:id="2353"/>
      <w:bookmarkEnd w:id="2354"/>
      <w:bookmarkEnd w:id="2355"/>
      <w:bookmarkEnd w:id="2356"/>
      <w:bookmarkEnd w:id="2357"/>
      <w:bookmarkEnd w:id="2358"/>
      <w:bookmarkEnd w:id="2359"/>
      <w:bookmarkEnd w:id="2360"/>
      <w:bookmarkEnd w:id="2361"/>
    </w:p>
    <w:p w14:paraId="6A7EBD05" w14:textId="77777777" w:rsidR="00FC7E52" w:rsidRPr="00567618" w:rsidRDefault="00FC7E52" w:rsidP="00FC7E52">
      <w:pPr>
        <w:pStyle w:val="Heading3"/>
      </w:pPr>
      <w:bookmarkStart w:id="2362" w:name="_Toc26369410"/>
      <w:bookmarkStart w:id="2363" w:name="_Toc36227292"/>
      <w:bookmarkStart w:id="2364" w:name="_Toc36228307"/>
      <w:bookmarkStart w:id="2365" w:name="_Toc36228934"/>
      <w:bookmarkStart w:id="2366" w:name="_Toc68847253"/>
      <w:bookmarkStart w:id="2367" w:name="_Toc74611188"/>
      <w:bookmarkStart w:id="2368" w:name="_Toc75566467"/>
      <w:bookmarkStart w:id="2369" w:name="_Toc89790018"/>
      <w:bookmarkStart w:id="2370" w:name="_Toc99466655"/>
      <w:bookmarkStart w:id="2371" w:name="_Toc186663845"/>
      <w:r w:rsidRPr="00567618">
        <w:t>12.7.1</w:t>
      </w:r>
      <w:r w:rsidRPr="00567618">
        <w:tab/>
        <w:t>General</w:t>
      </w:r>
      <w:bookmarkEnd w:id="2362"/>
      <w:bookmarkEnd w:id="2363"/>
      <w:bookmarkEnd w:id="2364"/>
      <w:bookmarkEnd w:id="2365"/>
      <w:bookmarkEnd w:id="2366"/>
      <w:bookmarkEnd w:id="2367"/>
      <w:bookmarkEnd w:id="2368"/>
      <w:bookmarkEnd w:id="2369"/>
      <w:bookmarkEnd w:id="2370"/>
      <w:bookmarkEnd w:id="2371"/>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72" w:name="_Toc26369411"/>
      <w:bookmarkStart w:id="2373" w:name="_Toc36227293"/>
      <w:bookmarkStart w:id="2374" w:name="_Toc36228308"/>
      <w:bookmarkStart w:id="2375" w:name="_Toc36228935"/>
      <w:bookmarkStart w:id="2376" w:name="_Toc68847254"/>
      <w:bookmarkStart w:id="2377" w:name="_Toc74611189"/>
      <w:bookmarkStart w:id="2378" w:name="_Toc75566468"/>
      <w:bookmarkStart w:id="2379" w:name="_Toc89790019"/>
      <w:bookmarkStart w:id="2380" w:name="_Toc99466656"/>
      <w:bookmarkStart w:id="2381" w:name="_Toc186663846"/>
      <w:r w:rsidRPr="00567618">
        <w:t>12.7.2</w:t>
      </w:r>
      <w:r w:rsidRPr="00567618">
        <w:tab/>
        <w:t>Speech</w:t>
      </w:r>
      <w:bookmarkEnd w:id="2372"/>
      <w:bookmarkEnd w:id="2373"/>
      <w:bookmarkEnd w:id="2374"/>
      <w:bookmarkEnd w:id="2375"/>
      <w:bookmarkEnd w:id="2376"/>
      <w:bookmarkEnd w:id="2377"/>
      <w:bookmarkEnd w:id="2378"/>
      <w:bookmarkEnd w:id="2379"/>
      <w:bookmarkEnd w:id="2380"/>
      <w:bookmarkEnd w:id="2381"/>
    </w:p>
    <w:p w14:paraId="78BDFB20" w14:textId="77777777" w:rsidR="00FC7E52" w:rsidRPr="00567618" w:rsidRDefault="00FC7E52" w:rsidP="00FC7E52">
      <w:pPr>
        <w:pStyle w:val="Heading4"/>
      </w:pPr>
      <w:bookmarkStart w:id="2382" w:name="_Toc26369412"/>
      <w:bookmarkStart w:id="2383" w:name="_Toc36227294"/>
      <w:bookmarkStart w:id="2384" w:name="_Toc36228309"/>
      <w:bookmarkStart w:id="2385" w:name="_Toc36228936"/>
      <w:bookmarkStart w:id="2386" w:name="_Toc68847255"/>
      <w:bookmarkStart w:id="2387" w:name="_Toc74611190"/>
      <w:bookmarkStart w:id="2388" w:name="_Toc75566469"/>
      <w:bookmarkStart w:id="2389" w:name="_Toc89790020"/>
      <w:bookmarkStart w:id="2390" w:name="_Toc99466657"/>
      <w:bookmarkStart w:id="2391" w:name="_Toc186663847"/>
      <w:r w:rsidRPr="00567618">
        <w:t>12.7.2.1</w:t>
      </w:r>
      <w:r w:rsidRPr="00567618">
        <w:tab/>
        <w:t>General</w:t>
      </w:r>
      <w:bookmarkEnd w:id="2382"/>
      <w:bookmarkEnd w:id="2383"/>
      <w:bookmarkEnd w:id="2384"/>
      <w:bookmarkEnd w:id="2385"/>
      <w:bookmarkEnd w:id="2386"/>
      <w:bookmarkEnd w:id="2387"/>
      <w:bookmarkEnd w:id="2388"/>
      <w:bookmarkEnd w:id="2389"/>
      <w:bookmarkEnd w:id="2390"/>
      <w:bookmarkEnd w:id="2391"/>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92" w:name="_Toc26369413"/>
      <w:bookmarkStart w:id="2393" w:name="_Toc36227295"/>
      <w:bookmarkStart w:id="2394" w:name="_Toc36228310"/>
      <w:bookmarkStart w:id="2395" w:name="_Toc36228937"/>
      <w:bookmarkStart w:id="2396" w:name="_Toc68847256"/>
      <w:bookmarkStart w:id="2397" w:name="_Toc74611191"/>
      <w:bookmarkStart w:id="2398" w:name="_Toc75566470"/>
      <w:bookmarkStart w:id="2399" w:name="_Toc89790021"/>
      <w:bookmarkStart w:id="2400" w:name="_Toc99466658"/>
      <w:bookmarkStart w:id="2401" w:name="_Toc186663848"/>
      <w:r w:rsidRPr="00567618">
        <w:t>12.7.2.2</w:t>
      </w:r>
      <w:r w:rsidRPr="00567618">
        <w:tab/>
        <w:t>Speech codecs and formats</w:t>
      </w:r>
      <w:bookmarkEnd w:id="2392"/>
      <w:bookmarkEnd w:id="2393"/>
      <w:bookmarkEnd w:id="2394"/>
      <w:bookmarkEnd w:id="2395"/>
      <w:bookmarkEnd w:id="2396"/>
      <w:bookmarkEnd w:id="2397"/>
      <w:bookmarkEnd w:id="2398"/>
      <w:bookmarkEnd w:id="2399"/>
      <w:bookmarkEnd w:id="2400"/>
      <w:bookmarkEnd w:id="2401"/>
    </w:p>
    <w:p w14:paraId="3F25848B" w14:textId="77777777" w:rsidR="00FC7E52" w:rsidRPr="00567618" w:rsidRDefault="00FC7E52" w:rsidP="00FC7E52">
      <w:pPr>
        <w:pStyle w:val="Heading5"/>
      </w:pPr>
      <w:bookmarkStart w:id="2402" w:name="_Toc26369414"/>
      <w:bookmarkStart w:id="2403" w:name="_Toc36227296"/>
      <w:bookmarkStart w:id="2404" w:name="_Toc36228311"/>
      <w:bookmarkStart w:id="2405" w:name="_Toc36228938"/>
      <w:bookmarkStart w:id="2406" w:name="_Toc68847257"/>
      <w:bookmarkStart w:id="2407" w:name="_Toc74611192"/>
      <w:bookmarkStart w:id="2408" w:name="_Toc75566471"/>
      <w:bookmarkStart w:id="2409" w:name="_Toc89790022"/>
      <w:bookmarkStart w:id="2410" w:name="_Toc99466659"/>
      <w:bookmarkStart w:id="2411" w:name="_Toc186663849"/>
      <w:r w:rsidRPr="00567618">
        <w:t>12.7.2.2.1</w:t>
      </w:r>
      <w:r w:rsidRPr="00567618">
        <w:tab/>
        <w:t>MTSI MGW for interworking between MTSI client in terminal using 3GPP access and other IMS or non-IMS IP networks</w:t>
      </w:r>
      <w:bookmarkEnd w:id="2402"/>
      <w:bookmarkEnd w:id="2403"/>
      <w:bookmarkEnd w:id="2404"/>
      <w:bookmarkEnd w:id="2405"/>
      <w:bookmarkEnd w:id="2406"/>
      <w:bookmarkEnd w:id="2407"/>
      <w:bookmarkEnd w:id="2408"/>
      <w:bookmarkEnd w:id="2409"/>
      <w:bookmarkEnd w:id="2410"/>
      <w:bookmarkEnd w:id="2411"/>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412"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412"/>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413" w:name="_Toc26369415"/>
      <w:bookmarkStart w:id="2414" w:name="_Toc36227297"/>
      <w:bookmarkStart w:id="2415" w:name="_Toc36228312"/>
      <w:bookmarkStart w:id="2416" w:name="_Toc36228939"/>
      <w:bookmarkStart w:id="2417" w:name="_Toc68847258"/>
      <w:bookmarkStart w:id="2418" w:name="_Toc74611193"/>
      <w:bookmarkStart w:id="2419" w:name="_Toc75566472"/>
      <w:bookmarkStart w:id="2420" w:name="_Toc89790023"/>
      <w:bookmarkStart w:id="2421" w:name="_Toc99466660"/>
      <w:bookmarkStart w:id="2422" w:name="_Toc186663850"/>
      <w:r w:rsidRPr="00567618">
        <w:t>12.7.2.2.2</w:t>
      </w:r>
      <w:r w:rsidRPr="00567618">
        <w:tab/>
        <w:t>MTSI MGW for interworking between MTSI client in terminal using fixed access and other IMS or non-IMS IP networks</w:t>
      </w:r>
      <w:bookmarkEnd w:id="2413"/>
      <w:bookmarkEnd w:id="2414"/>
      <w:bookmarkEnd w:id="2415"/>
      <w:bookmarkEnd w:id="2416"/>
      <w:bookmarkEnd w:id="2417"/>
      <w:bookmarkEnd w:id="2418"/>
      <w:bookmarkEnd w:id="2419"/>
      <w:bookmarkEnd w:id="2420"/>
      <w:bookmarkEnd w:id="2421"/>
      <w:bookmarkEnd w:id="2422"/>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23" w:name="_Toc26369416"/>
      <w:bookmarkStart w:id="2424" w:name="_Toc36227298"/>
      <w:bookmarkStart w:id="2425" w:name="_Toc36228313"/>
      <w:bookmarkStart w:id="2426" w:name="_Toc36228940"/>
      <w:bookmarkStart w:id="2427" w:name="_Toc68847259"/>
      <w:bookmarkStart w:id="2428" w:name="_Toc74611194"/>
      <w:bookmarkStart w:id="2429" w:name="_Toc75566473"/>
      <w:bookmarkStart w:id="2430" w:name="_Toc89790024"/>
      <w:bookmarkStart w:id="2431" w:name="_Toc99466661"/>
      <w:bookmarkStart w:id="2432" w:name="_Toc186663851"/>
      <w:r w:rsidRPr="00567618">
        <w:t>12.7.2.2.3</w:t>
      </w:r>
      <w:r w:rsidRPr="00567618">
        <w:tab/>
        <w:t>Common procedures</w:t>
      </w:r>
      <w:bookmarkEnd w:id="2423"/>
      <w:bookmarkEnd w:id="2424"/>
      <w:bookmarkEnd w:id="2425"/>
      <w:bookmarkEnd w:id="2426"/>
      <w:bookmarkEnd w:id="2427"/>
      <w:bookmarkEnd w:id="2428"/>
      <w:bookmarkEnd w:id="2429"/>
      <w:bookmarkEnd w:id="2430"/>
      <w:bookmarkEnd w:id="2431"/>
      <w:bookmarkEnd w:id="2432"/>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33" w:name="_Toc26369417"/>
      <w:bookmarkStart w:id="2434" w:name="_Toc36227299"/>
      <w:bookmarkStart w:id="2435" w:name="_Toc36228314"/>
      <w:bookmarkStart w:id="2436" w:name="_Toc36228941"/>
      <w:bookmarkStart w:id="2437" w:name="_Toc68847260"/>
      <w:bookmarkStart w:id="2438" w:name="_Toc74611195"/>
      <w:bookmarkStart w:id="2439" w:name="_Toc75566474"/>
      <w:bookmarkStart w:id="2440" w:name="_Toc89790025"/>
      <w:bookmarkStart w:id="2441" w:name="_Toc99466662"/>
      <w:bookmarkStart w:id="2442" w:name="_Toc186663852"/>
      <w:r w:rsidRPr="00567618">
        <w:t>12.7.2.3</w:t>
      </w:r>
      <w:r w:rsidRPr="00567618">
        <w:tab/>
        <w:t>Codec preference order for session negotiation</w:t>
      </w:r>
      <w:bookmarkEnd w:id="2433"/>
      <w:bookmarkEnd w:id="2434"/>
      <w:bookmarkEnd w:id="2435"/>
      <w:bookmarkEnd w:id="2436"/>
      <w:bookmarkEnd w:id="2437"/>
      <w:bookmarkEnd w:id="2438"/>
      <w:bookmarkEnd w:id="2439"/>
      <w:bookmarkEnd w:id="2440"/>
      <w:bookmarkEnd w:id="2441"/>
      <w:bookmarkEnd w:id="2442"/>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43" w:name="_Toc26369418"/>
      <w:bookmarkStart w:id="2444" w:name="_Toc36227300"/>
      <w:bookmarkStart w:id="2445" w:name="_Toc36228315"/>
      <w:bookmarkStart w:id="2446" w:name="_Toc36228942"/>
      <w:bookmarkStart w:id="2447" w:name="_Toc68847261"/>
      <w:bookmarkStart w:id="2448" w:name="_Toc74611196"/>
      <w:bookmarkStart w:id="2449" w:name="_Toc75566475"/>
      <w:bookmarkStart w:id="2450" w:name="_Toc89790026"/>
      <w:bookmarkStart w:id="2451" w:name="_Toc99466663"/>
      <w:bookmarkStart w:id="2452" w:name="_Toc186663853"/>
      <w:r w:rsidRPr="00567618">
        <w:t>12.7.2.4</w:t>
      </w:r>
      <w:r w:rsidRPr="00567618">
        <w:tab/>
        <w:t>RTP profiles</w:t>
      </w:r>
      <w:bookmarkEnd w:id="2443"/>
      <w:bookmarkEnd w:id="2444"/>
      <w:bookmarkEnd w:id="2445"/>
      <w:bookmarkEnd w:id="2446"/>
      <w:bookmarkEnd w:id="2447"/>
      <w:bookmarkEnd w:id="2448"/>
      <w:bookmarkEnd w:id="2449"/>
      <w:bookmarkEnd w:id="2450"/>
      <w:bookmarkEnd w:id="2451"/>
      <w:bookmarkEnd w:id="2452"/>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53" w:name="_Toc26369419"/>
      <w:bookmarkStart w:id="2454" w:name="_Toc36227301"/>
      <w:bookmarkStart w:id="2455" w:name="_Toc36228316"/>
      <w:bookmarkStart w:id="2456" w:name="_Toc36228943"/>
      <w:bookmarkStart w:id="2457" w:name="_Toc68847262"/>
      <w:bookmarkStart w:id="2458" w:name="_Toc74611197"/>
      <w:bookmarkStart w:id="2459" w:name="_Toc75566476"/>
      <w:bookmarkStart w:id="2460" w:name="_Toc89790027"/>
      <w:bookmarkStart w:id="2461" w:name="_Toc99466664"/>
      <w:bookmarkStart w:id="2462" w:name="_Toc186663854"/>
      <w:r w:rsidRPr="00567618">
        <w:t>12.7.2.5</w:t>
      </w:r>
      <w:r w:rsidRPr="00567618">
        <w:tab/>
        <w:t>RTP payload formats</w:t>
      </w:r>
      <w:bookmarkEnd w:id="2453"/>
      <w:bookmarkEnd w:id="2454"/>
      <w:bookmarkEnd w:id="2455"/>
      <w:bookmarkEnd w:id="2456"/>
      <w:bookmarkEnd w:id="2457"/>
      <w:bookmarkEnd w:id="2458"/>
      <w:bookmarkEnd w:id="2459"/>
      <w:bookmarkEnd w:id="2460"/>
      <w:bookmarkEnd w:id="2461"/>
      <w:bookmarkEnd w:id="2462"/>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63"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63"/>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64" w:name="_Toc26369420"/>
      <w:bookmarkStart w:id="2465" w:name="_Toc36227302"/>
      <w:bookmarkStart w:id="2466" w:name="_Toc36228317"/>
      <w:bookmarkStart w:id="2467" w:name="_Toc36228944"/>
      <w:bookmarkStart w:id="2468" w:name="_Toc68847263"/>
      <w:bookmarkStart w:id="2469" w:name="_Toc74611198"/>
      <w:bookmarkStart w:id="2470" w:name="_Toc75566477"/>
      <w:bookmarkStart w:id="2471" w:name="_Toc89790028"/>
      <w:bookmarkStart w:id="2472" w:name="_Toc99466665"/>
      <w:bookmarkStart w:id="2473" w:name="_Toc186663855"/>
      <w:r w:rsidRPr="00567618">
        <w:t>12.7.2.6</w:t>
      </w:r>
      <w:r w:rsidRPr="00567618">
        <w:tab/>
        <w:t>Packetization</w:t>
      </w:r>
      <w:bookmarkEnd w:id="2464"/>
      <w:bookmarkEnd w:id="2465"/>
      <w:bookmarkEnd w:id="2466"/>
      <w:bookmarkEnd w:id="2467"/>
      <w:bookmarkEnd w:id="2468"/>
      <w:bookmarkEnd w:id="2469"/>
      <w:bookmarkEnd w:id="2470"/>
      <w:bookmarkEnd w:id="2471"/>
      <w:bookmarkEnd w:id="2472"/>
      <w:bookmarkEnd w:id="2473"/>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74" w:name="_Toc26369421"/>
      <w:bookmarkStart w:id="2475" w:name="_Toc36227303"/>
      <w:bookmarkStart w:id="2476" w:name="_Toc36228318"/>
      <w:bookmarkStart w:id="2477" w:name="_Toc36228945"/>
      <w:bookmarkStart w:id="2478" w:name="_Toc68847264"/>
      <w:bookmarkStart w:id="2479" w:name="_Toc74611199"/>
      <w:bookmarkStart w:id="2480" w:name="_Toc75566478"/>
      <w:bookmarkStart w:id="2481" w:name="_Toc89790029"/>
      <w:bookmarkStart w:id="2482" w:name="_Toc99466666"/>
      <w:bookmarkStart w:id="2483" w:name="_Toc186663856"/>
      <w:r w:rsidRPr="00567618">
        <w:t>12.7.2.7</w:t>
      </w:r>
      <w:r w:rsidRPr="00567618">
        <w:tab/>
        <w:t>RTCP usage and adaptation</w:t>
      </w:r>
      <w:bookmarkEnd w:id="2474"/>
      <w:bookmarkEnd w:id="2475"/>
      <w:bookmarkEnd w:id="2476"/>
      <w:bookmarkEnd w:id="2477"/>
      <w:bookmarkEnd w:id="2478"/>
      <w:bookmarkEnd w:id="2479"/>
      <w:bookmarkEnd w:id="2480"/>
      <w:bookmarkEnd w:id="2481"/>
      <w:bookmarkEnd w:id="2482"/>
      <w:bookmarkEnd w:id="2483"/>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84" w:name="_Toc26369422"/>
      <w:bookmarkStart w:id="2485" w:name="_Toc36227304"/>
      <w:bookmarkStart w:id="2486" w:name="_Toc36228319"/>
      <w:bookmarkStart w:id="2487" w:name="_Toc36228946"/>
      <w:bookmarkStart w:id="2488" w:name="_Toc68847265"/>
      <w:bookmarkStart w:id="2489" w:name="_Toc74611200"/>
      <w:bookmarkStart w:id="2490" w:name="_Toc75566479"/>
      <w:bookmarkStart w:id="2491" w:name="_Toc89790030"/>
      <w:bookmarkStart w:id="2492" w:name="_Toc99466667"/>
      <w:bookmarkStart w:id="2493" w:name="_Toc186663857"/>
      <w:r w:rsidRPr="00567618">
        <w:t>12.7.2.8</w:t>
      </w:r>
      <w:r w:rsidRPr="00567618">
        <w:tab/>
        <w:t>RTP usage</w:t>
      </w:r>
      <w:bookmarkEnd w:id="2484"/>
      <w:bookmarkEnd w:id="2485"/>
      <w:bookmarkEnd w:id="2486"/>
      <w:bookmarkEnd w:id="2487"/>
      <w:bookmarkEnd w:id="2488"/>
      <w:bookmarkEnd w:id="2489"/>
      <w:bookmarkEnd w:id="2490"/>
      <w:bookmarkEnd w:id="2491"/>
      <w:bookmarkEnd w:id="2492"/>
      <w:bookmarkEnd w:id="2493"/>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94" w:name="_Toc26369423"/>
      <w:bookmarkStart w:id="2495" w:name="_Toc36227305"/>
      <w:bookmarkStart w:id="2496" w:name="_Toc36228320"/>
      <w:bookmarkStart w:id="2497" w:name="_Toc36228947"/>
      <w:bookmarkStart w:id="2498" w:name="_Toc68847266"/>
      <w:bookmarkStart w:id="2499" w:name="_Toc74611201"/>
      <w:bookmarkStart w:id="2500" w:name="_Toc75566480"/>
      <w:bookmarkStart w:id="2501" w:name="_Toc89790031"/>
      <w:bookmarkStart w:id="2502" w:name="_Toc99466668"/>
      <w:bookmarkStart w:id="2503" w:name="_Toc186663858"/>
      <w:r w:rsidRPr="00567618">
        <w:t>12.7.2.9</w:t>
      </w:r>
      <w:r w:rsidRPr="00567618">
        <w:tab/>
        <w:t>Session setup and session modification</w:t>
      </w:r>
      <w:bookmarkEnd w:id="2494"/>
      <w:bookmarkEnd w:id="2495"/>
      <w:bookmarkEnd w:id="2496"/>
      <w:bookmarkEnd w:id="2497"/>
      <w:bookmarkEnd w:id="2498"/>
      <w:bookmarkEnd w:id="2499"/>
      <w:bookmarkEnd w:id="2500"/>
      <w:bookmarkEnd w:id="2501"/>
      <w:bookmarkEnd w:id="2502"/>
      <w:bookmarkEnd w:id="2503"/>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504" w:name="_Toc26369424"/>
      <w:bookmarkStart w:id="2505" w:name="_Toc36227306"/>
      <w:bookmarkStart w:id="2506" w:name="_Toc36228321"/>
      <w:bookmarkStart w:id="2507" w:name="_Toc36228948"/>
      <w:bookmarkStart w:id="2508" w:name="_Toc68847267"/>
      <w:bookmarkStart w:id="2509" w:name="_Toc74611202"/>
      <w:bookmarkStart w:id="2510" w:name="_Toc75566481"/>
      <w:bookmarkStart w:id="2511" w:name="_Toc89790032"/>
      <w:bookmarkStart w:id="2512" w:name="_Toc99466669"/>
      <w:bookmarkStart w:id="2513" w:name="_Toc186663859"/>
      <w:r w:rsidRPr="00567618">
        <w:t>12.7.2.10</w:t>
      </w:r>
      <w:r w:rsidRPr="00567618">
        <w:tab/>
        <w:t>Audio level alignment</w:t>
      </w:r>
      <w:bookmarkEnd w:id="2504"/>
      <w:bookmarkEnd w:id="2505"/>
      <w:bookmarkEnd w:id="2506"/>
      <w:bookmarkEnd w:id="2507"/>
      <w:bookmarkEnd w:id="2508"/>
      <w:bookmarkEnd w:id="2509"/>
      <w:bookmarkEnd w:id="2510"/>
      <w:bookmarkEnd w:id="2511"/>
      <w:bookmarkEnd w:id="2512"/>
      <w:bookmarkEnd w:id="2513"/>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514" w:name="_Toc26369425"/>
      <w:bookmarkStart w:id="2515" w:name="_Toc36227307"/>
      <w:bookmarkStart w:id="2516" w:name="_Toc36228322"/>
      <w:bookmarkStart w:id="2517" w:name="_Toc36228949"/>
      <w:bookmarkStart w:id="2518" w:name="_Toc68847268"/>
      <w:bookmarkStart w:id="2519" w:name="_Toc74611203"/>
      <w:bookmarkStart w:id="2520" w:name="_Toc75566482"/>
      <w:bookmarkStart w:id="2521" w:name="_Toc89790033"/>
      <w:bookmarkStart w:id="2522" w:name="_Toc99466670"/>
      <w:bookmarkStart w:id="2523" w:name="_Toc186663860"/>
      <w:r w:rsidRPr="00567618">
        <w:rPr>
          <w:noProof/>
        </w:rPr>
        <w:t>12.7.3</w:t>
      </w:r>
      <w:r w:rsidRPr="00567618">
        <w:rPr>
          <w:noProof/>
        </w:rPr>
        <w:tab/>
        <w:t>Explicit Congestion Notification</w:t>
      </w:r>
      <w:bookmarkEnd w:id="2514"/>
      <w:bookmarkEnd w:id="2515"/>
      <w:bookmarkEnd w:id="2516"/>
      <w:bookmarkEnd w:id="2517"/>
      <w:bookmarkEnd w:id="2518"/>
      <w:bookmarkEnd w:id="2519"/>
      <w:bookmarkEnd w:id="2520"/>
      <w:bookmarkEnd w:id="2521"/>
      <w:bookmarkEnd w:id="2522"/>
      <w:bookmarkEnd w:id="2523"/>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24" w:name="_Toc26369426"/>
      <w:bookmarkStart w:id="2525" w:name="_Toc36227308"/>
      <w:bookmarkStart w:id="2526" w:name="_Toc36228323"/>
      <w:bookmarkStart w:id="2527" w:name="_Toc36228950"/>
      <w:bookmarkStart w:id="2528" w:name="_Toc68847269"/>
      <w:bookmarkStart w:id="2529" w:name="_Toc74611204"/>
      <w:bookmarkStart w:id="2530" w:name="_Toc75566483"/>
      <w:bookmarkStart w:id="2531" w:name="_Toc89790034"/>
      <w:bookmarkStart w:id="2532" w:name="_Toc99466671"/>
      <w:bookmarkStart w:id="2533" w:name="_Toc186663861"/>
      <w:r w:rsidRPr="00567618">
        <w:t>12.7.4</w:t>
      </w:r>
      <w:r w:rsidRPr="00567618">
        <w:tab/>
        <w:t>Text</w:t>
      </w:r>
      <w:bookmarkEnd w:id="2524"/>
      <w:bookmarkEnd w:id="2525"/>
      <w:bookmarkEnd w:id="2526"/>
      <w:bookmarkEnd w:id="2527"/>
      <w:bookmarkEnd w:id="2528"/>
      <w:bookmarkEnd w:id="2529"/>
      <w:bookmarkEnd w:id="2530"/>
      <w:bookmarkEnd w:id="2531"/>
      <w:bookmarkEnd w:id="2532"/>
      <w:bookmarkEnd w:id="2533"/>
    </w:p>
    <w:p w14:paraId="3F5DAD47" w14:textId="77777777" w:rsidR="00FC7E52" w:rsidRPr="00567618" w:rsidRDefault="00FC7E52" w:rsidP="00FC7E52">
      <w:pPr>
        <w:rPr>
          <w:color w:val="000000"/>
        </w:rPr>
      </w:pPr>
      <w:bookmarkStart w:id="2534"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35" w:name="_Toc26369427"/>
      <w:bookmarkStart w:id="2536" w:name="_Toc36227309"/>
      <w:bookmarkStart w:id="2537" w:name="_Toc36228324"/>
      <w:bookmarkStart w:id="2538" w:name="_Toc36228951"/>
      <w:bookmarkStart w:id="2539" w:name="_Toc68847270"/>
      <w:bookmarkStart w:id="2540" w:name="_Toc74611205"/>
      <w:bookmarkStart w:id="2541" w:name="_Toc75566484"/>
      <w:bookmarkStart w:id="2542" w:name="_Toc89790035"/>
      <w:bookmarkStart w:id="2543" w:name="_Toc99466672"/>
      <w:bookmarkStart w:id="2544" w:name="_Toc186663862"/>
      <w:bookmarkEnd w:id="2534"/>
      <w:r w:rsidRPr="00567618">
        <w:t>12.7.</w:t>
      </w:r>
      <w:r w:rsidRPr="00567618">
        <w:rPr>
          <w:lang w:eastAsia="ko-KR"/>
        </w:rPr>
        <w:t>5</w:t>
      </w:r>
      <w:r w:rsidRPr="00567618">
        <w:rPr>
          <w:noProof/>
        </w:rPr>
        <w:tab/>
      </w:r>
      <w:r w:rsidRPr="00567618">
        <w:rPr>
          <w:lang w:eastAsia="ko-KR"/>
        </w:rPr>
        <w:t>Inter-working IPv4 and IPv6 networks</w:t>
      </w:r>
      <w:bookmarkEnd w:id="2535"/>
      <w:bookmarkEnd w:id="2536"/>
      <w:bookmarkEnd w:id="2537"/>
      <w:bookmarkEnd w:id="2538"/>
      <w:bookmarkEnd w:id="2539"/>
      <w:bookmarkEnd w:id="2540"/>
      <w:bookmarkEnd w:id="2541"/>
      <w:bookmarkEnd w:id="2542"/>
      <w:bookmarkEnd w:id="2543"/>
      <w:bookmarkEnd w:id="2544"/>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45"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45"/>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46" w:name="_Toc26369428"/>
      <w:bookmarkStart w:id="2547" w:name="_Toc36227310"/>
      <w:bookmarkStart w:id="2548" w:name="_Toc36228325"/>
      <w:bookmarkStart w:id="2549" w:name="_Toc36228952"/>
      <w:bookmarkStart w:id="2550" w:name="_Toc68847271"/>
      <w:bookmarkStart w:id="2551" w:name="_Toc74611206"/>
      <w:bookmarkStart w:id="2552" w:name="_Toc75566485"/>
      <w:bookmarkStart w:id="2553" w:name="_Toc89790036"/>
      <w:bookmarkStart w:id="2554" w:name="_Toc99466673"/>
      <w:bookmarkStart w:id="2555" w:name="_Toc186663863"/>
      <w:r w:rsidRPr="00567618">
        <w:t>12.8</w:t>
      </w:r>
      <w:r w:rsidRPr="00567618">
        <w:tab/>
        <w:t>MGW handling for NO_REQ interworking</w:t>
      </w:r>
      <w:bookmarkEnd w:id="2546"/>
      <w:bookmarkEnd w:id="2547"/>
      <w:bookmarkEnd w:id="2548"/>
      <w:bookmarkEnd w:id="2549"/>
      <w:bookmarkEnd w:id="2550"/>
      <w:bookmarkEnd w:id="2551"/>
      <w:bookmarkEnd w:id="2552"/>
      <w:bookmarkEnd w:id="2553"/>
      <w:bookmarkEnd w:id="2554"/>
      <w:bookmarkEnd w:id="2555"/>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56" w:name="_Toc26369429"/>
      <w:bookmarkStart w:id="2557" w:name="_Toc36227311"/>
      <w:bookmarkStart w:id="2558" w:name="_Toc36228326"/>
      <w:bookmarkStart w:id="2559" w:name="_Toc36228953"/>
      <w:bookmarkStart w:id="2560" w:name="_Toc68847272"/>
      <w:bookmarkStart w:id="2561" w:name="_Toc74611207"/>
      <w:bookmarkStart w:id="2562" w:name="_Toc75566486"/>
      <w:bookmarkStart w:id="2563" w:name="_Toc89790037"/>
      <w:bookmarkStart w:id="2564" w:name="_Toc99466674"/>
      <w:bookmarkStart w:id="2565" w:name="_Toc186663864"/>
      <w:r w:rsidRPr="00567618">
        <w:t>13</w:t>
      </w:r>
      <w:r w:rsidRPr="00567618">
        <w:tab/>
        <w:t>Void</w:t>
      </w:r>
      <w:bookmarkEnd w:id="2556"/>
      <w:bookmarkEnd w:id="2557"/>
      <w:bookmarkEnd w:id="2558"/>
      <w:bookmarkEnd w:id="2559"/>
      <w:bookmarkEnd w:id="2560"/>
      <w:bookmarkEnd w:id="2561"/>
      <w:bookmarkEnd w:id="2562"/>
      <w:bookmarkEnd w:id="2563"/>
      <w:bookmarkEnd w:id="2564"/>
      <w:bookmarkEnd w:id="2565"/>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66" w:name="_Toc26369430"/>
      <w:bookmarkStart w:id="2567" w:name="_Toc36227312"/>
      <w:bookmarkStart w:id="2568" w:name="_Toc36228327"/>
      <w:bookmarkStart w:id="2569" w:name="_Toc36228954"/>
      <w:bookmarkStart w:id="2570" w:name="_Toc68847273"/>
      <w:bookmarkStart w:id="2571" w:name="_Toc74611208"/>
      <w:bookmarkStart w:id="2572" w:name="_Toc75566487"/>
      <w:bookmarkStart w:id="2573" w:name="_Toc89790038"/>
      <w:bookmarkStart w:id="2574" w:name="_Toc99466675"/>
      <w:bookmarkStart w:id="2575" w:name="_Toc186663865"/>
      <w:r w:rsidRPr="00567618">
        <w:t>13a</w:t>
      </w:r>
      <w:r w:rsidRPr="00567618">
        <w:tab/>
        <w:t>Media types, codecs and formats used for MSRP transport</w:t>
      </w:r>
      <w:bookmarkEnd w:id="2566"/>
      <w:bookmarkEnd w:id="2567"/>
      <w:bookmarkEnd w:id="2568"/>
      <w:bookmarkEnd w:id="2569"/>
      <w:bookmarkEnd w:id="2570"/>
      <w:bookmarkEnd w:id="2571"/>
      <w:bookmarkEnd w:id="2572"/>
      <w:bookmarkEnd w:id="2573"/>
      <w:bookmarkEnd w:id="2574"/>
      <w:bookmarkEnd w:id="2575"/>
    </w:p>
    <w:p w14:paraId="304AF35F" w14:textId="77777777" w:rsidR="00FC7E52" w:rsidRPr="00567618" w:rsidRDefault="00FC7E52" w:rsidP="00FC7E52">
      <w:pPr>
        <w:pStyle w:val="Heading2"/>
      </w:pPr>
      <w:bookmarkStart w:id="2576" w:name="_Toc26369431"/>
      <w:bookmarkStart w:id="2577" w:name="_Toc36227313"/>
      <w:bookmarkStart w:id="2578" w:name="_Toc36228328"/>
      <w:bookmarkStart w:id="2579" w:name="_Toc36228955"/>
      <w:bookmarkStart w:id="2580" w:name="_Toc68847274"/>
      <w:bookmarkStart w:id="2581" w:name="_Toc74611209"/>
      <w:bookmarkStart w:id="2582" w:name="_Toc75566488"/>
      <w:bookmarkStart w:id="2583" w:name="_Toc89790039"/>
      <w:bookmarkStart w:id="2584" w:name="_Toc99466676"/>
      <w:bookmarkStart w:id="2585" w:name="_Toc186663866"/>
      <w:r w:rsidRPr="00567618">
        <w:t>13a.1</w:t>
      </w:r>
      <w:r w:rsidRPr="00567618">
        <w:tab/>
        <w:t>General</w:t>
      </w:r>
      <w:bookmarkEnd w:id="2576"/>
      <w:bookmarkEnd w:id="2577"/>
      <w:bookmarkEnd w:id="2578"/>
      <w:bookmarkEnd w:id="2579"/>
      <w:bookmarkEnd w:id="2580"/>
      <w:bookmarkEnd w:id="2581"/>
      <w:bookmarkEnd w:id="2582"/>
      <w:bookmarkEnd w:id="2583"/>
      <w:bookmarkEnd w:id="2584"/>
      <w:bookmarkEnd w:id="2585"/>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86" w:name="_Toc26369432"/>
      <w:bookmarkStart w:id="2587" w:name="_Toc36227314"/>
      <w:bookmarkStart w:id="2588" w:name="_Toc36228329"/>
      <w:bookmarkStart w:id="2589" w:name="_Toc36228956"/>
      <w:bookmarkStart w:id="2590" w:name="_Toc68847275"/>
      <w:bookmarkStart w:id="2591" w:name="_Toc74611210"/>
      <w:bookmarkStart w:id="2592" w:name="_Toc75566489"/>
      <w:bookmarkStart w:id="2593" w:name="_Toc89790040"/>
      <w:bookmarkStart w:id="2594" w:name="_Toc99466677"/>
      <w:bookmarkStart w:id="2595" w:name="_Toc186663867"/>
      <w:r w:rsidRPr="00567618">
        <w:t>13a.2</w:t>
      </w:r>
      <w:r w:rsidRPr="00567618">
        <w:tab/>
        <w:t>Difference relative to 3GPP TS 26.141</w:t>
      </w:r>
      <w:bookmarkEnd w:id="2586"/>
      <w:bookmarkEnd w:id="2587"/>
      <w:bookmarkEnd w:id="2588"/>
      <w:bookmarkEnd w:id="2589"/>
      <w:bookmarkEnd w:id="2590"/>
      <w:bookmarkEnd w:id="2591"/>
      <w:bookmarkEnd w:id="2592"/>
      <w:bookmarkEnd w:id="2593"/>
      <w:bookmarkEnd w:id="2594"/>
      <w:bookmarkEnd w:id="2595"/>
    </w:p>
    <w:p w14:paraId="4FFE815A" w14:textId="77777777" w:rsidR="00FC7E52" w:rsidRPr="00567618" w:rsidRDefault="00FC7E52" w:rsidP="00FC7E52">
      <w:pPr>
        <w:pStyle w:val="Heading3"/>
      </w:pPr>
      <w:bookmarkStart w:id="2596" w:name="_Toc26369433"/>
      <w:bookmarkStart w:id="2597" w:name="_Toc36227315"/>
      <w:bookmarkStart w:id="2598" w:name="_Toc36228330"/>
      <w:bookmarkStart w:id="2599" w:name="_Toc36228957"/>
      <w:bookmarkStart w:id="2600" w:name="_Toc68847276"/>
      <w:bookmarkStart w:id="2601" w:name="_Toc74611211"/>
      <w:bookmarkStart w:id="2602" w:name="_Toc75566490"/>
      <w:bookmarkStart w:id="2603" w:name="_Toc89790041"/>
      <w:bookmarkStart w:id="2604" w:name="_Toc99466678"/>
      <w:bookmarkStart w:id="2605" w:name="_Toc186663868"/>
      <w:r w:rsidRPr="00567618">
        <w:t>13a.2.1</w:t>
      </w:r>
      <w:r w:rsidRPr="00567618">
        <w:tab/>
        <w:t>Video</w:t>
      </w:r>
      <w:bookmarkEnd w:id="2596"/>
      <w:bookmarkEnd w:id="2597"/>
      <w:bookmarkEnd w:id="2598"/>
      <w:bookmarkEnd w:id="2599"/>
      <w:bookmarkEnd w:id="2600"/>
      <w:bookmarkEnd w:id="2601"/>
      <w:bookmarkEnd w:id="2602"/>
      <w:bookmarkEnd w:id="2603"/>
      <w:bookmarkEnd w:id="2604"/>
      <w:bookmarkEnd w:id="2605"/>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606" w:name="_Toc26369434"/>
      <w:bookmarkStart w:id="2607" w:name="_Toc36227316"/>
      <w:bookmarkStart w:id="2608" w:name="_Toc36228331"/>
      <w:bookmarkStart w:id="2609" w:name="_Toc36228958"/>
      <w:bookmarkStart w:id="2610" w:name="_Toc68847277"/>
      <w:bookmarkStart w:id="2611" w:name="_Toc74611212"/>
      <w:bookmarkStart w:id="2612" w:name="_Toc75566491"/>
      <w:bookmarkStart w:id="2613" w:name="_Toc89790042"/>
      <w:bookmarkStart w:id="2614" w:name="_Toc99466679"/>
      <w:bookmarkStart w:id="2615" w:name="_Toc186663869"/>
      <w:r w:rsidRPr="00567618">
        <w:t>14</w:t>
      </w:r>
      <w:r w:rsidRPr="00567618">
        <w:tab/>
        <w:t>Supplementary services</w:t>
      </w:r>
      <w:bookmarkEnd w:id="2606"/>
      <w:bookmarkEnd w:id="2607"/>
      <w:bookmarkEnd w:id="2608"/>
      <w:bookmarkEnd w:id="2609"/>
      <w:bookmarkEnd w:id="2610"/>
      <w:bookmarkEnd w:id="2611"/>
      <w:bookmarkEnd w:id="2612"/>
      <w:bookmarkEnd w:id="2613"/>
      <w:bookmarkEnd w:id="2614"/>
      <w:bookmarkEnd w:id="2615"/>
    </w:p>
    <w:p w14:paraId="54A6D82A" w14:textId="77777777" w:rsidR="00FC7E52" w:rsidRPr="00567618" w:rsidRDefault="00FC7E52" w:rsidP="00FC7E52">
      <w:pPr>
        <w:pStyle w:val="Heading2"/>
      </w:pPr>
      <w:bookmarkStart w:id="2616" w:name="_Toc26369435"/>
      <w:bookmarkStart w:id="2617" w:name="_Toc36227317"/>
      <w:bookmarkStart w:id="2618" w:name="_Toc36228332"/>
      <w:bookmarkStart w:id="2619" w:name="_Toc36228959"/>
      <w:bookmarkStart w:id="2620" w:name="_Toc68847278"/>
      <w:bookmarkStart w:id="2621" w:name="_Toc74611213"/>
      <w:bookmarkStart w:id="2622" w:name="_Toc75566492"/>
      <w:bookmarkStart w:id="2623" w:name="_Toc89790043"/>
      <w:bookmarkStart w:id="2624" w:name="_Toc99466680"/>
      <w:bookmarkStart w:id="2625" w:name="_Toc186663870"/>
      <w:r w:rsidRPr="00567618">
        <w:t>14.1</w:t>
      </w:r>
      <w:r w:rsidRPr="00567618">
        <w:tab/>
        <w:t>General</w:t>
      </w:r>
      <w:bookmarkEnd w:id="2616"/>
      <w:bookmarkEnd w:id="2617"/>
      <w:bookmarkEnd w:id="2618"/>
      <w:bookmarkEnd w:id="2619"/>
      <w:bookmarkEnd w:id="2620"/>
      <w:bookmarkEnd w:id="2621"/>
      <w:bookmarkEnd w:id="2622"/>
      <w:bookmarkEnd w:id="2623"/>
      <w:bookmarkEnd w:id="2624"/>
      <w:bookmarkEnd w:id="2625"/>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26" w:name="_Toc26369436"/>
      <w:bookmarkStart w:id="2627" w:name="_Toc36227318"/>
      <w:bookmarkStart w:id="2628" w:name="_Toc36228333"/>
      <w:bookmarkStart w:id="2629" w:name="_Toc36228960"/>
      <w:bookmarkStart w:id="2630" w:name="_Toc68847279"/>
      <w:bookmarkStart w:id="2631" w:name="_Toc74611214"/>
      <w:bookmarkStart w:id="2632" w:name="_Toc75566493"/>
      <w:bookmarkStart w:id="2633" w:name="_Toc89790044"/>
      <w:bookmarkStart w:id="2634" w:name="_Toc99466681"/>
      <w:bookmarkStart w:id="2635" w:name="_Toc186663871"/>
      <w:r w:rsidRPr="00567618">
        <w:t>14.2</w:t>
      </w:r>
      <w:r w:rsidRPr="00567618">
        <w:tab/>
        <w:t>Media formats and transport</w:t>
      </w:r>
      <w:bookmarkEnd w:id="2626"/>
      <w:bookmarkEnd w:id="2627"/>
      <w:bookmarkEnd w:id="2628"/>
      <w:bookmarkEnd w:id="2629"/>
      <w:bookmarkEnd w:id="2630"/>
      <w:bookmarkEnd w:id="2631"/>
      <w:bookmarkEnd w:id="2632"/>
      <w:bookmarkEnd w:id="2633"/>
      <w:bookmarkEnd w:id="2634"/>
      <w:bookmarkEnd w:id="2635"/>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36" w:name="_Toc26369437"/>
      <w:bookmarkStart w:id="2637" w:name="_Toc36227319"/>
      <w:bookmarkStart w:id="2638" w:name="_Toc36228334"/>
      <w:bookmarkStart w:id="2639" w:name="_Toc36228961"/>
      <w:bookmarkStart w:id="2640" w:name="_Toc68847280"/>
      <w:bookmarkStart w:id="2641" w:name="_Toc74611215"/>
      <w:bookmarkStart w:id="2642" w:name="_Toc75566494"/>
      <w:bookmarkStart w:id="2643" w:name="_Toc89790045"/>
      <w:bookmarkStart w:id="2644" w:name="_Toc99466682"/>
      <w:bookmarkStart w:id="2645" w:name="_Toc186663872"/>
      <w:r w:rsidRPr="00567618">
        <w:t>14.3</w:t>
      </w:r>
      <w:r w:rsidRPr="00567618">
        <w:tab/>
        <w:t>Media handling in hold procedures</w:t>
      </w:r>
      <w:bookmarkEnd w:id="2636"/>
      <w:bookmarkEnd w:id="2637"/>
      <w:bookmarkEnd w:id="2638"/>
      <w:bookmarkEnd w:id="2639"/>
      <w:bookmarkEnd w:id="2640"/>
      <w:bookmarkEnd w:id="2641"/>
      <w:bookmarkEnd w:id="2642"/>
      <w:bookmarkEnd w:id="2643"/>
      <w:bookmarkEnd w:id="2644"/>
      <w:bookmarkEnd w:id="2645"/>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646" w:name="_Toc26369438"/>
      <w:bookmarkStart w:id="2647" w:name="_Toc36227320"/>
      <w:bookmarkStart w:id="2648" w:name="_Toc36228335"/>
      <w:bookmarkStart w:id="2649" w:name="_Toc36228962"/>
      <w:bookmarkStart w:id="2650" w:name="_Toc68847281"/>
      <w:bookmarkStart w:id="2651" w:name="_Toc74611216"/>
      <w:bookmarkStart w:id="2652" w:name="_Toc75566495"/>
      <w:bookmarkStart w:id="2653" w:name="_Toc89790046"/>
      <w:bookmarkStart w:id="2654" w:name="_Toc99466683"/>
      <w:bookmarkStart w:id="2655" w:name="_Toc186663873"/>
      <w:r w:rsidRPr="00567618">
        <w:t>15</w:t>
      </w:r>
      <w:r w:rsidRPr="00567618">
        <w:tab/>
        <w:t>Network preference management object</w:t>
      </w:r>
      <w:bookmarkEnd w:id="2646"/>
      <w:bookmarkEnd w:id="2647"/>
      <w:bookmarkEnd w:id="2648"/>
      <w:bookmarkEnd w:id="2649"/>
      <w:bookmarkEnd w:id="2650"/>
      <w:bookmarkEnd w:id="2651"/>
      <w:bookmarkEnd w:id="2652"/>
      <w:bookmarkEnd w:id="2653"/>
      <w:bookmarkEnd w:id="2654"/>
      <w:bookmarkEnd w:id="2655"/>
    </w:p>
    <w:p w14:paraId="31645FB8" w14:textId="77777777" w:rsidR="00FC7E52" w:rsidRPr="00567618" w:rsidRDefault="00FC7E52" w:rsidP="00FC7E52">
      <w:pPr>
        <w:pStyle w:val="Heading2"/>
      </w:pPr>
      <w:bookmarkStart w:id="2656" w:name="_Toc26369439"/>
      <w:bookmarkStart w:id="2657" w:name="_Toc36227321"/>
      <w:bookmarkStart w:id="2658" w:name="_Toc36228336"/>
      <w:bookmarkStart w:id="2659" w:name="_Toc36228963"/>
      <w:bookmarkStart w:id="2660" w:name="_Toc68847282"/>
      <w:bookmarkStart w:id="2661" w:name="_Toc74611217"/>
      <w:bookmarkStart w:id="2662" w:name="_Toc75566496"/>
      <w:bookmarkStart w:id="2663" w:name="_Toc89790047"/>
      <w:bookmarkStart w:id="2664" w:name="_Toc99466684"/>
      <w:bookmarkStart w:id="2665" w:name="_Toc186663874"/>
      <w:r w:rsidRPr="00567618">
        <w:t>15.1</w:t>
      </w:r>
      <w:r w:rsidRPr="00567618">
        <w:tab/>
        <w:t>General</w:t>
      </w:r>
      <w:bookmarkEnd w:id="2656"/>
      <w:bookmarkEnd w:id="2657"/>
      <w:bookmarkEnd w:id="2658"/>
      <w:bookmarkEnd w:id="2659"/>
      <w:bookmarkEnd w:id="2660"/>
      <w:bookmarkEnd w:id="2661"/>
      <w:bookmarkEnd w:id="2662"/>
      <w:bookmarkEnd w:id="2663"/>
      <w:bookmarkEnd w:id="2664"/>
      <w:bookmarkEnd w:id="2665"/>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66" w:name="_Toc26369440"/>
      <w:bookmarkStart w:id="2667" w:name="_Toc36227322"/>
      <w:bookmarkStart w:id="2668" w:name="_Toc36228337"/>
      <w:bookmarkStart w:id="2669" w:name="_Toc36228964"/>
      <w:bookmarkStart w:id="2670" w:name="_Toc68847283"/>
      <w:bookmarkStart w:id="2671" w:name="_Toc74611218"/>
      <w:bookmarkStart w:id="2672" w:name="_Toc75566497"/>
      <w:bookmarkStart w:id="2673" w:name="_Toc89790048"/>
      <w:bookmarkStart w:id="2674" w:name="_Toc99466685"/>
      <w:bookmarkStart w:id="2675" w:name="_Toc186663875"/>
      <w:r w:rsidRPr="00567618">
        <w:t>15.2</w:t>
      </w:r>
      <w:r w:rsidRPr="00567618">
        <w:tab/>
        <w:t>Nodes Definition</w:t>
      </w:r>
      <w:bookmarkEnd w:id="2666"/>
      <w:bookmarkEnd w:id="2667"/>
      <w:bookmarkEnd w:id="2668"/>
      <w:bookmarkEnd w:id="2669"/>
      <w:bookmarkEnd w:id="2670"/>
      <w:bookmarkEnd w:id="2671"/>
      <w:bookmarkEnd w:id="2672"/>
      <w:bookmarkEnd w:id="2673"/>
      <w:bookmarkEnd w:id="2674"/>
      <w:bookmarkEnd w:id="2675"/>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76" w:name="_MCCTEMPBM_CRPT86940105___7"/>
    <w:p w14:paraId="6085D2F0" w14:textId="77777777" w:rsidR="00FC7E52" w:rsidRPr="00567618" w:rsidRDefault="00FC7E52" w:rsidP="00805B98">
      <w:pPr>
        <w:pStyle w:val="TH"/>
      </w:pPr>
      <w:r w:rsidRPr="00567618">
        <w:object w:dxaOrig="9620" w:dyaOrig="10400" w14:anchorId="70B2FA0C">
          <v:shape id="_x0000_i1079" type="#_x0000_t75" style="width:480.05pt;height:521.05pt" o:ole="">
            <v:imagedata r:id="rId119" o:title=""/>
          </v:shape>
          <o:OLEObject Type="Embed" ProgID="Visio.Drawing.15" ShapeID="_x0000_i1079" DrawAspect="Content" ObjectID="_1797276872" r:id="rId120"/>
        </w:object>
      </w:r>
    </w:p>
    <w:bookmarkEnd w:id="2676"/>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77"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77"/>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78"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78"/>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79"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80" w:name="_PERM_MCCTEMPBM_CRPT86940114___3"/>
      <w:bookmarkEnd w:id="2679"/>
      <w:r w:rsidRPr="00567618">
        <w:t>-</w:t>
      </w:r>
      <w:r w:rsidRPr="00567618">
        <w:tab/>
        <w:t>Minimum Access Types: Get</w:t>
      </w:r>
    </w:p>
    <w:bookmarkEnd w:id="2680"/>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81"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81"/>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82" w:name="_PERM_MCCTEMPBM_CRPT86940116___3"/>
      <w:r w:rsidRPr="00567618">
        <w:t>-</w:t>
      </w:r>
      <w:r w:rsidRPr="00567618">
        <w:tab/>
        <w:t>Minimum Access Types: Get</w:t>
      </w:r>
    </w:p>
    <w:bookmarkEnd w:id="2682"/>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83"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83"/>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84"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84"/>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85"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85"/>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86"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86"/>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87" w:name="_Toc26369441"/>
      <w:bookmarkStart w:id="2688" w:name="_Toc36227323"/>
      <w:bookmarkStart w:id="2689" w:name="_Toc36228338"/>
      <w:bookmarkStart w:id="2690" w:name="_Toc36228965"/>
      <w:bookmarkStart w:id="2691" w:name="_Toc68847284"/>
      <w:bookmarkStart w:id="2692" w:name="_Toc74611219"/>
      <w:bookmarkStart w:id="2693" w:name="_Toc75566498"/>
      <w:bookmarkStart w:id="2694" w:name="_Toc89790049"/>
      <w:bookmarkStart w:id="2695" w:name="_Toc99466686"/>
      <w:bookmarkStart w:id="2696" w:name="_Toc186663876"/>
      <w:r w:rsidRPr="00567618">
        <w:t>15.</w:t>
      </w:r>
      <w:r w:rsidRPr="00567618">
        <w:rPr>
          <w:lang w:eastAsia="ko-KR"/>
        </w:rPr>
        <w:t>3</w:t>
      </w:r>
      <w:r w:rsidRPr="00567618">
        <w:rPr>
          <w:lang w:eastAsia="ko-KR"/>
        </w:rPr>
        <w:tab/>
        <w:t>Example Configuration of 3GPP MTSINP MO</w:t>
      </w:r>
      <w:bookmarkEnd w:id="2687"/>
      <w:bookmarkEnd w:id="2688"/>
      <w:bookmarkEnd w:id="2689"/>
      <w:bookmarkEnd w:id="2690"/>
      <w:bookmarkEnd w:id="2691"/>
      <w:bookmarkEnd w:id="2692"/>
      <w:bookmarkEnd w:id="2693"/>
      <w:bookmarkEnd w:id="2694"/>
      <w:bookmarkEnd w:id="2695"/>
      <w:bookmarkEnd w:id="2696"/>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97" w:name="_MCCTEMPBM_CRPT86940140___4" w:colFirst="0" w:colLast="1"/>
            <w:bookmarkStart w:id="2698" w:name="MCCQCTEMPBM_00000049"/>
            <w:bookmarkStart w:id="2699" w:name="MCCQCTEMPBM_00000320"/>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700" w:name="_MCCTEMPBM_CRPT86940141___4" w:colFirst="1" w:colLast="1"/>
            <w:bookmarkEnd w:id="2697"/>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701" w:name="_MCCTEMPBM_CRPT86940142___4" w:colFirst="1" w:colLast="1"/>
            <w:bookmarkEnd w:id="2700"/>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702" w:name="_MCCTEMPBM_CRPT86940143___4" w:colFirst="1" w:colLast="1"/>
            <w:bookmarkEnd w:id="2701"/>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703" w:name="_MCCTEMPBM_CRPT86940144___4" w:colFirst="1" w:colLast="1"/>
            <w:bookmarkEnd w:id="2702"/>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704" w:name="_MCCTEMPBM_CRPT86940145___4" w:colFirst="1" w:colLast="2"/>
            <w:bookmarkEnd w:id="2703"/>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705" w:name="_MCCTEMPBM_CRPT86940146___4" w:colFirst="2" w:colLast="2"/>
            <w:bookmarkEnd w:id="2704"/>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706" w:name="_MCCTEMPBM_CRPT86940147___4" w:colFirst="2" w:colLast="2"/>
            <w:bookmarkEnd w:id="2705"/>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707" w:name="_MCCTEMPBM_CRPT86940148___4" w:colFirst="1" w:colLast="1"/>
            <w:bookmarkEnd w:id="2706"/>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708" w:name="_MCCTEMPBM_CRPT86940149___4" w:colFirst="1" w:colLast="1"/>
            <w:bookmarkEnd w:id="2707"/>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8"/>
      <w:bookmarkEnd w:id="2699"/>
      <w:bookmarkEnd w:id="2708"/>
    </w:tbl>
    <w:p w14:paraId="024568DE" w14:textId="77777777" w:rsidR="00FC7E52" w:rsidRPr="00567618" w:rsidRDefault="00FC7E52" w:rsidP="00FC7E52">
      <w:pPr>
        <w:pStyle w:val="FP"/>
      </w:pPr>
    </w:p>
    <w:p w14:paraId="3BD4BA0E" w14:textId="77777777" w:rsidR="00FC7E52" w:rsidRPr="00567618" w:rsidRDefault="00FC7E52" w:rsidP="00FC7E52">
      <w:bookmarkStart w:id="2709"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709"/>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710" w:name="_MCCTEMPBM_CRPT86940151___4" w:colFirst="0" w:colLast="1"/>
            <w:bookmarkStart w:id="2711" w:name="MCCQCTEMPBM_00000050"/>
            <w:bookmarkStart w:id="2712" w:name="MCCQCTEMPBM_0000032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713" w:name="_MCCTEMPBM_CRPT86940152___4" w:colFirst="1" w:colLast="1"/>
            <w:bookmarkEnd w:id="2710"/>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714" w:name="_MCCTEMPBM_CRPT86940153___4" w:colFirst="1" w:colLast="1"/>
            <w:bookmarkEnd w:id="2713"/>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715" w:name="_MCCTEMPBM_CRPT86940154___4" w:colFirst="1" w:colLast="1"/>
            <w:bookmarkEnd w:id="2714"/>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716" w:name="_MCCTEMPBM_CRPT86940155___4" w:colFirst="1" w:colLast="1"/>
            <w:bookmarkEnd w:id="2715"/>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717" w:name="_MCCTEMPBM_CRPT86940156___4" w:colFirst="1" w:colLast="2"/>
            <w:bookmarkEnd w:id="2716"/>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718" w:name="_MCCTEMPBM_CRPT86940157___4" w:colFirst="2" w:colLast="2"/>
            <w:bookmarkEnd w:id="2717"/>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719" w:name="_MCCTEMPBM_CRPT86940158___4" w:colFirst="2" w:colLast="2"/>
            <w:bookmarkEnd w:id="2718"/>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720" w:name="_MCCTEMPBM_CRPT86940159___4" w:colFirst="1" w:colLast="1"/>
            <w:bookmarkEnd w:id="2719"/>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721" w:name="_MCCTEMPBM_CRPT86940160___4" w:colFirst="1" w:colLast="1"/>
            <w:bookmarkEnd w:id="2720"/>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722" w:name="_MCCTEMPBM_CRPT86940161___4" w:colFirst="0" w:colLast="1"/>
            <w:bookmarkEnd w:id="2721"/>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723" w:name="_MCCTEMPBM_CRPT86940162___4" w:colFirst="1" w:colLast="1"/>
            <w:bookmarkEnd w:id="2722"/>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724" w:name="_MCCTEMPBM_CRPT86940163___4" w:colFirst="1" w:colLast="1"/>
            <w:bookmarkEnd w:id="2723"/>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25" w:name="_MCCTEMPBM_CRPT86940164___4" w:colFirst="1" w:colLast="1"/>
            <w:bookmarkEnd w:id="2724"/>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26" w:name="_MCCTEMPBM_CRPT86940165___4" w:colFirst="1" w:colLast="1"/>
            <w:bookmarkEnd w:id="2725"/>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27" w:name="_MCCTEMPBM_CRPT86940166___4" w:colFirst="1" w:colLast="2"/>
            <w:bookmarkEnd w:id="2726"/>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28" w:name="_MCCTEMPBM_CRPT86940167___4" w:colFirst="2" w:colLast="2"/>
            <w:bookmarkEnd w:id="2727"/>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29" w:name="_MCCTEMPBM_CRPT86940168___4" w:colFirst="2" w:colLast="2"/>
            <w:bookmarkEnd w:id="2728"/>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30" w:name="_MCCTEMPBM_CRPT86940169___4" w:colFirst="1" w:colLast="1"/>
            <w:bookmarkEnd w:id="2729"/>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31" w:name="_MCCTEMPBM_CRPT86940170___4" w:colFirst="1" w:colLast="1"/>
            <w:bookmarkEnd w:id="2730"/>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11"/>
      <w:bookmarkEnd w:id="2712"/>
      <w:bookmarkEnd w:id="2731"/>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32"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32"/>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33" w:name="_MCCTEMPBM_CRPT86940172___4" w:colFirst="0" w:colLast="1"/>
            <w:bookmarkStart w:id="2734" w:name="MCCQCTEMPBM_00000051"/>
            <w:bookmarkStart w:id="2735" w:name="MCCQCTEMPBM_00000322"/>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36" w:name="_MCCTEMPBM_CRPT86940173___4" w:colFirst="1" w:colLast="1"/>
            <w:bookmarkEnd w:id="2733"/>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37" w:name="_MCCTEMPBM_CRPT86940174___4" w:colFirst="1" w:colLast="1"/>
            <w:bookmarkEnd w:id="2736"/>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38" w:name="_MCCTEMPBM_CRPT86940175___4" w:colFirst="1" w:colLast="1"/>
            <w:bookmarkEnd w:id="2737"/>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39" w:name="_MCCTEMPBM_CRPT86940176___4" w:colFirst="1" w:colLast="1"/>
            <w:bookmarkEnd w:id="2738"/>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40" w:name="_MCCTEMPBM_CRPT86940177___4" w:colFirst="1" w:colLast="2"/>
            <w:bookmarkEnd w:id="2739"/>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41" w:name="_MCCTEMPBM_CRPT86940178___4" w:colFirst="2" w:colLast="2"/>
            <w:bookmarkEnd w:id="2740"/>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42" w:name="_MCCTEMPBM_CRPT86940179___4" w:colFirst="2" w:colLast="2"/>
            <w:bookmarkEnd w:id="2741"/>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43" w:name="_MCCTEMPBM_CRPT86940180___4" w:colFirst="2" w:colLast="2"/>
            <w:bookmarkEnd w:id="2742"/>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44" w:name="_MCCTEMPBM_CRPT86940181___4" w:colFirst="2" w:colLast="2"/>
            <w:bookmarkEnd w:id="2743"/>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45" w:name="_MCCTEMPBM_CRPT86940182___4" w:colFirst="1" w:colLast="3"/>
            <w:bookmarkEnd w:id="2744"/>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46" w:name="_MCCTEMPBM_CRPT86940183___4" w:colFirst="3" w:colLast="3"/>
            <w:bookmarkEnd w:id="2745"/>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47" w:name="_MCCTEMPBM_CRPT86940184___4" w:colFirst="2" w:colLast="2"/>
            <w:bookmarkEnd w:id="2746"/>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48" w:name="_MCCTEMPBM_CRPT86940185___4" w:colFirst="2" w:colLast="2"/>
            <w:bookmarkEnd w:id="2747"/>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49" w:name="_MCCTEMPBM_CRPT86940186___4" w:colFirst="1" w:colLast="2"/>
            <w:bookmarkEnd w:id="2748"/>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50" w:name="_MCCTEMPBM_CRPT86940187___4" w:colFirst="2" w:colLast="2"/>
            <w:bookmarkEnd w:id="2749"/>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51" w:name="_MCCTEMPBM_CRPT86940188___4" w:colFirst="1" w:colLast="1"/>
            <w:bookmarkEnd w:id="2750"/>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52" w:name="_MCCTEMPBM_CRPT86940189___4" w:colFirst="0" w:colLast="1"/>
            <w:bookmarkEnd w:id="2751"/>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53" w:name="_MCCTEMPBM_CRPT86940190___4" w:colFirst="1" w:colLast="1"/>
            <w:bookmarkEnd w:id="2752"/>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54" w:name="_MCCTEMPBM_CRPT86940191___4" w:colFirst="1" w:colLast="1"/>
            <w:bookmarkEnd w:id="2753"/>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55" w:name="_MCCTEMPBM_CRPT86940192___4" w:colFirst="1" w:colLast="1"/>
            <w:bookmarkEnd w:id="2754"/>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56" w:name="_MCCTEMPBM_CRPT86940193___4" w:colFirst="1" w:colLast="1"/>
            <w:bookmarkEnd w:id="2755"/>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57" w:name="_MCCTEMPBM_CRPT86940194___4" w:colFirst="1" w:colLast="2"/>
            <w:bookmarkEnd w:id="2756"/>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58" w:name="_MCCTEMPBM_CRPT86940195___4" w:colFirst="2" w:colLast="2"/>
            <w:bookmarkEnd w:id="2757"/>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59" w:name="_MCCTEMPBM_CRPT86940196___4" w:colFirst="2" w:colLast="2"/>
            <w:bookmarkEnd w:id="2758"/>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60" w:name="_MCCTEMPBM_CRPT86940197___4" w:colFirst="2" w:colLast="2"/>
            <w:bookmarkEnd w:id="2759"/>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61" w:name="_MCCTEMPBM_CRPT86940198___4" w:colFirst="2" w:colLast="2"/>
            <w:bookmarkEnd w:id="2760"/>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62" w:name="_MCCTEMPBM_CRPT86940199___4" w:colFirst="1" w:colLast="3"/>
            <w:bookmarkEnd w:id="2761"/>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63" w:name="_MCCTEMPBM_CRPT86940200___4" w:colFirst="3" w:colLast="3"/>
            <w:bookmarkEnd w:id="2762"/>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64" w:name="_MCCTEMPBM_CRPT86940201___4" w:colFirst="2" w:colLast="2"/>
            <w:bookmarkEnd w:id="2763"/>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65" w:name="_MCCTEMPBM_CRPT86940202___4" w:colFirst="2" w:colLast="2"/>
            <w:bookmarkEnd w:id="2764"/>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66" w:name="_MCCTEMPBM_CRPT86940203___4" w:colFirst="1" w:colLast="2"/>
            <w:bookmarkEnd w:id="2765"/>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67" w:name="_MCCTEMPBM_CRPT86940204___4" w:colFirst="2" w:colLast="2"/>
            <w:bookmarkEnd w:id="2766"/>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68" w:name="_MCCTEMPBM_CRPT86940205___4" w:colFirst="1" w:colLast="1"/>
            <w:bookmarkEnd w:id="2767"/>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4"/>
      <w:bookmarkEnd w:id="2735"/>
      <w:bookmarkEnd w:id="2768"/>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69" w:name="_Toc26369442"/>
      <w:bookmarkStart w:id="2770" w:name="_Toc36227324"/>
      <w:bookmarkStart w:id="2771" w:name="_Toc36228339"/>
      <w:bookmarkStart w:id="2772" w:name="_Toc36228966"/>
      <w:bookmarkStart w:id="2773" w:name="_Toc68847285"/>
      <w:bookmarkStart w:id="2774" w:name="_Toc74611220"/>
      <w:bookmarkStart w:id="2775" w:name="_Toc75566499"/>
      <w:bookmarkStart w:id="2776" w:name="_Toc89790050"/>
      <w:bookmarkStart w:id="2777" w:name="_Toc99466687"/>
      <w:bookmarkStart w:id="2778" w:name="_Toc186663877"/>
      <w:r w:rsidRPr="00567618">
        <w:t>16</w:t>
      </w:r>
      <w:r w:rsidRPr="00567618">
        <w:tab/>
        <w:t>Quality of Experience</w:t>
      </w:r>
      <w:bookmarkEnd w:id="2769"/>
      <w:bookmarkEnd w:id="2770"/>
      <w:bookmarkEnd w:id="2771"/>
      <w:bookmarkEnd w:id="2772"/>
      <w:bookmarkEnd w:id="2773"/>
      <w:bookmarkEnd w:id="2774"/>
      <w:bookmarkEnd w:id="2775"/>
      <w:bookmarkEnd w:id="2776"/>
      <w:bookmarkEnd w:id="2777"/>
      <w:bookmarkEnd w:id="2778"/>
    </w:p>
    <w:p w14:paraId="56B24621" w14:textId="77777777" w:rsidR="00FC7E52" w:rsidRPr="00567618" w:rsidRDefault="00FC7E52" w:rsidP="00FC7E52">
      <w:pPr>
        <w:pStyle w:val="Heading2"/>
      </w:pPr>
      <w:bookmarkStart w:id="2779" w:name="_Toc26369443"/>
      <w:bookmarkStart w:id="2780" w:name="_Toc36227325"/>
      <w:bookmarkStart w:id="2781" w:name="_Toc36228340"/>
      <w:bookmarkStart w:id="2782" w:name="_Toc36228967"/>
      <w:bookmarkStart w:id="2783" w:name="_Toc68847286"/>
      <w:bookmarkStart w:id="2784" w:name="_Toc74611221"/>
      <w:bookmarkStart w:id="2785" w:name="_Toc75566500"/>
      <w:bookmarkStart w:id="2786" w:name="_Toc89790051"/>
      <w:bookmarkStart w:id="2787" w:name="_Toc99466688"/>
      <w:bookmarkStart w:id="2788" w:name="_Toc186663878"/>
      <w:r w:rsidRPr="00567618">
        <w:t>16.1</w:t>
      </w:r>
      <w:r w:rsidRPr="00567618">
        <w:tab/>
        <w:t>General</w:t>
      </w:r>
      <w:bookmarkEnd w:id="2779"/>
      <w:bookmarkEnd w:id="2780"/>
      <w:bookmarkEnd w:id="2781"/>
      <w:bookmarkEnd w:id="2782"/>
      <w:bookmarkEnd w:id="2783"/>
      <w:bookmarkEnd w:id="2784"/>
      <w:bookmarkEnd w:id="2785"/>
      <w:bookmarkEnd w:id="2786"/>
      <w:bookmarkEnd w:id="2787"/>
      <w:bookmarkEnd w:id="2788"/>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89" w:name="_Toc26369444"/>
      <w:bookmarkStart w:id="2790" w:name="_Toc36227326"/>
      <w:bookmarkStart w:id="2791" w:name="_Toc36228341"/>
      <w:bookmarkStart w:id="2792" w:name="_Toc36228968"/>
      <w:bookmarkStart w:id="2793" w:name="_Toc68847287"/>
      <w:bookmarkStart w:id="2794" w:name="_Toc74611222"/>
      <w:bookmarkStart w:id="2795" w:name="_Toc75566501"/>
      <w:bookmarkStart w:id="2796" w:name="_Toc89790052"/>
      <w:bookmarkStart w:id="2797" w:name="_Toc99466689"/>
      <w:bookmarkStart w:id="2798" w:name="_Toc186663879"/>
      <w:r w:rsidRPr="00567618">
        <w:t>16.2</w:t>
      </w:r>
      <w:r w:rsidRPr="00567618">
        <w:tab/>
        <w:t>Metrics Definition</w:t>
      </w:r>
      <w:bookmarkEnd w:id="2789"/>
      <w:bookmarkEnd w:id="2790"/>
      <w:bookmarkEnd w:id="2791"/>
      <w:bookmarkEnd w:id="2792"/>
      <w:bookmarkEnd w:id="2793"/>
      <w:bookmarkEnd w:id="2794"/>
      <w:bookmarkEnd w:id="2795"/>
      <w:bookmarkEnd w:id="2796"/>
      <w:bookmarkEnd w:id="2797"/>
      <w:bookmarkEnd w:id="2798"/>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99" w:name="_Toc26369445"/>
      <w:bookmarkStart w:id="2800" w:name="_Toc36227327"/>
      <w:bookmarkStart w:id="2801" w:name="_Toc36228342"/>
      <w:bookmarkStart w:id="2802" w:name="_Toc36228969"/>
      <w:bookmarkStart w:id="2803" w:name="_Toc68847288"/>
      <w:bookmarkStart w:id="2804" w:name="_Toc74611223"/>
      <w:bookmarkStart w:id="2805" w:name="_Toc75566502"/>
      <w:bookmarkStart w:id="2806" w:name="_Toc89790053"/>
      <w:bookmarkStart w:id="2807" w:name="_Toc99466690"/>
      <w:bookmarkStart w:id="2808" w:name="_Toc186663880"/>
      <w:r w:rsidRPr="00567618">
        <w:t>16.2.1</w:t>
      </w:r>
      <w:r w:rsidRPr="00567618">
        <w:tab/>
        <w:t>Corruption duration metric</w:t>
      </w:r>
      <w:bookmarkEnd w:id="2799"/>
      <w:bookmarkEnd w:id="2800"/>
      <w:bookmarkEnd w:id="2801"/>
      <w:bookmarkEnd w:id="2802"/>
      <w:bookmarkEnd w:id="2803"/>
      <w:bookmarkEnd w:id="2804"/>
      <w:bookmarkEnd w:id="2805"/>
      <w:bookmarkEnd w:id="2806"/>
      <w:bookmarkEnd w:id="2807"/>
      <w:bookmarkEnd w:id="2808"/>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809" w:name="_Toc26369446"/>
      <w:bookmarkStart w:id="2810" w:name="_Toc36227328"/>
      <w:bookmarkStart w:id="2811" w:name="_Toc36228343"/>
      <w:bookmarkStart w:id="2812" w:name="_Toc36228970"/>
      <w:bookmarkStart w:id="2813" w:name="_Toc68847289"/>
      <w:bookmarkStart w:id="2814" w:name="_Toc74611224"/>
      <w:bookmarkStart w:id="2815" w:name="_Toc75566503"/>
      <w:bookmarkStart w:id="2816" w:name="_Toc89790054"/>
      <w:bookmarkStart w:id="2817" w:name="_Toc99466691"/>
      <w:bookmarkStart w:id="2818" w:name="_Toc186663881"/>
      <w:r w:rsidRPr="00567618">
        <w:t>16.2.2</w:t>
      </w:r>
      <w:r w:rsidRPr="00567618">
        <w:tab/>
        <w:t>Successive loss of RTP packets</w:t>
      </w:r>
      <w:bookmarkEnd w:id="2809"/>
      <w:bookmarkEnd w:id="2810"/>
      <w:bookmarkEnd w:id="2811"/>
      <w:bookmarkEnd w:id="2812"/>
      <w:bookmarkEnd w:id="2813"/>
      <w:bookmarkEnd w:id="2814"/>
      <w:bookmarkEnd w:id="2815"/>
      <w:bookmarkEnd w:id="2816"/>
      <w:bookmarkEnd w:id="2817"/>
      <w:bookmarkEnd w:id="2818"/>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819" w:name="_Toc26369447"/>
      <w:bookmarkStart w:id="2820" w:name="_Toc36227329"/>
      <w:bookmarkStart w:id="2821" w:name="_Toc36228344"/>
      <w:bookmarkStart w:id="2822" w:name="_Toc36228971"/>
      <w:bookmarkStart w:id="2823" w:name="_Toc68847290"/>
      <w:bookmarkStart w:id="2824" w:name="_Toc74611225"/>
      <w:bookmarkStart w:id="2825" w:name="_Toc75566504"/>
      <w:bookmarkStart w:id="2826" w:name="_Toc89790055"/>
      <w:bookmarkStart w:id="2827" w:name="_Toc99466692"/>
      <w:bookmarkStart w:id="2828" w:name="_Toc186663882"/>
      <w:r w:rsidRPr="00567618">
        <w:t>16.2.3</w:t>
      </w:r>
      <w:r w:rsidRPr="00567618">
        <w:tab/>
        <w:t>Frame rate</w:t>
      </w:r>
      <w:bookmarkEnd w:id="2819"/>
      <w:bookmarkEnd w:id="2820"/>
      <w:bookmarkEnd w:id="2821"/>
      <w:bookmarkEnd w:id="2822"/>
      <w:bookmarkEnd w:id="2823"/>
      <w:bookmarkEnd w:id="2824"/>
      <w:bookmarkEnd w:id="2825"/>
      <w:bookmarkEnd w:id="2826"/>
      <w:bookmarkEnd w:id="2827"/>
      <w:bookmarkEnd w:id="2828"/>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29" w:name="_Toc26369448"/>
      <w:bookmarkStart w:id="2830" w:name="_Toc36227330"/>
      <w:bookmarkStart w:id="2831" w:name="_Toc36228345"/>
      <w:bookmarkStart w:id="2832" w:name="_Toc36228972"/>
      <w:bookmarkStart w:id="2833" w:name="_Toc68847291"/>
      <w:bookmarkStart w:id="2834" w:name="_Toc74611226"/>
      <w:bookmarkStart w:id="2835" w:name="_Toc75566505"/>
      <w:bookmarkStart w:id="2836" w:name="_Toc89790056"/>
      <w:bookmarkStart w:id="2837" w:name="_Toc99466693"/>
      <w:bookmarkStart w:id="2838" w:name="_Toc186663883"/>
      <w:r w:rsidRPr="00567618">
        <w:t>16.2.4</w:t>
      </w:r>
      <w:r w:rsidRPr="00567618">
        <w:tab/>
        <w:t>Jitter duration</w:t>
      </w:r>
      <w:bookmarkEnd w:id="2829"/>
      <w:bookmarkEnd w:id="2830"/>
      <w:bookmarkEnd w:id="2831"/>
      <w:bookmarkEnd w:id="2832"/>
      <w:bookmarkEnd w:id="2833"/>
      <w:bookmarkEnd w:id="2834"/>
      <w:bookmarkEnd w:id="2835"/>
      <w:bookmarkEnd w:id="2836"/>
      <w:bookmarkEnd w:id="2837"/>
      <w:bookmarkEnd w:id="2838"/>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39" w:name="_Toc26369449"/>
      <w:bookmarkStart w:id="2840" w:name="_Toc36227331"/>
      <w:bookmarkStart w:id="2841" w:name="_Toc36228346"/>
      <w:bookmarkStart w:id="2842" w:name="_Toc36228973"/>
      <w:bookmarkStart w:id="2843" w:name="_Toc68847292"/>
      <w:bookmarkStart w:id="2844" w:name="_Toc74611227"/>
      <w:bookmarkStart w:id="2845" w:name="_Toc75566506"/>
      <w:bookmarkStart w:id="2846" w:name="_Toc89790057"/>
      <w:bookmarkStart w:id="2847" w:name="_Toc99466694"/>
      <w:bookmarkStart w:id="2848" w:name="_Toc186663884"/>
      <w:r w:rsidRPr="00567618">
        <w:t>16.2.5</w:t>
      </w:r>
      <w:r w:rsidRPr="00567618">
        <w:tab/>
        <w:t>Sync loss duration</w:t>
      </w:r>
      <w:bookmarkEnd w:id="2839"/>
      <w:bookmarkEnd w:id="2840"/>
      <w:bookmarkEnd w:id="2841"/>
      <w:bookmarkEnd w:id="2842"/>
      <w:bookmarkEnd w:id="2843"/>
      <w:bookmarkEnd w:id="2844"/>
      <w:bookmarkEnd w:id="2845"/>
      <w:bookmarkEnd w:id="2846"/>
      <w:bookmarkEnd w:id="2847"/>
      <w:bookmarkEnd w:id="2848"/>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49" w:name="_Toc26369450"/>
      <w:bookmarkStart w:id="2850" w:name="_Toc36227332"/>
      <w:bookmarkStart w:id="2851" w:name="_Toc36228347"/>
      <w:bookmarkStart w:id="2852" w:name="_Toc36228974"/>
      <w:bookmarkStart w:id="2853" w:name="_Toc68847293"/>
      <w:bookmarkStart w:id="2854" w:name="_Toc74611228"/>
      <w:bookmarkStart w:id="2855" w:name="_Toc75566507"/>
      <w:bookmarkStart w:id="2856" w:name="_Toc89790058"/>
      <w:bookmarkStart w:id="2857" w:name="_Toc99466695"/>
      <w:bookmarkStart w:id="2858" w:name="_Toc186663885"/>
      <w:r w:rsidRPr="00567618">
        <w:t>16.2.6</w:t>
      </w:r>
      <w:r w:rsidRPr="00567618">
        <w:tab/>
        <w:t>Round-trip time</w:t>
      </w:r>
      <w:bookmarkEnd w:id="2849"/>
      <w:bookmarkEnd w:id="2850"/>
      <w:bookmarkEnd w:id="2851"/>
      <w:bookmarkEnd w:id="2852"/>
      <w:bookmarkEnd w:id="2853"/>
      <w:bookmarkEnd w:id="2854"/>
      <w:bookmarkEnd w:id="2855"/>
      <w:bookmarkEnd w:id="2856"/>
      <w:bookmarkEnd w:id="2857"/>
      <w:bookmarkEnd w:id="285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59" w:name="_Toc26369451"/>
      <w:bookmarkStart w:id="2860" w:name="_Toc36227333"/>
      <w:bookmarkStart w:id="2861" w:name="_Toc36228348"/>
      <w:bookmarkStart w:id="2862" w:name="_Toc36228975"/>
      <w:bookmarkStart w:id="2863" w:name="_Toc68847294"/>
      <w:bookmarkStart w:id="2864" w:name="_Toc74611229"/>
      <w:bookmarkStart w:id="2865" w:name="_Toc75566508"/>
      <w:bookmarkStart w:id="2866" w:name="_Toc89790059"/>
      <w:bookmarkStart w:id="2867" w:name="_Toc99466696"/>
      <w:bookmarkStart w:id="2868" w:name="_Toc186663886"/>
      <w:r w:rsidRPr="00567618">
        <w:t>16.2.7</w:t>
      </w:r>
      <w:r w:rsidRPr="00567618">
        <w:tab/>
        <w:t>Average codec bitrate</w:t>
      </w:r>
      <w:bookmarkEnd w:id="2859"/>
      <w:bookmarkEnd w:id="2860"/>
      <w:bookmarkEnd w:id="2861"/>
      <w:bookmarkEnd w:id="2862"/>
      <w:bookmarkEnd w:id="2863"/>
      <w:bookmarkEnd w:id="2864"/>
      <w:bookmarkEnd w:id="2865"/>
      <w:bookmarkEnd w:id="2866"/>
      <w:bookmarkEnd w:id="2867"/>
      <w:bookmarkEnd w:id="2868"/>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69" w:name="_Toc26369452"/>
      <w:bookmarkStart w:id="2870" w:name="_Toc36227334"/>
      <w:bookmarkStart w:id="2871" w:name="_Toc36228349"/>
      <w:bookmarkStart w:id="2872" w:name="_Toc36228976"/>
      <w:bookmarkStart w:id="2873" w:name="_Toc68847295"/>
      <w:bookmarkStart w:id="2874" w:name="_Toc74611230"/>
      <w:bookmarkStart w:id="2875" w:name="_Toc75566509"/>
      <w:bookmarkStart w:id="2876" w:name="_Toc89790060"/>
      <w:bookmarkStart w:id="2877" w:name="_Toc99466697"/>
      <w:bookmarkStart w:id="2878" w:name="_Toc186663887"/>
      <w:r w:rsidRPr="00567618">
        <w:t>16.2.8</w:t>
      </w:r>
      <w:r w:rsidRPr="00567618">
        <w:tab/>
        <w:t>Codec information</w:t>
      </w:r>
      <w:bookmarkEnd w:id="2869"/>
      <w:bookmarkEnd w:id="2870"/>
      <w:bookmarkEnd w:id="2871"/>
      <w:bookmarkEnd w:id="2872"/>
      <w:bookmarkEnd w:id="2873"/>
      <w:bookmarkEnd w:id="2874"/>
      <w:bookmarkEnd w:id="2875"/>
      <w:bookmarkEnd w:id="2876"/>
      <w:bookmarkEnd w:id="2877"/>
      <w:bookmarkEnd w:id="2878"/>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79" w:name="_Toc89790061"/>
      <w:bookmarkStart w:id="2880" w:name="_Toc99466698"/>
      <w:bookmarkStart w:id="2881" w:name="_Toc186663888"/>
      <w:r w:rsidRPr="00567618">
        <w:t>16.2.9</w:t>
      </w:r>
      <w:r w:rsidRPr="00567618">
        <w:tab/>
        <w:t>Call setup time</w:t>
      </w:r>
      <w:bookmarkEnd w:id="2879"/>
      <w:bookmarkEnd w:id="2880"/>
      <w:bookmarkEnd w:id="2881"/>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82" w:name="_Toc26369453"/>
      <w:bookmarkStart w:id="2883" w:name="_Toc36227335"/>
      <w:bookmarkStart w:id="2884" w:name="_Toc36228350"/>
      <w:bookmarkStart w:id="2885" w:name="_Toc36228977"/>
      <w:bookmarkStart w:id="2886" w:name="_Toc68847296"/>
      <w:bookmarkStart w:id="2887" w:name="_Toc74611231"/>
      <w:bookmarkStart w:id="2888" w:name="_Toc75566510"/>
      <w:bookmarkStart w:id="2889" w:name="_Toc89790062"/>
      <w:bookmarkStart w:id="2890" w:name="_Toc99466699"/>
      <w:bookmarkStart w:id="2891" w:name="_Toc186663889"/>
      <w:r w:rsidRPr="00567618">
        <w:t>16.3</w:t>
      </w:r>
      <w:r w:rsidRPr="00567618">
        <w:tab/>
        <w:t>Metric Configuration</w:t>
      </w:r>
      <w:bookmarkEnd w:id="2882"/>
      <w:bookmarkEnd w:id="2883"/>
      <w:bookmarkEnd w:id="2884"/>
      <w:bookmarkEnd w:id="2885"/>
      <w:bookmarkEnd w:id="2886"/>
      <w:bookmarkEnd w:id="2887"/>
      <w:bookmarkEnd w:id="2888"/>
      <w:bookmarkEnd w:id="2889"/>
      <w:bookmarkEnd w:id="2890"/>
      <w:bookmarkEnd w:id="2891"/>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92" w:name="_Toc26369454"/>
      <w:bookmarkStart w:id="2893" w:name="_Toc36227336"/>
      <w:bookmarkStart w:id="2894" w:name="_Toc36228351"/>
      <w:bookmarkStart w:id="2895" w:name="_Toc36228978"/>
      <w:bookmarkStart w:id="2896" w:name="_Toc68847297"/>
      <w:bookmarkStart w:id="2897" w:name="_Toc74611232"/>
      <w:bookmarkStart w:id="2898" w:name="_Toc75566511"/>
      <w:bookmarkStart w:id="2899" w:name="_Toc89790063"/>
      <w:bookmarkStart w:id="2900" w:name="_Toc99466700"/>
      <w:bookmarkStart w:id="2901" w:name="_Toc186663890"/>
      <w:r w:rsidRPr="00567618">
        <w:t>16.3.1</w:t>
      </w:r>
      <w:r w:rsidRPr="00567618">
        <w:tab/>
        <w:t>QoE metrics reporting management object</w:t>
      </w:r>
      <w:bookmarkEnd w:id="2892"/>
      <w:bookmarkEnd w:id="2893"/>
      <w:bookmarkEnd w:id="2894"/>
      <w:bookmarkEnd w:id="2895"/>
      <w:bookmarkEnd w:id="2896"/>
      <w:bookmarkEnd w:id="2897"/>
      <w:bookmarkEnd w:id="2898"/>
      <w:bookmarkEnd w:id="2899"/>
      <w:bookmarkEnd w:id="2900"/>
      <w:bookmarkEnd w:id="2901"/>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902"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22"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902"/>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903" w:name="_Toc26369455"/>
      <w:bookmarkStart w:id="2904" w:name="_Toc36227337"/>
      <w:bookmarkStart w:id="2905" w:name="_Toc36228352"/>
      <w:bookmarkStart w:id="2906" w:name="_Toc36228979"/>
      <w:bookmarkStart w:id="2907" w:name="_Toc68847298"/>
      <w:bookmarkStart w:id="2908" w:name="_Toc74611233"/>
      <w:bookmarkStart w:id="2909" w:name="_Toc75566512"/>
      <w:bookmarkStart w:id="2910" w:name="_Toc89790064"/>
      <w:bookmarkStart w:id="2911" w:name="_Toc99466701"/>
      <w:bookmarkStart w:id="2912" w:name="_Toc186663891"/>
      <w:r w:rsidRPr="00567618">
        <w:t>16.3.2</w:t>
      </w:r>
      <w:r w:rsidRPr="00567618">
        <w:tab/>
        <w:t>QoE metric reporting configuration</w:t>
      </w:r>
      <w:bookmarkEnd w:id="2903"/>
      <w:bookmarkEnd w:id="2904"/>
      <w:bookmarkEnd w:id="2905"/>
      <w:bookmarkEnd w:id="2906"/>
      <w:bookmarkEnd w:id="2907"/>
      <w:bookmarkEnd w:id="2908"/>
      <w:bookmarkEnd w:id="2909"/>
      <w:bookmarkEnd w:id="2910"/>
      <w:bookmarkEnd w:id="2911"/>
      <w:bookmarkEnd w:id="2912"/>
    </w:p>
    <w:p w14:paraId="7FA9F709" w14:textId="77777777" w:rsidR="00FC7E52" w:rsidRPr="00567618" w:rsidRDefault="00FC7E52" w:rsidP="00FC7E52">
      <w:pPr>
        <w:rPr>
          <w:color w:val="000000"/>
        </w:rPr>
      </w:pPr>
      <w:bookmarkStart w:id="2913"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913"/>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914" w:name="_Toc26369456"/>
      <w:bookmarkStart w:id="2915" w:name="_Toc36227338"/>
      <w:bookmarkStart w:id="2916" w:name="_Toc36228353"/>
      <w:bookmarkStart w:id="2917" w:name="_Toc36228980"/>
      <w:bookmarkStart w:id="2918" w:name="_Toc68847299"/>
      <w:bookmarkStart w:id="2919" w:name="_Toc74611234"/>
      <w:bookmarkStart w:id="2920" w:name="_Toc75566513"/>
      <w:bookmarkStart w:id="2921" w:name="_Toc89790065"/>
      <w:bookmarkStart w:id="2922" w:name="_Toc99466702"/>
      <w:bookmarkStart w:id="2923" w:name="_Toc186663892"/>
      <w:r w:rsidRPr="00567618">
        <w:t>16.3.3</w:t>
      </w:r>
      <w:r w:rsidRPr="00567618">
        <w:tab/>
        <w:t>QoE reporting rule definition</w:t>
      </w:r>
      <w:bookmarkEnd w:id="2914"/>
      <w:bookmarkEnd w:id="2915"/>
      <w:bookmarkEnd w:id="2916"/>
      <w:bookmarkEnd w:id="2917"/>
      <w:bookmarkEnd w:id="2918"/>
      <w:bookmarkEnd w:id="2919"/>
      <w:bookmarkEnd w:id="2920"/>
      <w:bookmarkEnd w:id="2921"/>
      <w:bookmarkEnd w:id="2922"/>
      <w:bookmarkEnd w:id="2923"/>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924"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24"/>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2925" w:name="_Toc26369457"/>
      <w:bookmarkStart w:id="2926" w:name="_Toc36227339"/>
      <w:bookmarkStart w:id="2927" w:name="_Toc36228354"/>
      <w:bookmarkStart w:id="2928" w:name="_Toc36228981"/>
      <w:bookmarkStart w:id="2929" w:name="_Toc68847300"/>
      <w:bookmarkStart w:id="2930" w:name="_Toc74611235"/>
      <w:bookmarkStart w:id="2931" w:name="_Toc75566514"/>
      <w:bookmarkStart w:id="2932" w:name="_Toc89790066"/>
      <w:bookmarkStart w:id="2933" w:name="_Toc99466703"/>
      <w:bookmarkStart w:id="2934" w:name="_Toc186663893"/>
      <w:r w:rsidRPr="00567618">
        <w:t>16.4</w:t>
      </w:r>
      <w:r w:rsidRPr="00567618">
        <w:tab/>
        <w:t>Metrics Reporting</w:t>
      </w:r>
      <w:bookmarkEnd w:id="2925"/>
      <w:bookmarkEnd w:id="2926"/>
      <w:bookmarkEnd w:id="2927"/>
      <w:bookmarkEnd w:id="2928"/>
      <w:bookmarkEnd w:id="2929"/>
      <w:bookmarkEnd w:id="2930"/>
      <w:bookmarkEnd w:id="2931"/>
      <w:bookmarkEnd w:id="2932"/>
      <w:bookmarkEnd w:id="2933"/>
      <w:bookmarkEnd w:id="2934"/>
    </w:p>
    <w:p w14:paraId="4E40ED70" w14:textId="3D1920BA" w:rsidR="00265706" w:rsidRPr="007D774C" w:rsidRDefault="00265706" w:rsidP="007D774C">
      <w:pPr>
        <w:pStyle w:val="Heading3"/>
      </w:pPr>
      <w:bookmarkStart w:id="2935" w:name="_Toc186663894"/>
      <w:r w:rsidRPr="007D774C">
        <w:rPr>
          <w:rFonts w:eastAsiaTheme="minorEastAsia"/>
        </w:rPr>
        <w:t>16.4.0</w:t>
      </w:r>
      <w:r w:rsidRPr="007D774C">
        <w:rPr>
          <w:rFonts w:eastAsiaTheme="minorEastAsia"/>
        </w:rPr>
        <w:tab/>
        <w:t>General</w:t>
      </w:r>
      <w:bookmarkEnd w:id="2935"/>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If QoE configuration has been done via the OMA MO, the client shall send QoE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36" w:name="_Toc26369458"/>
      <w:bookmarkStart w:id="2937" w:name="_Toc36227340"/>
      <w:bookmarkStart w:id="2938" w:name="_Toc36228355"/>
      <w:bookmarkStart w:id="2939" w:name="_Toc36228982"/>
      <w:bookmarkStart w:id="2940" w:name="_Toc68847301"/>
      <w:bookmarkStart w:id="2941" w:name="_Toc74611236"/>
      <w:bookmarkStart w:id="2942" w:name="_Toc75566515"/>
      <w:bookmarkStart w:id="2943" w:name="_Toc89790067"/>
      <w:bookmarkStart w:id="2944" w:name="_Toc99466704"/>
      <w:bookmarkStart w:id="2945" w:name="_Toc186663895"/>
      <w:r w:rsidRPr="00567618">
        <w:t>16.4.1</w:t>
      </w:r>
      <w:r w:rsidRPr="00567618">
        <w:tab/>
        <w:t>XML schema for QoE report message</w:t>
      </w:r>
      <w:bookmarkEnd w:id="2936"/>
      <w:bookmarkEnd w:id="2937"/>
      <w:bookmarkEnd w:id="2938"/>
      <w:bookmarkEnd w:id="2939"/>
      <w:bookmarkEnd w:id="2940"/>
      <w:bookmarkEnd w:id="2941"/>
      <w:bookmarkEnd w:id="2942"/>
      <w:bookmarkEnd w:id="2943"/>
      <w:bookmarkEnd w:id="2944"/>
      <w:bookmarkEnd w:id="2945"/>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46" w:name="_Toc26369459"/>
      <w:bookmarkStart w:id="2947" w:name="_Toc36227341"/>
      <w:bookmarkStart w:id="2948" w:name="_Toc36228356"/>
      <w:bookmarkStart w:id="2949" w:name="_Toc36228983"/>
      <w:bookmarkStart w:id="2950" w:name="_Toc68847302"/>
      <w:bookmarkStart w:id="2951" w:name="_Toc74611237"/>
      <w:bookmarkStart w:id="2952" w:name="_Toc75566516"/>
      <w:bookmarkStart w:id="2953" w:name="_Toc89790068"/>
      <w:bookmarkStart w:id="2954" w:name="_Toc99466705"/>
      <w:bookmarkStart w:id="2955" w:name="_Toc186663896"/>
      <w:r w:rsidRPr="00567618">
        <w:t>16.4.2</w:t>
      </w:r>
      <w:r w:rsidRPr="00567618">
        <w:tab/>
        <w:t>Example XML for QoE report message</w:t>
      </w:r>
      <w:bookmarkEnd w:id="2946"/>
      <w:bookmarkEnd w:id="2947"/>
      <w:bookmarkEnd w:id="2948"/>
      <w:bookmarkEnd w:id="2949"/>
      <w:bookmarkEnd w:id="2950"/>
      <w:bookmarkEnd w:id="2951"/>
      <w:bookmarkEnd w:id="2952"/>
      <w:bookmarkEnd w:id="2953"/>
      <w:bookmarkEnd w:id="2954"/>
      <w:bookmarkEnd w:id="2955"/>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56" w:name="_Toc26369460"/>
      <w:bookmarkStart w:id="2957" w:name="_Toc36227342"/>
      <w:bookmarkStart w:id="2958" w:name="_Toc36228357"/>
      <w:bookmarkStart w:id="2959" w:name="_Toc36228984"/>
      <w:bookmarkStart w:id="2960" w:name="_Toc68847303"/>
      <w:bookmarkStart w:id="2961" w:name="_Toc74611238"/>
      <w:bookmarkStart w:id="2962" w:name="_Toc75566517"/>
      <w:bookmarkStart w:id="2963" w:name="_Toc89790069"/>
      <w:bookmarkStart w:id="2964" w:name="_Toc99466706"/>
      <w:bookmarkStart w:id="2965" w:name="_Toc186663897"/>
      <w:r w:rsidRPr="00567618">
        <w:t>16.5</w:t>
      </w:r>
      <w:r w:rsidRPr="00567618">
        <w:tab/>
        <w:t>QoE Measurement Collection Functionalities</w:t>
      </w:r>
      <w:bookmarkEnd w:id="2956"/>
      <w:bookmarkEnd w:id="2957"/>
      <w:bookmarkEnd w:id="2958"/>
      <w:bookmarkEnd w:id="2959"/>
      <w:bookmarkEnd w:id="2960"/>
      <w:bookmarkEnd w:id="2961"/>
      <w:bookmarkEnd w:id="2962"/>
      <w:bookmarkEnd w:id="2963"/>
      <w:bookmarkEnd w:id="2964"/>
      <w:bookmarkEnd w:id="2965"/>
    </w:p>
    <w:p w14:paraId="26517289" w14:textId="77777777" w:rsidR="00FC7E52" w:rsidRPr="00567618" w:rsidRDefault="00FC7E52" w:rsidP="00FC7E52">
      <w:pPr>
        <w:pStyle w:val="Heading3"/>
      </w:pPr>
      <w:bookmarkStart w:id="2966" w:name="_Toc26369461"/>
      <w:bookmarkStart w:id="2967" w:name="_Toc36227343"/>
      <w:bookmarkStart w:id="2968" w:name="_Toc36228358"/>
      <w:bookmarkStart w:id="2969" w:name="_Toc36228985"/>
      <w:bookmarkStart w:id="2970" w:name="_Toc68847304"/>
      <w:bookmarkStart w:id="2971" w:name="_Toc74611239"/>
      <w:bookmarkStart w:id="2972" w:name="_Toc75566518"/>
      <w:bookmarkStart w:id="2973" w:name="_Toc89790070"/>
      <w:bookmarkStart w:id="2974" w:name="_Toc99466707"/>
      <w:bookmarkStart w:id="2975" w:name="_Toc186663898"/>
      <w:r w:rsidRPr="00567618">
        <w:t>16.5.1</w:t>
      </w:r>
      <w:r w:rsidRPr="00567618">
        <w:tab/>
        <w:t>Configuration and reporting</w:t>
      </w:r>
      <w:bookmarkEnd w:id="2966"/>
      <w:bookmarkEnd w:id="2967"/>
      <w:bookmarkEnd w:id="2968"/>
      <w:bookmarkEnd w:id="2969"/>
      <w:bookmarkEnd w:id="2970"/>
      <w:bookmarkEnd w:id="2971"/>
      <w:bookmarkEnd w:id="2972"/>
      <w:bookmarkEnd w:id="2973"/>
      <w:bookmarkEnd w:id="2974"/>
      <w:bookmarkEnd w:id="2975"/>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80" type="#_x0000_t75" style="width:482.45pt;height:417.55pt" o:ole="">
            <v:imagedata r:id="rId123" o:title=""/>
          </v:shape>
          <o:OLEObject Type="Embed" ProgID="Visio.Drawing.15" ShapeID="_x0000_i1080" DrawAspect="Content" ObjectID="_1797276873" r:id="rId124"/>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81" type="#_x0000_t75" style="width:354.05pt;height:306.45pt" o:ole="">
            <v:imagedata r:id="rId125" o:title=""/>
          </v:shape>
          <o:OLEObject Type="Embed" ProgID="Visio.Drawing.15" ShapeID="_x0000_i1081" DrawAspect="Content" ObjectID="_1797276874" r:id="rId126"/>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2" type="#_x0000_t75" style="width:356.05pt;height:308.6pt" o:ole="">
            <v:imagedata r:id="rId127" o:title=""/>
          </v:shape>
          <o:OLEObject Type="Embed" ProgID="Visio.Drawing.15" ShapeID="_x0000_i1082" DrawAspect="Content" ObjectID="_1797276875" r:id="rId128"/>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76" w:name="_Toc26369462"/>
      <w:bookmarkStart w:id="2977" w:name="_Toc36227344"/>
      <w:bookmarkStart w:id="2978" w:name="_Toc36228359"/>
      <w:bookmarkStart w:id="2979" w:name="_Toc36228986"/>
      <w:bookmarkStart w:id="2980" w:name="_Toc68847305"/>
      <w:bookmarkStart w:id="2981" w:name="_Toc74611240"/>
      <w:bookmarkStart w:id="2982" w:name="_Toc75566519"/>
      <w:bookmarkStart w:id="2983" w:name="_Toc89790071"/>
      <w:bookmarkStart w:id="2984" w:name="_Toc99466708"/>
      <w:bookmarkStart w:id="2985" w:name="_Toc186663899"/>
      <w:r w:rsidRPr="00567618">
        <w:t>16.5.2</w:t>
      </w:r>
      <w:r w:rsidRPr="00567618">
        <w:tab/>
        <w:t>XML configuration</w:t>
      </w:r>
      <w:bookmarkEnd w:id="2976"/>
      <w:bookmarkEnd w:id="2977"/>
      <w:bookmarkEnd w:id="2978"/>
      <w:bookmarkEnd w:id="2979"/>
      <w:bookmarkEnd w:id="2980"/>
      <w:bookmarkEnd w:id="2981"/>
      <w:bookmarkEnd w:id="2982"/>
      <w:bookmarkEnd w:id="2983"/>
      <w:bookmarkEnd w:id="2984"/>
      <w:bookmarkEnd w:id="2985"/>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86" w:name="_MCCTEMPBM_CRPT86940210___5"/>
      <w:r w:rsidRPr="00567618">
        <w:rPr>
          <w:color w:val="000096"/>
          <w:lang w:eastAsia="de-DE"/>
        </w:rPr>
        <w:t xml:space="preserve">        &lt;xs:attribute name="qoeReferenceId" type="xs:hexBinary" use="optional"/&gt;</w:t>
      </w:r>
    </w:p>
    <w:bookmarkEnd w:id="2986"/>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87" w:name="_Toc26369463"/>
      <w:bookmarkStart w:id="2988" w:name="_Toc36227345"/>
      <w:bookmarkStart w:id="2989" w:name="_Toc36228360"/>
      <w:bookmarkStart w:id="2990" w:name="_Toc36228987"/>
      <w:bookmarkStart w:id="2991" w:name="_Toc68847306"/>
      <w:bookmarkStart w:id="2992" w:name="_Toc74611241"/>
      <w:bookmarkStart w:id="2993" w:name="_Toc75566520"/>
      <w:bookmarkStart w:id="2994" w:name="_Toc89790072"/>
      <w:bookmarkStart w:id="2995" w:name="_Toc99466709"/>
      <w:bookmarkStart w:id="2996" w:name="_Toc186663900"/>
      <w:r w:rsidRPr="00567618">
        <w:t>17</w:t>
      </w:r>
      <w:r w:rsidRPr="00567618">
        <w:tab/>
        <w:t>Management of Media Adaptation</w:t>
      </w:r>
      <w:bookmarkEnd w:id="2987"/>
      <w:bookmarkEnd w:id="2988"/>
      <w:bookmarkEnd w:id="2989"/>
      <w:bookmarkEnd w:id="2990"/>
      <w:bookmarkEnd w:id="2991"/>
      <w:bookmarkEnd w:id="2992"/>
      <w:bookmarkEnd w:id="2993"/>
      <w:bookmarkEnd w:id="2994"/>
      <w:bookmarkEnd w:id="2995"/>
      <w:bookmarkEnd w:id="2996"/>
    </w:p>
    <w:p w14:paraId="47014603" w14:textId="77777777" w:rsidR="00FC7E52" w:rsidRPr="00567618" w:rsidRDefault="00FC7E52" w:rsidP="00FC7E52">
      <w:pPr>
        <w:pStyle w:val="Heading2"/>
      </w:pPr>
      <w:bookmarkStart w:id="2997" w:name="_Toc26369464"/>
      <w:bookmarkStart w:id="2998" w:name="_Toc36227346"/>
      <w:bookmarkStart w:id="2999" w:name="_Toc36228361"/>
      <w:bookmarkStart w:id="3000" w:name="_Toc36228988"/>
      <w:bookmarkStart w:id="3001" w:name="_Toc68847307"/>
      <w:bookmarkStart w:id="3002" w:name="_Toc74611242"/>
      <w:bookmarkStart w:id="3003" w:name="_Toc75566521"/>
      <w:bookmarkStart w:id="3004" w:name="_Toc89790073"/>
      <w:bookmarkStart w:id="3005" w:name="_Toc99466710"/>
      <w:bookmarkStart w:id="3006" w:name="_Toc186663901"/>
      <w:r w:rsidRPr="00567618">
        <w:t>17.1</w:t>
      </w:r>
      <w:r w:rsidRPr="00567618">
        <w:tab/>
        <w:t>General</w:t>
      </w:r>
      <w:bookmarkEnd w:id="2997"/>
      <w:bookmarkEnd w:id="2998"/>
      <w:bookmarkEnd w:id="2999"/>
      <w:bookmarkEnd w:id="3000"/>
      <w:bookmarkEnd w:id="3001"/>
      <w:bookmarkEnd w:id="3002"/>
      <w:bookmarkEnd w:id="3003"/>
      <w:bookmarkEnd w:id="3004"/>
      <w:bookmarkEnd w:id="3005"/>
      <w:bookmarkEnd w:id="3006"/>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3007" w:name="_Toc26369465"/>
      <w:bookmarkStart w:id="3008" w:name="_Toc36227347"/>
      <w:bookmarkStart w:id="3009" w:name="_Toc36228362"/>
      <w:bookmarkStart w:id="3010" w:name="_Toc36228989"/>
      <w:bookmarkStart w:id="3011" w:name="_Toc68847308"/>
      <w:bookmarkStart w:id="3012" w:name="_Toc74611243"/>
      <w:bookmarkStart w:id="3013" w:name="_Toc75566522"/>
      <w:bookmarkStart w:id="3014" w:name="_Toc89790074"/>
      <w:bookmarkStart w:id="3015" w:name="_Toc99466711"/>
      <w:bookmarkStart w:id="3016" w:name="_Toc186663902"/>
      <w:r w:rsidRPr="00567618">
        <w:t>1</w:t>
      </w:r>
      <w:r w:rsidRPr="00567618">
        <w:rPr>
          <w:lang w:eastAsia="ko-KR"/>
        </w:rPr>
        <w:t>7</w:t>
      </w:r>
      <w:r w:rsidRPr="00567618">
        <w:t>.2</w:t>
      </w:r>
      <w:r w:rsidRPr="00567618">
        <w:tab/>
        <w:t>Media adaptation management object</w:t>
      </w:r>
      <w:bookmarkEnd w:id="3007"/>
      <w:bookmarkEnd w:id="3008"/>
      <w:bookmarkEnd w:id="3009"/>
      <w:bookmarkEnd w:id="3010"/>
      <w:bookmarkEnd w:id="3011"/>
      <w:bookmarkEnd w:id="3012"/>
      <w:bookmarkEnd w:id="3013"/>
      <w:bookmarkEnd w:id="3014"/>
      <w:bookmarkEnd w:id="3015"/>
      <w:bookmarkEnd w:id="3016"/>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3017"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3" type="#_x0000_t75" style="width:482pt;height:674.8pt" o:ole="">
            <v:imagedata r:id="rId129" o:title=""/>
          </v:shape>
          <o:OLEObject Type="Embed" ProgID="Visio.Drawing.15" ShapeID="_x0000_i1083" DrawAspect="Content" ObjectID="_1797276876" r:id="rId130"/>
        </w:object>
      </w:r>
      <w:r w:rsidRPr="00567618">
        <w:t>Figure 17.1: MTSI media adaptation management object tree</w:t>
      </w:r>
    </w:p>
    <w:bookmarkEnd w:id="3017"/>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3018"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3018"/>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019" w:name="_MCCTEMPBM_CRPT86940213___5"/>
      <w:r w:rsidRPr="00567618">
        <w:rPr>
          <w:color w:val="000000"/>
        </w:rPr>
        <w:t>This leaf node represents the list of bit rates to use during stepwise down-switch. This parameter is only applicable when stepwise down-switch is used.</w:t>
      </w:r>
    </w:p>
    <w:bookmarkEnd w:id="3019"/>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020"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020"/>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021"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021"/>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022"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022"/>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023"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023"/>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24"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24"/>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25"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025"/>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26"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26"/>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27"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28" w:name="_PERM_MCCTEMPBM_CRPT86940224___2" w:colFirst="0" w:colLast="0"/>
            <w:bookmarkEnd w:id="3027"/>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29" w:name="_PERM_MCCTEMPBM_CRPT86940225___2" w:colFirst="0" w:colLast="0"/>
            <w:bookmarkEnd w:id="3028"/>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30" w:name="_PERM_MCCTEMPBM_CRPT86940226___2" w:colFirst="0" w:colLast="0"/>
            <w:bookmarkEnd w:id="3029"/>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31" w:name="_PERM_MCCTEMPBM_CRPT86940227___2" w:colFirst="0" w:colLast="0"/>
            <w:bookmarkEnd w:id="3030"/>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32" w:name="_PERM_MCCTEMPBM_CRPT86940228___2" w:colFirst="0" w:colLast="0"/>
            <w:bookmarkEnd w:id="3031"/>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33" w:name="_PERM_MCCTEMPBM_CRPT86940229___2" w:colFirst="0" w:colLast="0"/>
            <w:bookmarkEnd w:id="3032"/>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34" w:name="_PERM_MCCTEMPBM_CRPT86940230___2" w:colFirst="0" w:colLast="0"/>
            <w:bookmarkEnd w:id="3033"/>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35" w:name="_PERM_MCCTEMPBM_CRPT86940231___2" w:colFirst="0" w:colLast="0"/>
            <w:bookmarkEnd w:id="3034"/>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36" w:name="_PERM_MCCTEMPBM_CRPT86940232___2" w:colFirst="0" w:colLast="0"/>
            <w:bookmarkEnd w:id="3035"/>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37" w:name="_PERM_MCCTEMPBM_CRPT86940233___2" w:colFirst="0" w:colLast="0"/>
            <w:bookmarkEnd w:id="3036"/>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38" w:name="_PERM_MCCTEMPBM_CRPT86940234___2" w:colFirst="0" w:colLast="0"/>
            <w:bookmarkEnd w:id="3037"/>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39" w:name="_PERM_MCCTEMPBM_CRPT86940235___2" w:colFirst="0" w:colLast="0"/>
            <w:bookmarkEnd w:id="3038"/>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40" w:name="_PERM_MCCTEMPBM_CRPT86940236___2"/>
            <w:bookmarkStart w:id="3041" w:name="_PERM_MCCTEMPBM_CRPT86940237___2" w:colFirst="1" w:colLast="1"/>
            <w:bookmarkEnd w:id="3039"/>
            <w:r w:rsidRPr="00E85FFA">
              <w:t>ECN/MIN_RATE (bps)</w:t>
            </w:r>
            <w:bookmarkEnd w:id="3040"/>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42" w:name="_PERM_MCCTEMPBM_CRPT86940238___2"/>
            <w:bookmarkEnd w:id="3041"/>
            <w:r w:rsidRPr="00E85FFA">
              <w:t>ECN/STEPWISE_DOWNSWITCH (Boolean)</w:t>
            </w:r>
            <w:bookmarkEnd w:id="3042"/>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43"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43"/>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44" w:name="_PERM_MCCTEMPBM_CRPT86940240___2"/>
            <w:bookmarkStart w:id="3045" w:name="_PERM_MCCTEMPBM_CRPT86940241___2" w:colFirst="1" w:colLast="1"/>
            <w:r w:rsidRPr="00E85FFA">
              <w:t>ECN/RATE_LIST (character set)</w:t>
            </w:r>
            <w:bookmarkEnd w:id="3044"/>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46" w:name="_PERM_MCCTEMPBM_CRPT86940242___2"/>
            <w:bookmarkStart w:id="3047" w:name="_PERM_MCCTEMPBM_CRPT86940243___2" w:colFirst="1" w:colLast="1"/>
            <w:bookmarkEnd w:id="3045"/>
            <w:r w:rsidRPr="00E85FFA">
              <w:t>ECN/INIT_WAIT (ms)</w:t>
            </w:r>
            <w:bookmarkEnd w:id="3046"/>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48" w:name="_PERM_MCCTEMPBM_CRPT86940244___2"/>
            <w:bookmarkStart w:id="3049" w:name="_PERM_MCCTEMPBM_CRPT86940245___2" w:colFirst="1" w:colLast="1"/>
            <w:bookmarkEnd w:id="3047"/>
            <w:r w:rsidRPr="00E85FFA">
              <w:t>ECN/INIT_UPSWITCH_WAIT (ms)</w:t>
            </w:r>
            <w:bookmarkEnd w:id="3048"/>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50" w:name="_PERM_MCCTEMPBM_CRPT86940246___2"/>
            <w:bookmarkStart w:id="3051" w:name="_PERM_MCCTEMPBM_CRPT86940247___2" w:colFirst="1" w:colLast="1"/>
            <w:bookmarkEnd w:id="3049"/>
            <w:r w:rsidRPr="00E85FFA">
              <w:t>ECN/CONGESTION_WAIT (ms)</w:t>
            </w:r>
            <w:bookmarkEnd w:id="3050"/>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52" w:name="_PERM_MCCTEMPBM_CRPT86940248___2"/>
            <w:bookmarkStart w:id="3053" w:name="_PERM_MCCTEMPBM_CRPT86940249___2" w:colFirst="1" w:colLast="1"/>
            <w:bookmarkEnd w:id="3051"/>
            <w:r w:rsidRPr="00E85FFA">
              <w:t>ECN/CONGESTION_UPSWITCH_ WAIT (ms)</w:t>
            </w:r>
            <w:bookmarkEnd w:id="3052"/>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54" w:name="_PERM_MCCTEMPBM_CRPT86940250___2" w:colFirst="0" w:colLast="0"/>
            <w:bookmarkEnd w:id="3053"/>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54"/>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55" w:name="_PERM_MCCTEMPBM_CRPT86940251___2"/>
            <w:r w:rsidRPr="00E85FFA">
              <w:t>ICM/INIT_WAIT (ms)</w:t>
            </w:r>
            <w:bookmarkEnd w:id="3055"/>
          </w:p>
        </w:tc>
        <w:tc>
          <w:tcPr>
            <w:tcW w:w="5103" w:type="dxa"/>
            <w:gridSpan w:val="4"/>
          </w:tcPr>
          <w:p w14:paraId="3C96329D" w14:textId="77777777" w:rsidR="00FC7E52" w:rsidRPr="00E85FFA" w:rsidRDefault="00FC7E52" w:rsidP="00DD54CD">
            <w:pPr>
              <w:pStyle w:val="TAL"/>
            </w:pPr>
            <w:bookmarkStart w:id="3056"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57" w:name="_PERM_MCCTEMPBM_CRPT86940253___2"/>
            <w:bookmarkEnd w:id="3056"/>
            <w:r w:rsidRPr="00E85FFA">
              <w:t>Default value: Same as Initial Waiting Time as defined in Clause 7.5.2.1.6.</w:t>
            </w:r>
            <w:bookmarkEnd w:id="3057"/>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58" w:name="_PERM_MCCTEMPBM_CRPT86940254___2"/>
            <w:r w:rsidRPr="00E85FFA">
              <w:t>ICM/INIT_UPSWITCH_WAIT (ms)</w:t>
            </w:r>
            <w:bookmarkEnd w:id="3058"/>
          </w:p>
        </w:tc>
        <w:tc>
          <w:tcPr>
            <w:tcW w:w="5103" w:type="dxa"/>
            <w:gridSpan w:val="4"/>
          </w:tcPr>
          <w:p w14:paraId="61F1AB81" w14:textId="77777777" w:rsidR="00FC7E52" w:rsidRPr="00E85FFA" w:rsidRDefault="00FC7E52" w:rsidP="00DD54CD">
            <w:pPr>
              <w:pStyle w:val="TAL"/>
            </w:pPr>
            <w:bookmarkStart w:id="3059"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60" w:name="_PERM_MCCTEMPBM_CRPT86940256___2"/>
            <w:bookmarkEnd w:id="3059"/>
            <w:r w:rsidRPr="00E85FFA">
              <w:t>Default value: Same as Initial Upswitch Waiting Time as defined in Clause 7.5.2.1.6.</w:t>
            </w:r>
            <w:bookmarkEnd w:id="3060"/>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61"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61"/>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62"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62"/>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63"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64" w:name="_PERM_MCCTEMPBM_CRPT86940260___2" w:colFirst="0" w:colLast="0"/>
            <w:bookmarkEnd w:id="3063"/>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65" w:name="_PERM_MCCTEMPBM_CRPT86940261___2" w:colFirst="0" w:colLast="0"/>
            <w:bookmarkEnd w:id="3064"/>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66" w:name="_PERM_MCCTEMPBM_CRPT86940262___2" w:colFirst="0" w:colLast="0"/>
            <w:bookmarkEnd w:id="3065"/>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67" w:name="_PERM_MCCTEMPBM_CRPT86940263___2" w:colFirst="0" w:colLast="1"/>
            <w:bookmarkEnd w:id="3066"/>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68" w:name="_PERM_MCCTEMPBM_CRPT86940266___2" w:colFirst="0" w:colLast="1"/>
            <w:bookmarkEnd w:id="3067"/>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69" w:name="_PERM_MCCTEMPBM_CRPT86940267___2" w:colFirst="0" w:colLast="1"/>
            <w:bookmarkEnd w:id="3068"/>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70" w:name="_PERM_MCCTEMPBM_CRPT86940269___2" w:colFirst="0" w:colLast="0"/>
            <w:bookmarkEnd w:id="3069"/>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71" w:name="MCCQCTEMPBM_00000044"/>
            <w:bookmarkStart w:id="3072" w:name="MCCQCTEMPBM_00000315"/>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70"/>
      <w:bookmarkEnd w:id="3071"/>
      <w:bookmarkEnd w:id="3072"/>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73"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74" w:name="_MCCTEMPBM_CRPT86940271___5" w:colFirst="0" w:colLast="0"/>
            <w:bookmarkEnd w:id="3073"/>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75" w:name="_MCCTEMPBM_CRPT86940272___5" w:colFirst="0" w:colLast="1"/>
            <w:bookmarkEnd w:id="3074"/>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76" w:name="_MCCTEMPBM_CRPT86940273___5" w:colFirst="0" w:colLast="1"/>
            <w:bookmarkEnd w:id="3075"/>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76"/>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77" w:name="_Toc26369466"/>
      <w:bookmarkStart w:id="3078" w:name="_Toc36227348"/>
      <w:bookmarkStart w:id="3079" w:name="_Toc36228363"/>
      <w:bookmarkStart w:id="3080" w:name="_Toc36228990"/>
      <w:bookmarkStart w:id="3081" w:name="_Toc68847309"/>
      <w:bookmarkStart w:id="3082" w:name="_Toc74611244"/>
      <w:bookmarkStart w:id="3083" w:name="_Toc75566523"/>
      <w:bookmarkStart w:id="3084" w:name="_Toc89790075"/>
      <w:bookmarkStart w:id="3085" w:name="_Toc99466712"/>
      <w:bookmarkStart w:id="3086" w:name="_Toc186663903"/>
      <w:r w:rsidRPr="00567618">
        <w:t>1</w:t>
      </w:r>
      <w:r w:rsidRPr="00567618">
        <w:rPr>
          <w:lang w:eastAsia="ko-KR"/>
        </w:rPr>
        <w:t>7</w:t>
      </w:r>
      <w:r w:rsidRPr="00567618">
        <w:t>.</w:t>
      </w:r>
      <w:r w:rsidRPr="00567618">
        <w:rPr>
          <w:lang w:eastAsia="ko-KR"/>
        </w:rPr>
        <w:t>3</w:t>
      </w:r>
      <w:r w:rsidRPr="00567618">
        <w:rPr>
          <w:lang w:eastAsia="ko-KR"/>
        </w:rPr>
        <w:tab/>
        <w:t>Management procedures</w:t>
      </w:r>
      <w:bookmarkEnd w:id="3077"/>
      <w:bookmarkEnd w:id="3078"/>
      <w:bookmarkEnd w:id="3079"/>
      <w:bookmarkEnd w:id="3080"/>
      <w:bookmarkEnd w:id="3081"/>
      <w:bookmarkEnd w:id="3082"/>
      <w:bookmarkEnd w:id="3083"/>
      <w:bookmarkEnd w:id="3084"/>
      <w:bookmarkEnd w:id="3085"/>
      <w:bookmarkEnd w:id="3086"/>
    </w:p>
    <w:p w14:paraId="5FB721CC" w14:textId="77777777" w:rsidR="00FC7E52" w:rsidRPr="00567618" w:rsidRDefault="00FC7E52" w:rsidP="00FC7E52">
      <w:pPr>
        <w:rPr>
          <w:noProof/>
          <w:lang w:eastAsia="ko-KR"/>
        </w:rPr>
      </w:pPr>
      <w:bookmarkStart w:id="3087"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87"/>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88" w:name="_Toc26369467"/>
      <w:bookmarkStart w:id="3089" w:name="_Toc36227349"/>
      <w:bookmarkStart w:id="3090" w:name="_Toc36228364"/>
      <w:bookmarkStart w:id="3091" w:name="_Toc36228991"/>
      <w:bookmarkStart w:id="3092" w:name="_Toc68847310"/>
      <w:bookmarkStart w:id="3093" w:name="_Toc74611245"/>
      <w:bookmarkStart w:id="3094" w:name="_Toc75566524"/>
      <w:bookmarkStart w:id="3095" w:name="_Toc89790076"/>
      <w:bookmarkStart w:id="3096" w:name="_Toc99466713"/>
      <w:bookmarkStart w:id="3097" w:name="_Toc186663904"/>
      <w:r w:rsidRPr="00567618">
        <w:rPr>
          <w:lang w:eastAsia="ko-KR"/>
        </w:rPr>
        <w:t>17.3.1</w:t>
      </w:r>
      <w:r w:rsidRPr="00567618">
        <w:rPr>
          <w:lang w:eastAsia="ko-KR"/>
        </w:rPr>
        <w:tab/>
        <w:t>Management of speech adaptation</w:t>
      </w:r>
      <w:bookmarkEnd w:id="3088"/>
      <w:bookmarkEnd w:id="3089"/>
      <w:bookmarkEnd w:id="3090"/>
      <w:bookmarkEnd w:id="3091"/>
      <w:bookmarkEnd w:id="3092"/>
      <w:bookmarkEnd w:id="3093"/>
      <w:bookmarkEnd w:id="3094"/>
      <w:bookmarkEnd w:id="3095"/>
      <w:bookmarkEnd w:id="3096"/>
      <w:bookmarkEnd w:id="3097"/>
    </w:p>
    <w:p w14:paraId="6616B5DE" w14:textId="77777777" w:rsidR="00FC7E52" w:rsidRPr="00567618" w:rsidRDefault="00FC7E52" w:rsidP="00FC7E52">
      <w:pPr>
        <w:rPr>
          <w:noProof/>
          <w:lang w:eastAsia="ko-KR"/>
        </w:rPr>
      </w:pPr>
      <w:bookmarkStart w:id="3098"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98"/>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99"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99"/>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100" w:name="_Toc26369468"/>
      <w:bookmarkStart w:id="3101" w:name="_Toc36227350"/>
      <w:bookmarkStart w:id="3102" w:name="_Toc36228365"/>
      <w:bookmarkStart w:id="3103" w:name="_Toc36228992"/>
      <w:bookmarkStart w:id="3104" w:name="_Toc68847311"/>
      <w:bookmarkStart w:id="3105" w:name="_Toc74611246"/>
      <w:bookmarkStart w:id="3106" w:name="_Toc75566525"/>
      <w:bookmarkStart w:id="3107" w:name="_Toc89790077"/>
      <w:bookmarkStart w:id="3108" w:name="_Toc99466714"/>
      <w:bookmarkStart w:id="3109" w:name="_Toc186663905"/>
      <w:r w:rsidRPr="00567618">
        <w:rPr>
          <w:lang w:eastAsia="ko-KR"/>
        </w:rPr>
        <w:t>17.3.2</w:t>
      </w:r>
      <w:r w:rsidRPr="00567618">
        <w:rPr>
          <w:lang w:eastAsia="ko-KR"/>
        </w:rPr>
        <w:tab/>
        <w:t>Management of video adaptation</w:t>
      </w:r>
      <w:bookmarkEnd w:id="3100"/>
      <w:bookmarkEnd w:id="3101"/>
      <w:bookmarkEnd w:id="3102"/>
      <w:bookmarkEnd w:id="3103"/>
      <w:bookmarkEnd w:id="3104"/>
      <w:bookmarkEnd w:id="3105"/>
      <w:bookmarkEnd w:id="3106"/>
      <w:bookmarkEnd w:id="3107"/>
      <w:bookmarkEnd w:id="3108"/>
      <w:bookmarkEnd w:id="3109"/>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110"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110"/>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111"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111"/>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112"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112"/>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113"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113"/>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114" w:name="_Toc26369469"/>
      <w:bookmarkStart w:id="3115" w:name="_Toc36227351"/>
      <w:bookmarkStart w:id="3116" w:name="_Toc36228366"/>
      <w:bookmarkStart w:id="3117" w:name="_Toc36228993"/>
      <w:bookmarkStart w:id="3118" w:name="_Toc68847312"/>
      <w:bookmarkStart w:id="3119" w:name="_Toc74611247"/>
      <w:bookmarkStart w:id="3120" w:name="_Toc75566526"/>
      <w:bookmarkStart w:id="3121" w:name="_Toc89790078"/>
      <w:bookmarkStart w:id="3122" w:name="_Toc99466715"/>
      <w:bookmarkStart w:id="3123" w:name="_Toc186663906"/>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114"/>
      <w:bookmarkEnd w:id="3115"/>
      <w:bookmarkEnd w:id="3116"/>
      <w:bookmarkEnd w:id="3117"/>
      <w:bookmarkEnd w:id="3118"/>
      <w:bookmarkEnd w:id="3119"/>
      <w:bookmarkEnd w:id="3120"/>
      <w:bookmarkEnd w:id="3121"/>
      <w:bookmarkEnd w:id="3122"/>
      <w:bookmarkEnd w:id="3123"/>
    </w:p>
    <w:p w14:paraId="40445CAA" w14:textId="107A7091" w:rsidR="00FC7E52" w:rsidRPr="00567618" w:rsidRDefault="00FC7E52" w:rsidP="00FC7E52">
      <w:pPr>
        <w:pStyle w:val="Heading3"/>
        <w:rPr>
          <w:lang w:eastAsia="ko-KR"/>
        </w:rPr>
      </w:pPr>
      <w:bookmarkStart w:id="3124" w:name="_Toc26369470"/>
      <w:bookmarkStart w:id="3125" w:name="_Toc36227352"/>
      <w:bookmarkStart w:id="3126" w:name="_Toc36228367"/>
      <w:bookmarkStart w:id="3127" w:name="_Toc36228994"/>
      <w:bookmarkStart w:id="3128" w:name="_Toc68847313"/>
      <w:bookmarkStart w:id="3129" w:name="_Toc74611248"/>
      <w:bookmarkStart w:id="3130" w:name="_Toc75566527"/>
      <w:bookmarkStart w:id="3131" w:name="_Toc89790079"/>
      <w:bookmarkStart w:id="3132" w:name="_Toc99466716"/>
      <w:bookmarkStart w:id="3133" w:name="_Toc186663907"/>
      <w:r w:rsidRPr="00567618">
        <w:rPr>
          <w:lang w:eastAsia="ko-KR"/>
        </w:rPr>
        <w:t>17.4.1</w:t>
      </w:r>
      <w:r w:rsidR="00051C87">
        <w:rPr>
          <w:lang w:eastAsia="ko-KR"/>
        </w:rPr>
        <w:tab/>
      </w:r>
      <w:r w:rsidRPr="00567618">
        <w:rPr>
          <w:lang w:eastAsia="ko-KR"/>
        </w:rPr>
        <w:t>General</w:t>
      </w:r>
      <w:bookmarkEnd w:id="3124"/>
      <w:bookmarkEnd w:id="3125"/>
      <w:bookmarkEnd w:id="3126"/>
      <w:bookmarkEnd w:id="3127"/>
      <w:bookmarkEnd w:id="3128"/>
      <w:bookmarkEnd w:id="3129"/>
      <w:bookmarkEnd w:id="3130"/>
      <w:bookmarkEnd w:id="3131"/>
      <w:bookmarkEnd w:id="3132"/>
      <w:bookmarkEnd w:id="3133"/>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34" w:name="_MON_1684549432"/>
    <w:bookmarkEnd w:id="3134"/>
    <w:p w14:paraId="19856284" w14:textId="7438D685" w:rsidR="00051C87" w:rsidRDefault="00051C87" w:rsidP="00C76F30">
      <w:pPr>
        <w:pStyle w:val="TH"/>
      </w:pPr>
      <w:r>
        <w:object w:dxaOrig="10366" w:dyaOrig="4281" w14:anchorId="4671DF03">
          <v:shape id="_x0000_i1084" type="#_x0000_t75" style="width:481pt;height:212.55pt" o:ole="">
            <v:imagedata r:id="rId131" o:title=""/>
          </v:shape>
          <o:OLEObject Type="Embed" ProgID="Word.Picture.8" ShapeID="_x0000_i1084" DrawAspect="Content" ObjectID="_1797276877" r:id="rId132"/>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35" w:name="_Toc26369471"/>
      <w:bookmarkStart w:id="3136" w:name="_Toc36227353"/>
      <w:bookmarkStart w:id="3137" w:name="_Toc36228368"/>
      <w:bookmarkStart w:id="3138" w:name="_Toc36228995"/>
      <w:bookmarkStart w:id="3139" w:name="_Toc68847314"/>
      <w:bookmarkStart w:id="3140" w:name="_Toc74611249"/>
      <w:bookmarkStart w:id="3141" w:name="_Toc75566528"/>
      <w:bookmarkStart w:id="3142" w:name="_Toc89790080"/>
      <w:bookmarkStart w:id="3143" w:name="_Toc99466717"/>
      <w:bookmarkStart w:id="3144" w:name="_Toc186663908"/>
      <w:r w:rsidRPr="00567618">
        <w:rPr>
          <w:noProof/>
        </w:rPr>
        <w:t>18</w:t>
      </w:r>
      <w:r w:rsidRPr="00567618">
        <w:rPr>
          <w:noProof/>
        </w:rPr>
        <w:tab/>
        <w:t>MTSI client in terminal using fixed access</w:t>
      </w:r>
      <w:bookmarkEnd w:id="3135"/>
      <w:bookmarkEnd w:id="3136"/>
      <w:bookmarkEnd w:id="3137"/>
      <w:bookmarkEnd w:id="3138"/>
      <w:bookmarkEnd w:id="3139"/>
      <w:bookmarkEnd w:id="3140"/>
      <w:bookmarkEnd w:id="3141"/>
      <w:bookmarkEnd w:id="3142"/>
      <w:bookmarkEnd w:id="3143"/>
      <w:bookmarkEnd w:id="3144"/>
    </w:p>
    <w:p w14:paraId="4BF02B2F" w14:textId="77777777" w:rsidR="00FC7E52" w:rsidRPr="00567618" w:rsidRDefault="00FC7E52" w:rsidP="00FC7E52">
      <w:pPr>
        <w:pStyle w:val="Heading2"/>
        <w:rPr>
          <w:noProof/>
        </w:rPr>
      </w:pPr>
      <w:bookmarkStart w:id="3145" w:name="_Toc26369472"/>
      <w:bookmarkStart w:id="3146" w:name="_Toc36227354"/>
      <w:bookmarkStart w:id="3147" w:name="_Toc36228369"/>
      <w:bookmarkStart w:id="3148" w:name="_Toc36228996"/>
      <w:bookmarkStart w:id="3149" w:name="_Toc68847315"/>
      <w:bookmarkStart w:id="3150" w:name="_Toc74611250"/>
      <w:bookmarkStart w:id="3151" w:name="_Toc75566529"/>
      <w:bookmarkStart w:id="3152" w:name="_Toc89790081"/>
      <w:bookmarkStart w:id="3153" w:name="_Toc99466718"/>
      <w:bookmarkStart w:id="3154" w:name="_Toc186663909"/>
      <w:r w:rsidRPr="00567618">
        <w:rPr>
          <w:noProof/>
        </w:rPr>
        <w:t>18.1</w:t>
      </w:r>
      <w:r w:rsidRPr="00567618">
        <w:rPr>
          <w:noProof/>
        </w:rPr>
        <w:tab/>
        <w:t>General</w:t>
      </w:r>
      <w:bookmarkEnd w:id="3145"/>
      <w:bookmarkEnd w:id="3146"/>
      <w:bookmarkEnd w:id="3147"/>
      <w:bookmarkEnd w:id="3148"/>
      <w:bookmarkEnd w:id="3149"/>
      <w:bookmarkEnd w:id="3150"/>
      <w:bookmarkEnd w:id="3151"/>
      <w:bookmarkEnd w:id="3152"/>
      <w:bookmarkEnd w:id="3153"/>
      <w:bookmarkEnd w:id="3154"/>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55" w:name="_Toc26369473"/>
      <w:bookmarkStart w:id="3156" w:name="_Toc36227355"/>
      <w:bookmarkStart w:id="3157" w:name="_Toc36228370"/>
      <w:bookmarkStart w:id="3158" w:name="_Toc36228997"/>
      <w:bookmarkStart w:id="3159" w:name="_Toc68847316"/>
      <w:bookmarkStart w:id="3160" w:name="_Toc74611251"/>
      <w:bookmarkStart w:id="3161" w:name="_Toc75566530"/>
      <w:bookmarkStart w:id="3162" w:name="_Toc89790082"/>
      <w:bookmarkStart w:id="3163" w:name="_Toc99466719"/>
      <w:bookmarkStart w:id="3164" w:name="_Toc186663910"/>
      <w:r w:rsidRPr="00567618">
        <w:rPr>
          <w:noProof/>
        </w:rPr>
        <w:t>18.2</w:t>
      </w:r>
      <w:r w:rsidRPr="00567618">
        <w:rPr>
          <w:noProof/>
        </w:rPr>
        <w:tab/>
        <w:t>Media codecs</w:t>
      </w:r>
      <w:bookmarkEnd w:id="3155"/>
      <w:bookmarkEnd w:id="3156"/>
      <w:bookmarkEnd w:id="3157"/>
      <w:bookmarkEnd w:id="3158"/>
      <w:bookmarkEnd w:id="3159"/>
      <w:bookmarkEnd w:id="3160"/>
      <w:bookmarkEnd w:id="3161"/>
      <w:bookmarkEnd w:id="3162"/>
      <w:bookmarkEnd w:id="3163"/>
      <w:bookmarkEnd w:id="3164"/>
    </w:p>
    <w:p w14:paraId="084D6E96" w14:textId="77777777" w:rsidR="00FC7E52" w:rsidRPr="00567618" w:rsidRDefault="00FC7E52" w:rsidP="00FC7E52">
      <w:pPr>
        <w:pStyle w:val="Heading3"/>
        <w:rPr>
          <w:noProof/>
        </w:rPr>
      </w:pPr>
      <w:bookmarkStart w:id="3165" w:name="_Toc26369474"/>
      <w:bookmarkStart w:id="3166" w:name="_Toc36227356"/>
      <w:bookmarkStart w:id="3167" w:name="_Toc36228371"/>
      <w:bookmarkStart w:id="3168" w:name="_Toc36228998"/>
      <w:bookmarkStart w:id="3169" w:name="_Toc68847317"/>
      <w:bookmarkStart w:id="3170" w:name="_Toc74611252"/>
      <w:bookmarkStart w:id="3171" w:name="_Toc75566531"/>
      <w:bookmarkStart w:id="3172" w:name="_Toc89790083"/>
      <w:bookmarkStart w:id="3173" w:name="_Toc99466720"/>
      <w:bookmarkStart w:id="3174" w:name="_Toc186663911"/>
      <w:r w:rsidRPr="00567618">
        <w:rPr>
          <w:noProof/>
        </w:rPr>
        <w:t>18.2.1</w:t>
      </w:r>
      <w:r w:rsidRPr="00567618">
        <w:rPr>
          <w:noProof/>
        </w:rPr>
        <w:tab/>
        <w:t>General</w:t>
      </w:r>
      <w:bookmarkEnd w:id="3165"/>
      <w:bookmarkEnd w:id="3166"/>
      <w:bookmarkEnd w:id="3167"/>
      <w:bookmarkEnd w:id="3168"/>
      <w:bookmarkEnd w:id="3169"/>
      <w:bookmarkEnd w:id="3170"/>
      <w:bookmarkEnd w:id="3171"/>
      <w:bookmarkEnd w:id="3172"/>
      <w:bookmarkEnd w:id="3173"/>
      <w:bookmarkEnd w:id="3174"/>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75" w:name="_Toc26369475"/>
      <w:bookmarkStart w:id="3176" w:name="_Toc36227357"/>
      <w:bookmarkStart w:id="3177" w:name="_Toc36228372"/>
      <w:bookmarkStart w:id="3178" w:name="_Toc36228999"/>
      <w:bookmarkStart w:id="3179" w:name="_Toc68847318"/>
      <w:bookmarkStart w:id="3180" w:name="_Toc74611253"/>
      <w:bookmarkStart w:id="3181" w:name="_Toc75566532"/>
      <w:bookmarkStart w:id="3182" w:name="_Toc89790084"/>
      <w:bookmarkStart w:id="3183" w:name="_Toc99466721"/>
      <w:bookmarkStart w:id="3184" w:name="_Toc186663912"/>
      <w:r w:rsidRPr="00567618">
        <w:rPr>
          <w:noProof/>
        </w:rPr>
        <w:t>18.2.2</w:t>
      </w:r>
      <w:r w:rsidRPr="00567618">
        <w:rPr>
          <w:noProof/>
        </w:rPr>
        <w:tab/>
        <w:t>Speech</w:t>
      </w:r>
      <w:bookmarkEnd w:id="3175"/>
      <w:bookmarkEnd w:id="3176"/>
      <w:bookmarkEnd w:id="3177"/>
      <w:bookmarkEnd w:id="3178"/>
      <w:bookmarkEnd w:id="3179"/>
      <w:bookmarkEnd w:id="3180"/>
      <w:bookmarkEnd w:id="3181"/>
      <w:bookmarkEnd w:id="3182"/>
      <w:bookmarkEnd w:id="3183"/>
      <w:bookmarkEnd w:id="3184"/>
    </w:p>
    <w:p w14:paraId="427615D6" w14:textId="77777777" w:rsidR="00FC7E52" w:rsidRPr="00567618" w:rsidRDefault="00FC7E52" w:rsidP="00FC7E52">
      <w:pPr>
        <w:pStyle w:val="Heading4"/>
        <w:rPr>
          <w:noProof/>
        </w:rPr>
      </w:pPr>
      <w:bookmarkStart w:id="3185" w:name="_Toc26369476"/>
      <w:bookmarkStart w:id="3186" w:name="_Toc36227358"/>
      <w:bookmarkStart w:id="3187" w:name="_Toc36228373"/>
      <w:bookmarkStart w:id="3188" w:name="_Toc36229000"/>
      <w:bookmarkStart w:id="3189" w:name="_Toc68847319"/>
      <w:bookmarkStart w:id="3190" w:name="_Toc74611254"/>
      <w:bookmarkStart w:id="3191" w:name="_Toc75566533"/>
      <w:bookmarkStart w:id="3192" w:name="_Toc89790085"/>
      <w:bookmarkStart w:id="3193" w:name="_Toc99466722"/>
      <w:bookmarkStart w:id="3194" w:name="_Toc186663913"/>
      <w:r w:rsidRPr="00567618">
        <w:rPr>
          <w:noProof/>
        </w:rPr>
        <w:t>18.2.2.1</w:t>
      </w:r>
      <w:r w:rsidRPr="00567618">
        <w:rPr>
          <w:noProof/>
        </w:rPr>
        <w:tab/>
        <w:t>Speech codecs</w:t>
      </w:r>
      <w:bookmarkEnd w:id="3185"/>
      <w:bookmarkEnd w:id="3186"/>
      <w:bookmarkEnd w:id="3187"/>
      <w:bookmarkEnd w:id="3188"/>
      <w:bookmarkEnd w:id="3189"/>
      <w:bookmarkEnd w:id="3190"/>
      <w:bookmarkEnd w:id="3191"/>
      <w:bookmarkEnd w:id="3192"/>
      <w:bookmarkEnd w:id="3193"/>
      <w:bookmarkEnd w:id="3194"/>
    </w:p>
    <w:p w14:paraId="2CEBEEAE" w14:textId="789DBC5F" w:rsidR="003B0BD9" w:rsidRPr="00567618" w:rsidRDefault="003B0BD9" w:rsidP="003B0BD9">
      <w:pPr>
        <w:rPr>
          <w:noProof/>
        </w:rPr>
      </w:pPr>
      <w:bookmarkStart w:id="3195"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95"/>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96" w:name="_Toc26369477"/>
      <w:bookmarkStart w:id="3197" w:name="_Toc36227359"/>
      <w:bookmarkStart w:id="3198" w:name="_Toc36228374"/>
      <w:bookmarkStart w:id="3199" w:name="_Toc36229001"/>
      <w:bookmarkStart w:id="3200" w:name="_Toc68847320"/>
      <w:bookmarkStart w:id="3201" w:name="_Toc74611255"/>
      <w:bookmarkStart w:id="3202" w:name="_Toc75566534"/>
      <w:bookmarkStart w:id="3203" w:name="_Toc89790086"/>
      <w:bookmarkStart w:id="3204" w:name="_Toc99466723"/>
      <w:bookmarkStart w:id="3205" w:name="_Toc186663914"/>
      <w:r w:rsidRPr="00567618">
        <w:rPr>
          <w:noProof/>
        </w:rPr>
        <w:t>18.2.2.2</w:t>
      </w:r>
      <w:r w:rsidRPr="00567618">
        <w:rPr>
          <w:noProof/>
        </w:rPr>
        <w:tab/>
        <w:t>Error concealment procedures</w:t>
      </w:r>
      <w:bookmarkEnd w:id="3196"/>
      <w:bookmarkEnd w:id="3197"/>
      <w:bookmarkEnd w:id="3198"/>
      <w:bookmarkEnd w:id="3199"/>
      <w:bookmarkEnd w:id="3200"/>
      <w:bookmarkEnd w:id="3201"/>
      <w:bookmarkEnd w:id="3202"/>
      <w:bookmarkEnd w:id="3203"/>
      <w:bookmarkEnd w:id="3204"/>
      <w:bookmarkEnd w:id="3205"/>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206" w:name="_Toc26369478"/>
      <w:bookmarkStart w:id="3207" w:name="_Toc36227360"/>
      <w:bookmarkStart w:id="3208" w:name="_Toc36228375"/>
      <w:bookmarkStart w:id="3209" w:name="_Toc36229002"/>
      <w:bookmarkStart w:id="3210" w:name="_Toc68847321"/>
      <w:bookmarkStart w:id="3211" w:name="_Toc74611256"/>
      <w:bookmarkStart w:id="3212" w:name="_Toc75566535"/>
      <w:bookmarkStart w:id="3213" w:name="_Toc89790087"/>
      <w:bookmarkStart w:id="3214" w:name="_Toc99466724"/>
      <w:bookmarkStart w:id="3215" w:name="_Toc186663915"/>
      <w:r w:rsidRPr="00567618">
        <w:rPr>
          <w:noProof/>
        </w:rPr>
        <w:t>18.2.2.3</w:t>
      </w:r>
      <w:r w:rsidRPr="00567618">
        <w:rPr>
          <w:noProof/>
        </w:rPr>
        <w:tab/>
        <w:t>Source controlled rate operation</w:t>
      </w:r>
      <w:bookmarkEnd w:id="3206"/>
      <w:bookmarkEnd w:id="3207"/>
      <w:bookmarkEnd w:id="3208"/>
      <w:bookmarkEnd w:id="3209"/>
      <w:bookmarkEnd w:id="3210"/>
      <w:bookmarkEnd w:id="3211"/>
      <w:bookmarkEnd w:id="3212"/>
      <w:bookmarkEnd w:id="3213"/>
      <w:bookmarkEnd w:id="3214"/>
      <w:bookmarkEnd w:id="3215"/>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216" w:name="_Toc26369479"/>
      <w:bookmarkStart w:id="3217" w:name="_Toc36227361"/>
      <w:bookmarkStart w:id="3218" w:name="_Toc36228376"/>
      <w:bookmarkStart w:id="3219" w:name="_Toc36229003"/>
      <w:bookmarkStart w:id="3220" w:name="_Toc68847322"/>
      <w:bookmarkStart w:id="3221" w:name="_Toc74611257"/>
      <w:bookmarkStart w:id="3222" w:name="_Toc75566536"/>
      <w:bookmarkStart w:id="3223" w:name="_Toc89790088"/>
      <w:bookmarkStart w:id="3224" w:name="_Toc99466725"/>
      <w:bookmarkStart w:id="3225" w:name="_Toc186663916"/>
      <w:r w:rsidRPr="00567618">
        <w:rPr>
          <w:noProof/>
        </w:rPr>
        <w:t>18.2.3</w:t>
      </w:r>
      <w:r w:rsidRPr="00567618">
        <w:rPr>
          <w:noProof/>
        </w:rPr>
        <w:tab/>
        <w:t>Video</w:t>
      </w:r>
      <w:bookmarkEnd w:id="3216"/>
      <w:bookmarkEnd w:id="3217"/>
      <w:bookmarkEnd w:id="3218"/>
      <w:bookmarkEnd w:id="3219"/>
      <w:bookmarkEnd w:id="3220"/>
      <w:bookmarkEnd w:id="3221"/>
      <w:bookmarkEnd w:id="3222"/>
      <w:bookmarkEnd w:id="3223"/>
      <w:bookmarkEnd w:id="3224"/>
      <w:bookmarkEnd w:id="3225"/>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26" w:name="_Toc26369480"/>
      <w:bookmarkStart w:id="3227" w:name="_Toc36227362"/>
      <w:bookmarkStart w:id="3228" w:name="_Toc36228377"/>
      <w:bookmarkStart w:id="3229" w:name="_Toc36229004"/>
      <w:bookmarkStart w:id="3230" w:name="_Toc68847323"/>
      <w:bookmarkStart w:id="3231" w:name="_Toc74611258"/>
      <w:bookmarkStart w:id="3232" w:name="_Toc75566537"/>
      <w:bookmarkStart w:id="3233" w:name="_Toc89790089"/>
      <w:bookmarkStart w:id="3234" w:name="_Toc99466726"/>
      <w:bookmarkStart w:id="3235" w:name="_Toc186663917"/>
      <w:r w:rsidRPr="00567618">
        <w:t>18.2.4</w:t>
      </w:r>
      <w:r w:rsidRPr="00567618">
        <w:tab/>
        <w:t>Real-time text</w:t>
      </w:r>
      <w:bookmarkEnd w:id="3226"/>
      <w:bookmarkEnd w:id="3227"/>
      <w:bookmarkEnd w:id="3228"/>
      <w:bookmarkEnd w:id="3229"/>
      <w:bookmarkEnd w:id="3230"/>
      <w:bookmarkEnd w:id="3231"/>
      <w:bookmarkEnd w:id="3232"/>
      <w:bookmarkEnd w:id="3233"/>
      <w:bookmarkEnd w:id="3234"/>
      <w:bookmarkEnd w:id="3235"/>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36" w:name="_Toc26369481"/>
      <w:bookmarkStart w:id="3237" w:name="_Toc36227363"/>
      <w:bookmarkStart w:id="3238" w:name="_Toc36228378"/>
      <w:bookmarkStart w:id="3239" w:name="_Toc36229005"/>
      <w:bookmarkStart w:id="3240" w:name="_Toc68847324"/>
      <w:bookmarkStart w:id="3241" w:name="_Toc74611259"/>
      <w:bookmarkStart w:id="3242" w:name="_Toc75566538"/>
      <w:bookmarkStart w:id="3243" w:name="_Toc89790090"/>
      <w:bookmarkStart w:id="3244" w:name="_Toc99466727"/>
      <w:bookmarkStart w:id="3245" w:name="_Toc186663918"/>
      <w:r w:rsidRPr="00567618">
        <w:rPr>
          <w:noProof/>
        </w:rPr>
        <w:t>18.3</w:t>
      </w:r>
      <w:r w:rsidRPr="00567618">
        <w:rPr>
          <w:noProof/>
        </w:rPr>
        <w:tab/>
        <w:t>Media configuration</w:t>
      </w:r>
      <w:bookmarkEnd w:id="3236"/>
      <w:bookmarkEnd w:id="3237"/>
      <w:bookmarkEnd w:id="3238"/>
      <w:bookmarkEnd w:id="3239"/>
      <w:bookmarkEnd w:id="3240"/>
      <w:bookmarkEnd w:id="3241"/>
      <w:bookmarkEnd w:id="3242"/>
      <w:bookmarkEnd w:id="3243"/>
      <w:bookmarkEnd w:id="3244"/>
      <w:bookmarkEnd w:id="3245"/>
    </w:p>
    <w:p w14:paraId="6E406E4A" w14:textId="77777777" w:rsidR="00FC7E52" w:rsidRPr="00567618" w:rsidRDefault="00FC7E52" w:rsidP="00FC7E52">
      <w:pPr>
        <w:pStyle w:val="Heading3"/>
      </w:pPr>
      <w:bookmarkStart w:id="3246" w:name="_Toc26369482"/>
      <w:bookmarkStart w:id="3247" w:name="_Toc36227364"/>
      <w:bookmarkStart w:id="3248" w:name="_Toc36228379"/>
      <w:bookmarkStart w:id="3249" w:name="_Toc36229006"/>
      <w:bookmarkStart w:id="3250" w:name="_Toc68847325"/>
      <w:bookmarkStart w:id="3251" w:name="_Toc74611260"/>
      <w:bookmarkStart w:id="3252" w:name="_Toc75566539"/>
      <w:bookmarkStart w:id="3253" w:name="_Toc89790091"/>
      <w:bookmarkStart w:id="3254" w:name="_Toc99466728"/>
      <w:bookmarkStart w:id="3255" w:name="_Toc186663919"/>
      <w:r w:rsidRPr="00567618">
        <w:t>18.3.1</w:t>
      </w:r>
      <w:r w:rsidRPr="00567618">
        <w:tab/>
        <w:t>General</w:t>
      </w:r>
      <w:bookmarkEnd w:id="3246"/>
      <w:bookmarkEnd w:id="3247"/>
      <w:bookmarkEnd w:id="3248"/>
      <w:bookmarkEnd w:id="3249"/>
      <w:bookmarkEnd w:id="3250"/>
      <w:bookmarkEnd w:id="3251"/>
      <w:bookmarkEnd w:id="3252"/>
      <w:bookmarkEnd w:id="3253"/>
      <w:bookmarkEnd w:id="3254"/>
      <w:bookmarkEnd w:id="3255"/>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56" w:name="_Toc26369483"/>
      <w:bookmarkStart w:id="3257" w:name="_Toc36227365"/>
      <w:bookmarkStart w:id="3258" w:name="_Toc36228380"/>
      <w:bookmarkStart w:id="3259" w:name="_Toc36229007"/>
      <w:bookmarkStart w:id="3260" w:name="_Toc68847326"/>
      <w:bookmarkStart w:id="3261" w:name="_Toc74611261"/>
      <w:bookmarkStart w:id="3262" w:name="_Toc75566540"/>
      <w:bookmarkStart w:id="3263" w:name="_Toc89790092"/>
      <w:bookmarkStart w:id="3264" w:name="_Toc99466729"/>
      <w:bookmarkStart w:id="3265" w:name="_Toc186663920"/>
      <w:r w:rsidRPr="00567618">
        <w:t>18.3.2</w:t>
      </w:r>
      <w:r w:rsidRPr="00567618">
        <w:tab/>
        <w:t>Session setup procedures</w:t>
      </w:r>
      <w:bookmarkEnd w:id="3256"/>
      <w:bookmarkEnd w:id="3257"/>
      <w:bookmarkEnd w:id="3258"/>
      <w:bookmarkEnd w:id="3259"/>
      <w:bookmarkEnd w:id="3260"/>
      <w:bookmarkEnd w:id="3261"/>
      <w:bookmarkEnd w:id="3262"/>
      <w:bookmarkEnd w:id="3263"/>
      <w:bookmarkEnd w:id="3264"/>
      <w:bookmarkEnd w:id="3265"/>
    </w:p>
    <w:p w14:paraId="0C1AEE0F" w14:textId="77777777" w:rsidR="00FC7E52" w:rsidRPr="00567618" w:rsidRDefault="00FC7E52" w:rsidP="00FC7E52">
      <w:pPr>
        <w:pStyle w:val="Heading4"/>
      </w:pPr>
      <w:bookmarkStart w:id="3266" w:name="_Toc26369484"/>
      <w:bookmarkStart w:id="3267" w:name="_Toc36227366"/>
      <w:bookmarkStart w:id="3268" w:name="_Toc36228381"/>
      <w:bookmarkStart w:id="3269" w:name="_Toc36229008"/>
      <w:bookmarkStart w:id="3270" w:name="_Toc68847327"/>
      <w:bookmarkStart w:id="3271" w:name="_Toc74611262"/>
      <w:bookmarkStart w:id="3272" w:name="_Toc75566541"/>
      <w:bookmarkStart w:id="3273" w:name="_Toc89790093"/>
      <w:bookmarkStart w:id="3274" w:name="_Toc99466730"/>
      <w:bookmarkStart w:id="3275" w:name="_Toc186663921"/>
      <w:r w:rsidRPr="00567618">
        <w:t>18.3.2.1</w:t>
      </w:r>
      <w:r w:rsidRPr="00567618">
        <w:tab/>
        <w:t>General</w:t>
      </w:r>
      <w:bookmarkEnd w:id="3266"/>
      <w:bookmarkEnd w:id="3267"/>
      <w:bookmarkEnd w:id="3268"/>
      <w:bookmarkEnd w:id="3269"/>
      <w:bookmarkEnd w:id="3270"/>
      <w:bookmarkEnd w:id="3271"/>
      <w:bookmarkEnd w:id="3272"/>
      <w:bookmarkEnd w:id="3273"/>
      <w:bookmarkEnd w:id="3274"/>
      <w:bookmarkEnd w:id="3275"/>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76" w:name="_Toc26369485"/>
      <w:bookmarkStart w:id="3277" w:name="_Toc36227367"/>
      <w:bookmarkStart w:id="3278" w:name="_Toc36228382"/>
      <w:bookmarkStart w:id="3279" w:name="_Toc36229009"/>
      <w:bookmarkStart w:id="3280" w:name="_Toc68847328"/>
      <w:bookmarkStart w:id="3281" w:name="_Toc74611263"/>
      <w:bookmarkStart w:id="3282" w:name="_Toc75566542"/>
      <w:bookmarkStart w:id="3283" w:name="_Toc89790094"/>
      <w:bookmarkStart w:id="3284" w:name="_Toc99466731"/>
      <w:bookmarkStart w:id="3285" w:name="_Toc186663922"/>
      <w:r w:rsidRPr="00567618">
        <w:rPr>
          <w:noProof/>
        </w:rPr>
        <w:t>18.3.2.2</w:t>
      </w:r>
      <w:r w:rsidRPr="00567618">
        <w:rPr>
          <w:noProof/>
        </w:rPr>
        <w:tab/>
        <w:t>Speech</w:t>
      </w:r>
      <w:bookmarkEnd w:id="3276"/>
      <w:bookmarkEnd w:id="3277"/>
      <w:bookmarkEnd w:id="3278"/>
      <w:bookmarkEnd w:id="3279"/>
      <w:bookmarkEnd w:id="3280"/>
      <w:bookmarkEnd w:id="3281"/>
      <w:bookmarkEnd w:id="3282"/>
      <w:bookmarkEnd w:id="3283"/>
      <w:bookmarkEnd w:id="3284"/>
      <w:bookmarkEnd w:id="3285"/>
    </w:p>
    <w:p w14:paraId="3F6C2B9A" w14:textId="01E25A0B" w:rsidR="003B0BD9" w:rsidRPr="00567618" w:rsidRDefault="003B0BD9" w:rsidP="003B0BD9">
      <w:pPr>
        <w:rPr>
          <w:noProof/>
        </w:rPr>
      </w:pPr>
      <w:bookmarkStart w:id="3286"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86"/>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87" w:name="_Toc26369486"/>
      <w:bookmarkStart w:id="3288" w:name="_Toc36227368"/>
      <w:bookmarkStart w:id="3289" w:name="_Toc36228383"/>
      <w:bookmarkStart w:id="3290" w:name="_Toc36229010"/>
      <w:bookmarkStart w:id="3291" w:name="_Toc68847329"/>
      <w:bookmarkStart w:id="3292" w:name="_Toc74611264"/>
      <w:bookmarkStart w:id="3293" w:name="_Toc75566543"/>
      <w:bookmarkStart w:id="3294" w:name="_Toc89790095"/>
      <w:bookmarkStart w:id="3295" w:name="_Toc99466732"/>
      <w:bookmarkStart w:id="3296" w:name="_Toc186663923"/>
      <w:r w:rsidRPr="00567618">
        <w:rPr>
          <w:noProof/>
        </w:rPr>
        <w:t>18.3.2.3</w:t>
      </w:r>
      <w:r w:rsidRPr="00567618">
        <w:rPr>
          <w:noProof/>
        </w:rPr>
        <w:tab/>
        <w:t>Video</w:t>
      </w:r>
      <w:bookmarkEnd w:id="3287"/>
      <w:bookmarkEnd w:id="3288"/>
      <w:bookmarkEnd w:id="3289"/>
      <w:bookmarkEnd w:id="3290"/>
      <w:bookmarkEnd w:id="3291"/>
      <w:bookmarkEnd w:id="3292"/>
      <w:bookmarkEnd w:id="3293"/>
      <w:bookmarkEnd w:id="3294"/>
      <w:bookmarkEnd w:id="3295"/>
      <w:bookmarkEnd w:id="3296"/>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97" w:name="_Toc26369487"/>
      <w:bookmarkStart w:id="3298" w:name="_Toc36227369"/>
      <w:bookmarkStart w:id="3299" w:name="_Toc36228384"/>
      <w:bookmarkStart w:id="3300" w:name="_Toc36229011"/>
      <w:bookmarkStart w:id="3301" w:name="_Toc68847330"/>
      <w:bookmarkStart w:id="3302" w:name="_Toc74611265"/>
      <w:bookmarkStart w:id="3303" w:name="_Toc75566544"/>
      <w:bookmarkStart w:id="3304" w:name="_Toc89790096"/>
      <w:bookmarkStart w:id="3305" w:name="_Toc99466733"/>
      <w:bookmarkStart w:id="3306" w:name="_Toc186663924"/>
      <w:r w:rsidRPr="00567618">
        <w:rPr>
          <w:noProof/>
        </w:rPr>
        <w:t>18.3.2.4</w:t>
      </w:r>
      <w:r w:rsidRPr="00567618">
        <w:rPr>
          <w:noProof/>
        </w:rPr>
        <w:tab/>
        <w:t>Text</w:t>
      </w:r>
      <w:bookmarkEnd w:id="3297"/>
      <w:bookmarkEnd w:id="3298"/>
      <w:bookmarkEnd w:id="3299"/>
      <w:bookmarkEnd w:id="3300"/>
      <w:bookmarkEnd w:id="3301"/>
      <w:bookmarkEnd w:id="3302"/>
      <w:bookmarkEnd w:id="3303"/>
      <w:bookmarkEnd w:id="3304"/>
      <w:bookmarkEnd w:id="3305"/>
      <w:bookmarkEnd w:id="3306"/>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307" w:name="_Toc26369488"/>
      <w:bookmarkStart w:id="3308" w:name="_Toc36227370"/>
      <w:bookmarkStart w:id="3309" w:name="_Toc36228385"/>
      <w:bookmarkStart w:id="3310" w:name="_Toc36229012"/>
      <w:bookmarkStart w:id="3311" w:name="_Toc68847331"/>
      <w:bookmarkStart w:id="3312" w:name="_Toc74611266"/>
      <w:bookmarkStart w:id="3313" w:name="_Toc75566545"/>
      <w:bookmarkStart w:id="3314" w:name="_Toc89790097"/>
      <w:bookmarkStart w:id="3315" w:name="_Toc99466734"/>
      <w:bookmarkStart w:id="3316" w:name="_Toc186663925"/>
      <w:r w:rsidRPr="00567618">
        <w:rPr>
          <w:noProof/>
        </w:rPr>
        <w:t>18.3.2.5</w:t>
      </w:r>
      <w:r w:rsidRPr="00567618">
        <w:rPr>
          <w:noProof/>
        </w:rPr>
        <w:tab/>
        <w:t>Bandwidth negotiation</w:t>
      </w:r>
      <w:bookmarkEnd w:id="3307"/>
      <w:bookmarkEnd w:id="3308"/>
      <w:bookmarkEnd w:id="3309"/>
      <w:bookmarkEnd w:id="3310"/>
      <w:bookmarkEnd w:id="3311"/>
      <w:bookmarkEnd w:id="3312"/>
      <w:bookmarkEnd w:id="3313"/>
      <w:bookmarkEnd w:id="3314"/>
      <w:bookmarkEnd w:id="3315"/>
      <w:bookmarkEnd w:id="3316"/>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317" w:name="_Toc26369489"/>
      <w:bookmarkStart w:id="3318" w:name="_Toc36227371"/>
      <w:bookmarkStart w:id="3319" w:name="_Toc36228386"/>
      <w:bookmarkStart w:id="3320" w:name="_Toc36229013"/>
      <w:bookmarkStart w:id="3321" w:name="_Toc68847332"/>
      <w:bookmarkStart w:id="3322" w:name="_Toc74611267"/>
      <w:bookmarkStart w:id="3323" w:name="_Toc75566546"/>
      <w:bookmarkStart w:id="3324" w:name="_Toc89790098"/>
      <w:bookmarkStart w:id="3325" w:name="_Toc99466735"/>
      <w:bookmarkStart w:id="3326" w:name="_Toc186663926"/>
      <w:r w:rsidRPr="00567618">
        <w:rPr>
          <w:noProof/>
        </w:rPr>
        <w:t>18.3.3</w:t>
      </w:r>
      <w:r w:rsidRPr="00567618">
        <w:rPr>
          <w:noProof/>
        </w:rPr>
        <w:tab/>
        <w:t>Session control procedures</w:t>
      </w:r>
      <w:bookmarkEnd w:id="3317"/>
      <w:bookmarkEnd w:id="3318"/>
      <w:bookmarkEnd w:id="3319"/>
      <w:bookmarkEnd w:id="3320"/>
      <w:bookmarkEnd w:id="3321"/>
      <w:bookmarkEnd w:id="3322"/>
      <w:bookmarkEnd w:id="3323"/>
      <w:bookmarkEnd w:id="3324"/>
      <w:bookmarkEnd w:id="3325"/>
      <w:bookmarkEnd w:id="3326"/>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27" w:name="_Toc26369490"/>
      <w:bookmarkStart w:id="3328" w:name="_Toc36227372"/>
      <w:bookmarkStart w:id="3329" w:name="_Toc36228387"/>
      <w:bookmarkStart w:id="3330" w:name="_Toc36229014"/>
      <w:bookmarkStart w:id="3331" w:name="_Toc68847333"/>
      <w:bookmarkStart w:id="3332" w:name="_Toc74611268"/>
      <w:bookmarkStart w:id="3333" w:name="_Toc75566547"/>
      <w:bookmarkStart w:id="3334" w:name="_Toc89790099"/>
      <w:bookmarkStart w:id="3335" w:name="_Toc99466736"/>
      <w:bookmarkStart w:id="3336" w:name="_Toc186663927"/>
      <w:r w:rsidRPr="00567618">
        <w:rPr>
          <w:noProof/>
        </w:rPr>
        <w:t>18.4</w:t>
      </w:r>
      <w:r w:rsidRPr="00567618">
        <w:rPr>
          <w:noProof/>
        </w:rPr>
        <w:tab/>
        <w:t>Data transport</w:t>
      </w:r>
      <w:bookmarkEnd w:id="3327"/>
      <w:bookmarkEnd w:id="3328"/>
      <w:bookmarkEnd w:id="3329"/>
      <w:bookmarkEnd w:id="3330"/>
      <w:bookmarkEnd w:id="3331"/>
      <w:bookmarkEnd w:id="3332"/>
      <w:bookmarkEnd w:id="3333"/>
      <w:bookmarkEnd w:id="3334"/>
      <w:bookmarkEnd w:id="3335"/>
      <w:bookmarkEnd w:id="3336"/>
    </w:p>
    <w:p w14:paraId="0F90C4CB" w14:textId="77777777" w:rsidR="00FC7E52" w:rsidRPr="00567618" w:rsidRDefault="00FC7E52" w:rsidP="00FC7E52">
      <w:pPr>
        <w:pStyle w:val="Heading3"/>
        <w:rPr>
          <w:noProof/>
        </w:rPr>
      </w:pPr>
      <w:bookmarkStart w:id="3337" w:name="_Toc26369491"/>
      <w:bookmarkStart w:id="3338" w:name="_Toc36227373"/>
      <w:bookmarkStart w:id="3339" w:name="_Toc36228388"/>
      <w:bookmarkStart w:id="3340" w:name="_Toc36229015"/>
      <w:bookmarkStart w:id="3341" w:name="_Toc68847334"/>
      <w:bookmarkStart w:id="3342" w:name="_Toc74611269"/>
      <w:bookmarkStart w:id="3343" w:name="_Toc75566548"/>
      <w:bookmarkStart w:id="3344" w:name="_Toc89790100"/>
      <w:bookmarkStart w:id="3345" w:name="_Toc99466737"/>
      <w:bookmarkStart w:id="3346" w:name="_Toc186663928"/>
      <w:r w:rsidRPr="00567618">
        <w:rPr>
          <w:noProof/>
        </w:rPr>
        <w:t>18.4.1</w:t>
      </w:r>
      <w:r w:rsidRPr="00567618">
        <w:rPr>
          <w:noProof/>
        </w:rPr>
        <w:tab/>
        <w:t>General</w:t>
      </w:r>
      <w:bookmarkEnd w:id="3337"/>
      <w:bookmarkEnd w:id="3338"/>
      <w:bookmarkEnd w:id="3339"/>
      <w:bookmarkEnd w:id="3340"/>
      <w:bookmarkEnd w:id="3341"/>
      <w:bookmarkEnd w:id="3342"/>
      <w:bookmarkEnd w:id="3343"/>
      <w:bookmarkEnd w:id="3344"/>
      <w:bookmarkEnd w:id="3345"/>
      <w:bookmarkEnd w:id="3346"/>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47" w:name="_Toc26369492"/>
      <w:bookmarkStart w:id="3348" w:name="_Toc36227374"/>
      <w:bookmarkStart w:id="3349" w:name="_Toc36228389"/>
      <w:bookmarkStart w:id="3350" w:name="_Toc36229016"/>
      <w:bookmarkStart w:id="3351" w:name="_Toc68847335"/>
      <w:bookmarkStart w:id="3352" w:name="_Toc74611270"/>
      <w:bookmarkStart w:id="3353" w:name="_Toc75566549"/>
      <w:bookmarkStart w:id="3354" w:name="_Toc89790101"/>
      <w:bookmarkStart w:id="3355" w:name="_Toc99466738"/>
      <w:bookmarkStart w:id="3356" w:name="_Toc186663929"/>
      <w:r w:rsidRPr="00567618">
        <w:rPr>
          <w:noProof/>
        </w:rPr>
        <w:t>18.4.2</w:t>
      </w:r>
      <w:r w:rsidRPr="00567618">
        <w:rPr>
          <w:noProof/>
        </w:rPr>
        <w:tab/>
        <w:t>Packetization</w:t>
      </w:r>
      <w:bookmarkEnd w:id="3347"/>
      <w:bookmarkEnd w:id="3348"/>
      <w:bookmarkEnd w:id="3349"/>
      <w:bookmarkEnd w:id="3350"/>
      <w:bookmarkEnd w:id="3351"/>
      <w:bookmarkEnd w:id="3352"/>
      <w:bookmarkEnd w:id="3353"/>
      <w:bookmarkEnd w:id="3354"/>
      <w:bookmarkEnd w:id="3355"/>
      <w:bookmarkEnd w:id="3356"/>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57" w:name="_Toc26369493"/>
      <w:bookmarkStart w:id="3358" w:name="_Toc36227375"/>
      <w:bookmarkStart w:id="3359" w:name="_Toc36228390"/>
      <w:bookmarkStart w:id="3360" w:name="_Toc36229017"/>
      <w:bookmarkStart w:id="3361" w:name="_Toc68847336"/>
      <w:bookmarkStart w:id="3362" w:name="_Toc74611271"/>
      <w:bookmarkStart w:id="3363" w:name="_Toc75566550"/>
      <w:bookmarkStart w:id="3364" w:name="_Toc89790102"/>
      <w:bookmarkStart w:id="3365" w:name="_Toc99466739"/>
      <w:bookmarkStart w:id="3366" w:name="_Toc186663930"/>
      <w:r w:rsidRPr="00567618">
        <w:rPr>
          <w:noProof/>
        </w:rPr>
        <w:t>18.4.3</w:t>
      </w:r>
      <w:r w:rsidRPr="00567618">
        <w:rPr>
          <w:noProof/>
        </w:rPr>
        <w:tab/>
        <w:t>RTP payload format</w:t>
      </w:r>
      <w:bookmarkEnd w:id="3357"/>
      <w:bookmarkEnd w:id="3358"/>
      <w:bookmarkEnd w:id="3359"/>
      <w:bookmarkEnd w:id="3360"/>
      <w:bookmarkEnd w:id="3361"/>
      <w:bookmarkEnd w:id="3362"/>
      <w:bookmarkEnd w:id="3363"/>
      <w:bookmarkEnd w:id="3364"/>
      <w:bookmarkEnd w:id="3365"/>
      <w:bookmarkEnd w:id="3366"/>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67" w:name="_Toc26369494"/>
      <w:bookmarkStart w:id="3368" w:name="_Toc36227376"/>
      <w:bookmarkStart w:id="3369" w:name="_Toc36228391"/>
      <w:bookmarkStart w:id="3370" w:name="_Toc36229018"/>
      <w:bookmarkStart w:id="3371" w:name="_Toc68847337"/>
      <w:bookmarkStart w:id="3372" w:name="_Toc74611272"/>
      <w:bookmarkStart w:id="3373" w:name="_Toc75566551"/>
      <w:bookmarkStart w:id="3374" w:name="_Toc89790103"/>
      <w:bookmarkStart w:id="3375" w:name="_Toc99466740"/>
      <w:bookmarkStart w:id="3376" w:name="_Toc186663931"/>
      <w:r w:rsidRPr="00567618">
        <w:rPr>
          <w:noProof/>
        </w:rPr>
        <w:t>18.5</w:t>
      </w:r>
      <w:r w:rsidRPr="00567618">
        <w:rPr>
          <w:noProof/>
        </w:rPr>
        <w:tab/>
        <w:t>Jitter buffer management</w:t>
      </w:r>
      <w:bookmarkEnd w:id="3367"/>
      <w:bookmarkEnd w:id="3368"/>
      <w:bookmarkEnd w:id="3369"/>
      <w:bookmarkEnd w:id="3370"/>
      <w:bookmarkEnd w:id="3371"/>
      <w:bookmarkEnd w:id="3372"/>
      <w:bookmarkEnd w:id="3373"/>
      <w:bookmarkEnd w:id="3374"/>
      <w:bookmarkEnd w:id="3375"/>
      <w:bookmarkEnd w:id="3376"/>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77" w:name="_Toc26369495"/>
      <w:bookmarkStart w:id="3378" w:name="_Toc36227377"/>
      <w:bookmarkStart w:id="3379" w:name="_Toc36228392"/>
      <w:bookmarkStart w:id="3380" w:name="_Toc36229019"/>
      <w:bookmarkStart w:id="3381" w:name="_Toc68847338"/>
      <w:bookmarkStart w:id="3382" w:name="_Toc74611273"/>
      <w:bookmarkStart w:id="3383" w:name="_Toc75566552"/>
      <w:bookmarkStart w:id="3384" w:name="_Toc89790104"/>
      <w:bookmarkStart w:id="3385" w:name="_Toc99466741"/>
      <w:bookmarkStart w:id="3386" w:name="_Toc186663932"/>
      <w:r w:rsidRPr="00567618">
        <w:t>18.6</w:t>
      </w:r>
      <w:r w:rsidRPr="00567618">
        <w:tab/>
        <w:t>Packet-loss handling</w:t>
      </w:r>
      <w:bookmarkEnd w:id="3377"/>
      <w:bookmarkEnd w:id="3378"/>
      <w:bookmarkEnd w:id="3379"/>
      <w:bookmarkEnd w:id="3380"/>
      <w:bookmarkEnd w:id="3381"/>
      <w:bookmarkEnd w:id="3382"/>
      <w:bookmarkEnd w:id="3383"/>
      <w:bookmarkEnd w:id="3384"/>
      <w:bookmarkEnd w:id="3385"/>
      <w:bookmarkEnd w:id="3386"/>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87" w:name="_Toc26369496"/>
      <w:bookmarkStart w:id="3388" w:name="_Toc36227378"/>
      <w:bookmarkStart w:id="3389" w:name="_Toc36228393"/>
      <w:bookmarkStart w:id="3390" w:name="_Toc36229020"/>
      <w:bookmarkStart w:id="3391" w:name="_Toc68847339"/>
      <w:bookmarkStart w:id="3392" w:name="_Toc74611274"/>
      <w:bookmarkStart w:id="3393" w:name="_Toc75566553"/>
      <w:bookmarkStart w:id="3394" w:name="_Toc89790105"/>
      <w:bookmarkStart w:id="3395" w:name="_Toc99466742"/>
      <w:bookmarkStart w:id="3396" w:name="_Toc186663933"/>
      <w:r w:rsidRPr="00567618">
        <w:t>18.7</w:t>
      </w:r>
      <w:r w:rsidRPr="00567618">
        <w:tab/>
        <w:t>Adaptation</w:t>
      </w:r>
      <w:bookmarkEnd w:id="3387"/>
      <w:bookmarkEnd w:id="3388"/>
      <w:bookmarkEnd w:id="3389"/>
      <w:bookmarkEnd w:id="3390"/>
      <w:bookmarkEnd w:id="3391"/>
      <w:bookmarkEnd w:id="3392"/>
      <w:bookmarkEnd w:id="3393"/>
      <w:bookmarkEnd w:id="3394"/>
      <w:bookmarkEnd w:id="3395"/>
      <w:bookmarkEnd w:id="3396"/>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97" w:name="_Toc26369497"/>
      <w:bookmarkStart w:id="3398" w:name="_Toc36227379"/>
      <w:bookmarkStart w:id="3399" w:name="_Toc36228394"/>
      <w:bookmarkStart w:id="3400" w:name="_Toc36229021"/>
      <w:bookmarkStart w:id="3401" w:name="_Toc68847340"/>
      <w:bookmarkStart w:id="3402" w:name="_Toc74611275"/>
      <w:bookmarkStart w:id="3403" w:name="_Toc75566554"/>
      <w:bookmarkStart w:id="3404" w:name="_Toc89790106"/>
      <w:bookmarkStart w:id="3405" w:name="_Toc99466743"/>
      <w:bookmarkStart w:id="3406" w:name="_Toc186663934"/>
      <w:r w:rsidRPr="00567618">
        <w:rPr>
          <w:noProof/>
        </w:rPr>
        <w:t>18.8</w:t>
      </w:r>
      <w:r w:rsidRPr="00567618">
        <w:rPr>
          <w:noProof/>
        </w:rPr>
        <w:tab/>
        <w:t>Front-end handling</w:t>
      </w:r>
      <w:bookmarkEnd w:id="3397"/>
      <w:bookmarkEnd w:id="3398"/>
      <w:bookmarkEnd w:id="3399"/>
      <w:bookmarkEnd w:id="3400"/>
      <w:bookmarkEnd w:id="3401"/>
      <w:bookmarkEnd w:id="3402"/>
      <w:bookmarkEnd w:id="3403"/>
      <w:bookmarkEnd w:id="3404"/>
      <w:bookmarkEnd w:id="3405"/>
      <w:bookmarkEnd w:id="3406"/>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407" w:name="_Toc26369498"/>
      <w:bookmarkStart w:id="3408" w:name="_Toc36227380"/>
      <w:bookmarkStart w:id="3409" w:name="_Toc36228395"/>
      <w:bookmarkStart w:id="3410" w:name="_Toc36229022"/>
      <w:bookmarkStart w:id="3411" w:name="_Toc68847341"/>
      <w:bookmarkStart w:id="3412" w:name="_Toc74611276"/>
      <w:bookmarkStart w:id="3413" w:name="_Toc75566555"/>
      <w:bookmarkStart w:id="3414" w:name="_Toc89790107"/>
      <w:bookmarkStart w:id="3415" w:name="_Toc99466744"/>
      <w:bookmarkStart w:id="3416" w:name="_Toc186663935"/>
      <w:r w:rsidRPr="00567618">
        <w:rPr>
          <w:noProof/>
        </w:rPr>
        <w:t>18.9</w:t>
      </w:r>
      <w:r w:rsidRPr="00567618">
        <w:rPr>
          <w:noProof/>
        </w:rPr>
        <w:tab/>
        <w:t>Supplementary services</w:t>
      </w:r>
      <w:bookmarkEnd w:id="3407"/>
      <w:bookmarkEnd w:id="3408"/>
      <w:bookmarkEnd w:id="3409"/>
      <w:bookmarkEnd w:id="3410"/>
      <w:bookmarkEnd w:id="3411"/>
      <w:bookmarkEnd w:id="3412"/>
      <w:bookmarkEnd w:id="3413"/>
      <w:bookmarkEnd w:id="3414"/>
      <w:bookmarkEnd w:id="3415"/>
      <w:bookmarkEnd w:id="3416"/>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417" w:name="_Toc26369499"/>
      <w:bookmarkStart w:id="3418" w:name="_Toc36227381"/>
      <w:bookmarkStart w:id="3419" w:name="_Toc36228396"/>
      <w:bookmarkStart w:id="3420" w:name="_Toc36229023"/>
      <w:bookmarkStart w:id="3421" w:name="_Toc68847342"/>
      <w:bookmarkStart w:id="3422" w:name="_Toc74611277"/>
      <w:bookmarkStart w:id="3423" w:name="_Toc75566556"/>
      <w:bookmarkStart w:id="3424" w:name="_Toc89790108"/>
      <w:bookmarkStart w:id="3425" w:name="_Toc99466745"/>
      <w:bookmarkStart w:id="3426" w:name="_Toc186663936"/>
      <w:r w:rsidRPr="00567618">
        <w:t>19</w:t>
      </w:r>
      <w:r w:rsidRPr="00567618">
        <w:tab/>
        <w:t>Additional bandwidth information</w:t>
      </w:r>
      <w:bookmarkEnd w:id="3417"/>
      <w:bookmarkEnd w:id="3418"/>
      <w:bookmarkEnd w:id="3419"/>
      <w:bookmarkEnd w:id="3420"/>
      <w:bookmarkEnd w:id="3421"/>
      <w:bookmarkEnd w:id="3422"/>
      <w:bookmarkEnd w:id="3423"/>
      <w:bookmarkEnd w:id="3424"/>
      <w:bookmarkEnd w:id="3425"/>
      <w:bookmarkEnd w:id="3426"/>
    </w:p>
    <w:p w14:paraId="5288EEF4" w14:textId="77777777" w:rsidR="00FC7E52" w:rsidRPr="00567618" w:rsidRDefault="00FC7E52" w:rsidP="00FC7E52">
      <w:pPr>
        <w:pStyle w:val="Heading2"/>
      </w:pPr>
      <w:bookmarkStart w:id="3427" w:name="_Toc26369500"/>
      <w:bookmarkStart w:id="3428" w:name="_Toc36227382"/>
      <w:bookmarkStart w:id="3429" w:name="_Toc36228397"/>
      <w:bookmarkStart w:id="3430" w:name="_Toc36229024"/>
      <w:bookmarkStart w:id="3431" w:name="_Toc68847343"/>
      <w:bookmarkStart w:id="3432" w:name="_Toc74611278"/>
      <w:bookmarkStart w:id="3433" w:name="_Toc75566557"/>
      <w:bookmarkStart w:id="3434" w:name="_Toc89790109"/>
      <w:bookmarkStart w:id="3435" w:name="_Toc99466746"/>
      <w:bookmarkStart w:id="3436" w:name="_Toc186663937"/>
      <w:r w:rsidRPr="00567618">
        <w:t>19.1</w:t>
      </w:r>
      <w:r w:rsidRPr="00567618">
        <w:tab/>
        <w:t>General</w:t>
      </w:r>
      <w:bookmarkEnd w:id="3427"/>
      <w:bookmarkEnd w:id="3428"/>
      <w:bookmarkEnd w:id="3429"/>
      <w:bookmarkEnd w:id="3430"/>
      <w:bookmarkEnd w:id="3431"/>
      <w:bookmarkEnd w:id="3432"/>
      <w:bookmarkEnd w:id="3433"/>
      <w:bookmarkEnd w:id="3434"/>
      <w:bookmarkEnd w:id="3435"/>
      <w:bookmarkEnd w:id="3436"/>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37" w:name="_Toc26369501"/>
      <w:bookmarkStart w:id="3438" w:name="_Toc36227383"/>
      <w:bookmarkStart w:id="3439" w:name="_Toc36228398"/>
      <w:bookmarkStart w:id="3440" w:name="_Toc36229025"/>
      <w:bookmarkStart w:id="3441" w:name="_Toc68847344"/>
      <w:bookmarkStart w:id="3442" w:name="_Toc74611279"/>
      <w:bookmarkStart w:id="3443" w:name="_Toc75566558"/>
      <w:bookmarkStart w:id="3444" w:name="_Toc89790110"/>
      <w:bookmarkStart w:id="3445" w:name="_Toc99466747"/>
      <w:bookmarkStart w:id="3446" w:name="_Toc186663938"/>
      <w:r w:rsidRPr="00567618">
        <w:t>19.2</w:t>
      </w:r>
      <w:r w:rsidRPr="00567618">
        <w:tab/>
        <w:t>Bandwidth properties</w:t>
      </w:r>
      <w:bookmarkEnd w:id="3437"/>
      <w:bookmarkEnd w:id="3438"/>
      <w:bookmarkEnd w:id="3439"/>
      <w:bookmarkEnd w:id="3440"/>
      <w:bookmarkEnd w:id="3441"/>
      <w:bookmarkEnd w:id="3442"/>
      <w:bookmarkEnd w:id="3443"/>
      <w:bookmarkEnd w:id="3444"/>
      <w:bookmarkEnd w:id="3445"/>
      <w:bookmarkEnd w:id="3446"/>
    </w:p>
    <w:p w14:paraId="01F3FD29" w14:textId="77777777" w:rsidR="00FC7E52" w:rsidRPr="00567618" w:rsidRDefault="00FC7E52" w:rsidP="00FC7E52">
      <w:pPr>
        <w:pStyle w:val="Heading3"/>
      </w:pPr>
      <w:bookmarkStart w:id="3447" w:name="_Toc26369502"/>
      <w:bookmarkStart w:id="3448" w:name="_Toc36227384"/>
      <w:bookmarkStart w:id="3449" w:name="_Toc36228399"/>
      <w:bookmarkStart w:id="3450" w:name="_Toc36229026"/>
      <w:bookmarkStart w:id="3451" w:name="_Toc68847345"/>
      <w:bookmarkStart w:id="3452" w:name="_Toc74611280"/>
      <w:bookmarkStart w:id="3453" w:name="_Toc75566559"/>
      <w:bookmarkStart w:id="3454" w:name="_Toc89790111"/>
      <w:bookmarkStart w:id="3455" w:name="_Toc99466748"/>
      <w:bookmarkStart w:id="3456" w:name="_Toc186663939"/>
      <w:r w:rsidRPr="00567618">
        <w:t>19.2.1</w:t>
      </w:r>
      <w:r w:rsidRPr="00567618">
        <w:tab/>
        <w:t>General description</w:t>
      </w:r>
      <w:bookmarkEnd w:id="3447"/>
      <w:bookmarkEnd w:id="3448"/>
      <w:bookmarkEnd w:id="3449"/>
      <w:bookmarkEnd w:id="3450"/>
      <w:bookmarkEnd w:id="3451"/>
      <w:bookmarkEnd w:id="3452"/>
      <w:bookmarkEnd w:id="3453"/>
      <w:bookmarkEnd w:id="3454"/>
      <w:bookmarkEnd w:id="3455"/>
      <w:bookmarkEnd w:id="3456"/>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57" w:name="_Toc26369503"/>
      <w:bookmarkStart w:id="3458" w:name="_Toc36227385"/>
      <w:bookmarkStart w:id="3459" w:name="_Toc36228400"/>
      <w:bookmarkStart w:id="3460" w:name="_Toc36229027"/>
      <w:bookmarkStart w:id="3461" w:name="_Toc68847346"/>
      <w:bookmarkStart w:id="3462" w:name="_Toc74611281"/>
      <w:bookmarkStart w:id="3463" w:name="_Toc75566560"/>
      <w:bookmarkStart w:id="3464" w:name="_Toc89790112"/>
      <w:bookmarkStart w:id="3465" w:name="_Toc99466749"/>
      <w:bookmarkStart w:id="3466" w:name="_Toc186663940"/>
      <w:r w:rsidRPr="00567618">
        <w:t>19.2.2</w:t>
      </w:r>
      <w:r w:rsidRPr="00567618">
        <w:tab/>
        <w:t>Maximum Supported Bandwidth</w:t>
      </w:r>
      <w:bookmarkEnd w:id="3457"/>
      <w:bookmarkEnd w:id="3458"/>
      <w:bookmarkEnd w:id="3459"/>
      <w:bookmarkEnd w:id="3460"/>
      <w:bookmarkEnd w:id="3461"/>
      <w:bookmarkEnd w:id="3462"/>
      <w:bookmarkEnd w:id="3463"/>
      <w:bookmarkEnd w:id="3464"/>
      <w:bookmarkEnd w:id="3465"/>
      <w:bookmarkEnd w:id="3466"/>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67" w:name="_Toc26369504"/>
      <w:bookmarkStart w:id="3468" w:name="_Toc36227386"/>
      <w:bookmarkStart w:id="3469" w:name="_Toc36228401"/>
      <w:bookmarkStart w:id="3470" w:name="_Toc36229028"/>
      <w:bookmarkStart w:id="3471" w:name="_Toc68847347"/>
      <w:bookmarkStart w:id="3472" w:name="_Toc74611282"/>
      <w:bookmarkStart w:id="3473" w:name="_Toc75566561"/>
      <w:bookmarkStart w:id="3474" w:name="_Toc89790113"/>
      <w:bookmarkStart w:id="3475" w:name="_Toc99466750"/>
      <w:bookmarkStart w:id="3476" w:name="_Toc186663941"/>
      <w:r w:rsidRPr="00567618">
        <w:t>19.2.3</w:t>
      </w:r>
      <w:r w:rsidRPr="00567618">
        <w:tab/>
        <w:t>Maximum Desired Bandwidth</w:t>
      </w:r>
      <w:bookmarkEnd w:id="3467"/>
      <w:bookmarkEnd w:id="3468"/>
      <w:bookmarkEnd w:id="3469"/>
      <w:bookmarkEnd w:id="3470"/>
      <w:bookmarkEnd w:id="3471"/>
      <w:bookmarkEnd w:id="3472"/>
      <w:bookmarkEnd w:id="3473"/>
      <w:bookmarkEnd w:id="3474"/>
      <w:bookmarkEnd w:id="3475"/>
      <w:bookmarkEnd w:id="3476"/>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77" w:name="_Toc26369505"/>
      <w:bookmarkStart w:id="3478" w:name="_Toc36227387"/>
      <w:bookmarkStart w:id="3479" w:name="_Toc36228402"/>
      <w:bookmarkStart w:id="3480" w:name="_Toc36229029"/>
      <w:bookmarkStart w:id="3481" w:name="_Toc68847348"/>
      <w:bookmarkStart w:id="3482" w:name="_Toc74611283"/>
      <w:bookmarkStart w:id="3483" w:name="_Toc75566562"/>
      <w:bookmarkStart w:id="3484" w:name="_Toc89790114"/>
      <w:bookmarkStart w:id="3485" w:name="_Toc99466751"/>
      <w:bookmarkStart w:id="3486" w:name="_Toc186663942"/>
      <w:r w:rsidRPr="00567618">
        <w:t>19.2.4</w:t>
      </w:r>
      <w:r w:rsidRPr="00567618">
        <w:tab/>
        <w:t>Minimum Desired Bandwidth</w:t>
      </w:r>
      <w:bookmarkEnd w:id="3477"/>
      <w:bookmarkEnd w:id="3478"/>
      <w:bookmarkEnd w:id="3479"/>
      <w:bookmarkEnd w:id="3480"/>
      <w:bookmarkEnd w:id="3481"/>
      <w:bookmarkEnd w:id="3482"/>
      <w:bookmarkEnd w:id="3483"/>
      <w:bookmarkEnd w:id="3484"/>
      <w:bookmarkEnd w:id="3485"/>
      <w:bookmarkEnd w:id="3486"/>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87" w:name="_Toc26369506"/>
      <w:bookmarkStart w:id="3488" w:name="_Toc36227388"/>
      <w:bookmarkStart w:id="3489" w:name="_Toc36228403"/>
      <w:bookmarkStart w:id="3490" w:name="_Toc36229030"/>
      <w:bookmarkStart w:id="3491" w:name="_Toc68847349"/>
      <w:bookmarkStart w:id="3492" w:name="_Toc74611284"/>
      <w:bookmarkStart w:id="3493" w:name="_Toc75566563"/>
      <w:bookmarkStart w:id="3494" w:name="_Toc89790115"/>
      <w:bookmarkStart w:id="3495" w:name="_Toc99466752"/>
      <w:bookmarkStart w:id="3496" w:name="_Toc186663943"/>
      <w:r w:rsidRPr="00567618">
        <w:t>19.2.5</w:t>
      </w:r>
      <w:r w:rsidRPr="00567618">
        <w:tab/>
        <w:t>Minimum Supported Bandwidth</w:t>
      </w:r>
      <w:bookmarkEnd w:id="3487"/>
      <w:bookmarkEnd w:id="3488"/>
      <w:bookmarkEnd w:id="3489"/>
      <w:bookmarkEnd w:id="3490"/>
      <w:bookmarkEnd w:id="3491"/>
      <w:bookmarkEnd w:id="3492"/>
      <w:bookmarkEnd w:id="3493"/>
      <w:bookmarkEnd w:id="3494"/>
      <w:bookmarkEnd w:id="3495"/>
      <w:bookmarkEnd w:id="3496"/>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97" w:name="_Toc26369507"/>
      <w:bookmarkStart w:id="3498" w:name="_Toc36227389"/>
      <w:bookmarkStart w:id="3499" w:name="_Toc36228404"/>
      <w:bookmarkStart w:id="3500" w:name="_Toc36229031"/>
      <w:bookmarkStart w:id="3501" w:name="_Toc68847350"/>
      <w:bookmarkStart w:id="3502" w:name="_Toc74611285"/>
      <w:bookmarkStart w:id="3503" w:name="_Toc75566564"/>
      <w:bookmarkStart w:id="3504" w:name="_Toc89790116"/>
      <w:bookmarkStart w:id="3505" w:name="_Toc99466753"/>
      <w:bookmarkStart w:id="3506" w:name="_Toc186663944"/>
      <w:r w:rsidRPr="00567618">
        <w:t>19.2.6</w:t>
      </w:r>
      <w:r w:rsidRPr="00567618">
        <w:tab/>
        <w:t>IP version</w:t>
      </w:r>
      <w:bookmarkEnd w:id="3497"/>
      <w:bookmarkEnd w:id="3498"/>
      <w:bookmarkEnd w:id="3499"/>
      <w:bookmarkEnd w:id="3500"/>
      <w:bookmarkEnd w:id="3501"/>
      <w:bookmarkEnd w:id="3502"/>
      <w:bookmarkEnd w:id="3503"/>
      <w:bookmarkEnd w:id="3504"/>
      <w:bookmarkEnd w:id="3505"/>
      <w:bookmarkEnd w:id="3506"/>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507" w:name="_Toc26369508"/>
      <w:bookmarkStart w:id="3508" w:name="_Toc36227390"/>
      <w:bookmarkStart w:id="3509" w:name="_Toc36228405"/>
      <w:bookmarkStart w:id="3510" w:name="_Toc36229032"/>
      <w:bookmarkStart w:id="3511" w:name="_Toc68847351"/>
      <w:bookmarkStart w:id="3512" w:name="_Toc74611286"/>
      <w:bookmarkStart w:id="3513" w:name="_Toc75566565"/>
      <w:bookmarkStart w:id="3514" w:name="_Toc89790117"/>
      <w:bookmarkStart w:id="3515" w:name="_Toc99466754"/>
      <w:bookmarkStart w:id="3516" w:name="_Toc186663945"/>
      <w:r w:rsidRPr="00567618">
        <w:t>19.2.7</w:t>
      </w:r>
      <w:r w:rsidRPr="00567618">
        <w:tab/>
        <w:t>Maximum Packet Rate</w:t>
      </w:r>
      <w:bookmarkEnd w:id="3507"/>
      <w:bookmarkEnd w:id="3508"/>
      <w:bookmarkEnd w:id="3509"/>
      <w:bookmarkEnd w:id="3510"/>
      <w:bookmarkEnd w:id="3511"/>
      <w:bookmarkEnd w:id="3512"/>
      <w:bookmarkEnd w:id="3513"/>
      <w:bookmarkEnd w:id="3514"/>
      <w:bookmarkEnd w:id="3515"/>
      <w:bookmarkEnd w:id="3516"/>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517" w:name="_Toc26369509"/>
      <w:bookmarkStart w:id="3518" w:name="_Toc36227391"/>
      <w:bookmarkStart w:id="3519" w:name="_Toc36228406"/>
      <w:bookmarkStart w:id="3520" w:name="_Toc36229033"/>
      <w:bookmarkStart w:id="3521" w:name="_Toc68847352"/>
      <w:bookmarkStart w:id="3522" w:name="_Toc74611287"/>
      <w:bookmarkStart w:id="3523" w:name="_Toc75566566"/>
      <w:bookmarkStart w:id="3524" w:name="_Toc89790118"/>
      <w:bookmarkStart w:id="3525" w:name="_Toc99466755"/>
      <w:bookmarkStart w:id="3526" w:name="_Toc186663946"/>
      <w:r w:rsidRPr="00567618">
        <w:t>19.2.8</w:t>
      </w:r>
      <w:r w:rsidRPr="00567618">
        <w:tab/>
        <w:t>Minimum Packet Rate</w:t>
      </w:r>
      <w:bookmarkEnd w:id="3517"/>
      <w:bookmarkEnd w:id="3518"/>
      <w:bookmarkEnd w:id="3519"/>
      <w:bookmarkEnd w:id="3520"/>
      <w:bookmarkEnd w:id="3521"/>
      <w:bookmarkEnd w:id="3522"/>
      <w:bookmarkEnd w:id="3523"/>
      <w:bookmarkEnd w:id="3524"/>
      <w:bookmarkEnd w:id="3525"/>
      <w:bookmarkEnd w:id="3526"/>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527" w:name="_Toc26369510"/>
      <w:bookmarkStart w:id="3528" w:name="_Toc36227392"/>
      <w:bookmarkStart w:id="3529" w:name="_Toc36228407"/>
      <w:bookmarkStart w:id="3530" w:name="_Toc36229034"/>
      <w:bookmarkStart w:id="3531" w:name="_Toc68847353"/>
      <w:bookmarkStart w:id="3532" w:name="_Toc74611288"/>
      <w:bookmarkStart w:id="3533" w:name="_Toc75566567"/>
      <w:bookmarkStart w:id="3534" w:name="_Toc89790119"/>
      <w:bookmarkStart w:id="3535" w:name="_Toc99466756"/>
      <w:bookmarkStart w:id="3536" w:name="_Toc186663947"/>
      <w:r w:rsidRPr="00567618">
        <w:t>19.3</w:t>
      </w:r>
      <w:r w:rsidRPr="00567618">
        <w:tab/>
        <w:t>SDP attribute</w:t>
      </w:r>
      <w:bookmarkEnd w:id="3527"/>
      <w:bookmarkEnd w:id="3528"/>
      <w:bookmarkEnd w:id="3529"/>
      <w:bookmarkEnd w:id="3530"/>
      <w:bookmarkEnd w:id="3531"/>
      <w:bookmarkEnd w:id="3532"/>
      <w:bookmarkEnd w:id="3533"/>
      <w:bookmarkEnd w:id="3534"/>
      <w:bookmarkEnd w:id="3535"/>
      <w:bookmarkEnd w:id="3536"/>
    </w:p>
    <w:p w14:paraId="6FAAD9E0" w14:textId="77777777" w:rsidR="00FC7E52" w:rsidRPr="00567618" w:rsidRDefault="00FC7E52" w:rsidP="00FC7E52">
      <w:pPr>
        <w:pStyle w:val="Heading3"/>
      </w:pPr>
      <w:bookmarkStart w:id="3537" w:name="_Toc26369511"/>
      <w:bookmarkStart w:id="3538" w:name="_Toc36227393"/>
      <w:bookmarkStart w:id="3539" w:name="_Toc36228408"/>
      <w:bookmarkStart w:id="3540" w:name="_Toc36229035"/>
      <w:bookmarkStart w:id="3541" w:name="_Toc68847354"/>
      <w:bookmarkStart w:id="3542" w:name="_Toc74611289"/>
      <w:bookmarkStart w:id="3543" w:name="_Toc75566568"/>
      <w:bookmarkStart w:id="3544" w:name="_Toc89790120"/>
      <w:bookmarkStart w:id="3545" w:name="_Toc99466757"/>
      <w:bookmarkStart w:id="3546" w:name="_Toc186663948"/>
      <w:r w:rsidRPr="00567618">
        <w:t>19.3.1</w:t>
      </w:r>
      <w:r w:rsidRPr="00567618">
        <w:tab/>
        <w:t>Definition</w:t>
      </w:r>
      <w:bookmarkEnd w:id="3537"/>
      <w:bookmarkEnd w:id="3538"/>
      <w:bookmarkEnd w:id="3539"/>
      <w:bookmarkEnd w:id="3540"/>
      <w:bookmarkEnd w:id="3541"/>
      <w:bookmarkEnd w:id="3542"/>
      <w:bookmarkEnd w:id="3543"/>
      <w:bookmarkEnd w:id="3544"/>
      <w:bookmarkEnd w:id="3545"/>
      <w:bookmarkEnd w:id="3546"/>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47" w:name="_Toc26369512"/>
      <w:bookmarkStart w:id="3548" w:name="_Toc36227394"/>
      <w:bookmarkStart w:id="3549" w:name="_Toc36228409"/>
      <w:bookmarkStart w:id="3550" w:name="_Toc36229036"/>
      <w:bookmarkStart w:id="3551" w:name="_Toc68847355"/>
      <w:bookmarkStart w:id="3552" w:name="_Toc74611290"/>
      <w:bookmarkStart w:id="3553" w:name="_Toc75566569"/>
      <w:bookmarkStart w:id="3554" w:name="_Toc89790121"/>
      <w:bookmarkStart w:id="3555" w:name="_Toc99466758"/>
      <w:bookmarkStart w:id="3556" w:name="_Toc186663949"/>
      <w:r w:rsidRPr="00567618">
        <w:t>19.3.2</w:t>
      </w:r>
      <w:r w:rsidRPr="00567618">
        <w:tab/>
        <w:t>SDP grammar</w:t>
      </w:r>
      <w:bookmarkEnd w:id="3547"/>
      <w:bookmarkEnd w:id="3548"/>
      <w:bookmarkEnd w:id="3549"/>
      <w:bookmarkEnd w:id="3550"/>
      <w:bookmarkEnd w:id="3551"/>
      <w:bookmarkEnd w:id="3552"/>
      <w:bookmarkEnd w:id="3553"/>
      <w:bookmarkEnd w:id="3554"/>
      <w:bookmarkEnd w:id="3555"/>
      <w:bookmarkEnd w:id="3556"/>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57" w:name="_Toc26369513"/>
      <w:bookmarkStart w:id="3558" w:name="_Toc36227395"/>
      <w:bookmarkStart w:id="3559" w:name="_Toc36228410"/>
      <w:bookmarkStart w:id="3560" w:name="_Toc36229037"/>
      <w:bookmarkStart w:id="3561" w:name="_Toc68847356"/>
      <w:bookmarkStart w:id="3562" w:name="_Toc74611291"/>
      <w:bookmarkStart w:id="3563" w:name="_Toc75566570"/>
      <w:bookmarkStart w:id="3564" w:name="_Toc89790122"/>
      <w:bookmarkStart w:id="3565" w:name="_Toc99466759"/>
      <w:bookmarkStart w:id="3566" w:name="_Toc186663950"/>
      <w:r w:rsidRPr="00567618">
        <w:t>19.3.3</w:t>
      </w:r>
      <w:r w:rsidRPr="00567618">
        <w:tab/>
        <w:t>Declarative use</w:t>
      </w:r>
      <w:bookmarkEnd w:id="3557"/>
      <w:bookmarkEnd w:id="3558"/>
      <w:bookmarkEnd w:id="3559"/>
      <w:bookmarkEnd w:id="3560"/>
      <w:bookmarkEnd w:id="3561"/>
      <w:bookmarkEnd w:id="3562"/>
      <w:bookmarkEnd w:id="3563"/>
      <w:bookmarkEnd w:id="3564"/>
      <w:bookmarkEnd w:id="3565"/>
      <w:bookmarkEnd w:id="3566"/>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67" w:name="_Toc26369514"/>
      <w:bookmarkStart w:id="3568" w:name="_Toc36227396"/>
      <w:bookmarkStart w:id="3569" w:name="_Toc36228411"/>
      <w:bookmarkStart w:id="3570" w:name="_Toc36229038"/>
      <w:bookmarkStart w:id="3571" w:name="_Toc68847357"/>
      <w:bookmarkStart w:id="3572" w:name="_Toc74611292"/>
      <w:bookmarkStart w:id="3573" w:name="_Toc75566571"/>
      <w:bookmarkStart w:id="3574" w:name="_Toc89790123"/>
      <w:bookmarkStart w:id="3575" w:name="_Toc99466760"/>
      <w:bookmarkStart w:id="3576" w:name="_Toc186663951"/>
      <w:r w:rsidRPr="00567618">
        <w:t>19.3.4</w:t>
      </w:r>
      <w:r w:rsidRPr="00567618">
        <w:tab/>
        <w:t>Usage in offer/answer</w:t>
      </w:r>
      <w:bookmarkEnd w:id="3567"/>
      <w:bookmarkEnd w:id="3568"/>
      <w:bookmarkEnd w:id="3569"/>
      <w:bookmarkEnd w:id="3570"/>
      <w:bookmarkEnd w:id="3571"/>
      <w:bookmarkEnd w:id="3572"/>
      <w:bookmarkEnd w:id="3573"/>
      <w:bookmarkEnd w:id="3574"/>
      <w:bookmarkEnd w:id="3575"/>
      <w:bookmarkEnd w:id="3576"/>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77" w:name="_Toc26369515"/>
      <w:bookmarkStart w:id="3578" w:name="_Toc36227397"/>
      <w:bookmarkStart w:id="3579" w:name="_Toc36228412"/>
      <w:bookmarkStart w:id="3580" w:name="_Toc36229039"/>
      <w:bookmarkStart w:id="3581" w:name="_Toc68847358"/>
      <w:bookmarkStart w:id="3582" w:name="_Toc74611293"/>
      <w:bookmarkStart w:id="3583" w:name="_Toc75566572"/>
      <w:bookmarkStart w:id="3584" w:name="_Toc89790124"/>
      <w:bookmarkStart w:id="3585" w:name="_Toc99466761"/>
      <w:bookmarkStart w:id="3586" w:name="_Toc186663952"/>
      <w:r w:rsidRPr="00567618">
        <w:t>19.4</w:t>
      </w:r>
      <w:r w:rsidRPr="00567618">
        <w:tab/>
        <w:t>Modifications of the bandwidth information by intermediate network nodes</w:t>
      </w:r>
      <w:bookmarkEnd w:id="3577"/>
      <w:bookmarkEnd w:id="3578"/>
      <w:bookmarkEnd w:id="3579"/>
      <w:bookmarkEnd w:id="3580"/>
      <w:bookmarkEnd w:id="3581"/>
      <w:bookmarkEnd w:id="3582"/>
      <w:bookmarkEnd w:id="3583"/>
      <w:bookmarkEnd w:id="3584"/>
      <w:bookmarkEnd w:id="3585"/>
      <w:bookmarkEnd w:id="3586"/>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87" w:name="_Toc26369516"/>
      <w:bookmarkStart w:id="3588" w:name="_Toc36227398"/>
      <w:bookmarkStart w:id="3589" w:name="_Toc36228413"/>
      <w:bookmarkStart w:id="3590" w:name="_Toc36229040"/>
      <w:bookmarkStart w:id="3591" w:name="_Toc68847359"/>
      <w:bookmarkStart w:id="3592" w:name="_Toc74611294"/>
      <w:bookmarkStart w:id="3593" w:name="_Toc75566573"/>
      <w:bookmarkStart w:id="3594" w:name="_Toc89790125"/>
      <w:bookmarkStart w:id="3595" w:name="_Toc99466762"/>
      <w:bookmarkStart w:id="3596" w:name="_Toc186663953"/>
      <w:r w:rsidRPr="00567618">
        <w:t>Annex A (informative):</w:t>
      </w:r>
      <w:r w:rsidRPr="00567618">
        <w:br/>
        <w:t>Examples of SDP offers and answers</w:t>
      </w:r>
      <w:bookmarkEnd w:id="3587"/>
      <w:bookmarkEnd w:id="3588"/>
      <w:bookmarkEnd w:id="3589"/>
      <w:bookmarkEnd w:id="3590"/>
      <w:bookmarkEnd w:id="3591"/>
      <w:bookmarkEnd w:id="3592"/>
      <w:bookmarkEnd w:id="3593"/>
      <w:bookmarkEnd w:id="3594"/>
      <w:bookmarkEnd w:id="3595"/>
      <w:bookmarkEnd w:id="3596"/>
    </w:p>
    <w:p w14:paraId="6C6BE638" w14:textId="77777777" w:rsidR="00FC7E52" w:rsidRPr="00567618" w:rsidRDefault="00FC7E52" w:rsidP="00FC7E52">
      <w:pPr>
        <w:pStyle w:val="Heading1"/>
      </w:pPr>
      <w:bookmarkStart w:id="3597" w:name="_Toc26369517"/>
      <w:bookmarkStart w:id="3598" w:name="_Toc36227399"/>
      <w:bookmarkStart w:id="3599" w:name="_Toc36228414"/>
      <w:bookmarkStart w:id="3600" w:name="_Toc36229041"/>
      <w:bookmarkStart w:id="3601" w:name="_Toc68847360"/>
      <w:bookmarkStart w:id="3602" w:name="_Toc74611295"/>
      <w:bookmarkStart w:id="3603" w:name="_Toc75566574"/>
      <w:bookmarkStart w:id="3604" w:name="_Toc89790126"/>
      <w:bookmarkStart w:id="3605" w:name="_Toc99466763"/>
      <w:bookmarkStart w:id="3606" w:name="_Toc186663954"/>
      <w:r w:rsidRPr="00567618">
        <w:t>A.1</w:t>
      </w:r>
      <w:r w:rsidRPr="00567618">
        <w:tab/>
        <w:t>SDP offers for speech sessions initiated by MTSI client in terminal</w:t>
      </w:r>
      <w:bookmarkEnd w:id="3597"/>
      <w:bookmarkEnd w:id="3598"/>
      <w:bookmarkEnd w:id="3599"/>
      <w:bookmarkEnd w:id="3600"/>
      <w:bookmarkEnd w:id="3601"/>
      <w:bookmarkEnd w:id="3602"/>
      <w:bookmarkEnd w:id="3603"/>
      <w:bookmarkEnd w:id="3604"/>
      <w:bookmarkEnd w:id="3605"/>
      <w:bookmarkEnd w:id="3606"/>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607" w:name="_Toc26369518"/>
      <w:bookmarkStart w:id="3608" w:name="_Toc36227400"/>
      <w:bookmarkStart w:id="3609" w:name="_Toc36228415"/>
      <w:bookmarkStart w:id="3610" w:name="_Toc36229042"/>
      <w:bookmarkStart w:id="3611" w:name="_Toc68847361"/>
      <w:bookmarkStart w:id="3612" w:name="_Toc74611296"/>
      <w:bookmarkStart w:id="3613" w:name="_Toc75566575"/>
      <w:bookmarkStart w:id="3614" w:name="_Toc89790127"/>
      <w:bookmarkStart w:id="3615" w:name="_Toc99466764"/>
      <w:bookmarkStart w:id="3616" w:name="_Toc186663955"/>
      <w:r w:rsidRPr="00567618">
        <w:t>A.1.1</w:t>
      </w:r>
      <w:r w:rsidRPr="00567618">
        <w:tab/>
        <w:t>HSPA or unknown access technology</w:t>
      </w:r>
      <w:bookmarkEnd w:id="3607"/>
      <w:bookmarkEnd w:id="3608"/>
      <w:bookmarkEnd w:id="3609"/>
      <w:bookmarkEnd w:id="3610"/>
      <w:bookmarkEnd w:id="3611"/>
      <w:bookmarkEnd w:id="3612"/>
      <w:bookmarkEnd w:id="3613"/>
      <w:bookmarkEnd w:id="3614"/>
      <w:bookmarkEnd w:id="3615"/>
      <w:bookmarkEnd w:id="3616"/>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617" w:name="_Toc26369519"/>
      <w:bookmarkStart w:id="3618" w:name="_Toc36227401"/>
      <w:bookmarkStart w:id="3619" w:name="_Toc36228416"/>
      <w:bookmarkStart w:id="3620" w:name="_Toc36229043"/>
      <w:bookmarkStart w:id="3621" w:name="_Toc68847362"/>
      <w:bookmarkStart w:id="3622" w:name="_Toc74611297"/>
      <w:bookmarkStart w:id="3623" w:name="_Toc75566576"/>
      <w:bookmarkStart w:id="3624" w:name="_Toc89790128"/>
      <w:bookmarkStart w:id="3625" w:name="_Toc99466765"/>
      <w:bookmarkStart w:id="3626" w:name="_Toc186663956"/>
      <w:r w:rsidRPr="00567618">
        <w:t>A.1.1.1</w:t>
      </w:r>
      <w:r w:rsidRPr="00567618">
        <w:tab/>
        <w:t>Only AMR-NB supported by MTSI client in terminal</w:t>
      </w:r>
      <w:bookmarkEnd w:id="3617"/>
      <w:bookmarkEnd w:id="3618"/>
      <w:bookmarkEnd w:id="3619"/>
      <w:bookmarkEnd w:id="3620"/>
      <w:bookmarkEnd w:id="3621"/>
      <w:bookmarkEnd w:id="3622"/>
      <w:bookmarkEnd w:id="3623"/>
      <w:bookmarkEnd w:id="3624"/>
      <w:bookmarkEnd w:id="3625"/>
      <w:bookmarkEnd w:id="3626"/>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7" w:name="_MCCTEMPBM_CRPT86940289___7"/>
            <w:bookmarkStart w:id="3628"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9" w:name="_MCCTEMPBM_CRPT86940290___7"/>
            <w:bookmarkEnd w:id="3627"/>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9"/>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8"/>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30" w:name="_Toc26369520"/>
      <w:bookmarkStart w:id="3631" w:name="_Toc36227402"/>
      <w:bookmarkStart w:id="3632" w:name="_Toc36228417"/>
      <w:bookmarkStart w:id="3633" w:name="_Toc36229044"/>
      <w:bookmarkStart w:id="3634" w:name="_Toc68847363"/>
      <w:bookmarkStart w:id="3635" w:name="_Toc74611298"/>
      <w:bookmarkStart w:id="3636" w:name="_Toc75566577"/>
      <w:bookmarkStart w:id="3637" w:name="_Toc89790129"/>
      <w:bookmarkStart w:id="3638" w:name="_Toc99466766"/>
      <w:bookmarkStart w:id="3639" w:name="_Toc186663957"/>
      <w:r w:rsidRPr="00567618">
        <w:t>A.1.1.2</w:t>
      </w:r>
      <w:r w:rsidRPr="00567618">
        <w:tab/>
        <w:t>AMR and AMR-WB are supported by MTSI client in terminal</w:t>
      </w:r>
      <w:bookmarkEnd w:id="3630"/>
      <w:bookmarkEnd w:id="3631"/>
      <w:bookmarkEnd w:id="3632"/>
      <w:bookmarkEnd w:id="3633"/>
      <w:bookmarkEnd w:id="3634"/>
      <w:bookmarkEnd w:id="3635"/>
      <w:bookmarkEnd w:id="3636"/>
      <w:bookmarkEnd w:id="3637"/>
      <w:bookmarkEnd w:id="3638"/>
      <w:bookmarkEnd w:id="3639"/>
    </w:p>
    <w:p w14:paraId="59BCBED3" w14:textId="77777777" w:rsidR="00FC7E52" w:rsidRPr="00567618" w:rsidRDefault="00FC7E52" w:rsidP="00FC7E52">
      <w:pPr>
        <w:pStyle w:val="Heading4"/>
      </w:pPr>
      <w:bookmarkStart w:id="3640" w:name="_Toc26369521"/>
      <w:bookmarkStart w:id="3641" w:name="_Toc36227403"/>
      <w:bookmarkStart w:id="3642" w:name="_Toc36228418"/>
      <w:bookmarkStart w:id="3643" w:name="_Toc36229045"/>
      <w:bookmarkStart w:id="3644" w:name="_Toc68847364"/>
      <w:bookmarkStart w:id="3645" w:name="_Toc74611299"/>
      <w:bookmarkStart w:id="3646" w:name="_Toc75566578"/>
      <w:bookmarkStart w:id="3647" w:name="_Toc89790130"/>
      <w:bookmarkStart w:id="3648" w:name="_Toc99466767"/>
      <w:bookmarkStart w:id="3649" w:name="_Toc186663958"/>
      <w:r w:rsidRPr="00567618">
        <w:t>A.1.1.2.1</w:t>
      </w:r>
      <w:r w:rsidRPr="00567618">
        <w:tab/>
        <w:t>One-phase approach</w:t>
      </w:r>
      <w:bookmarkEnd w:id="3640"/>
      <w:bookmarkEnd w:id="3641"/>
      <w:bookmarkEnd w:id="3642"/>
      <w:bookmarkEnd w:id="3643"/>
      <w:bookmarkEnd w:id="3644"/>
      <w:bookmarkEnd w:id="3645"/>
      <w:bookmarkEnd w:id="3646"/>
      <w:bookmarkEnd w:id="3647"/>
      <w:bookmarkEnd w:id="3648"/>
      <w:bookmarkEnd w:id="3649"/>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0" w:name="_MCCTEMPBM_CRPT86940292___7"/>
            <w:bookmarkStart w:id="3651"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0"/>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1"/>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52" w:name="_Toc26369522"/>
      <w:bookmarkStart w:id="3653" w:name="_Toc36227404"/>
      <w:bookmarkStart w:id="3654" w:name="_Toc36228419"/>
      <w:bookmarkStart w:id="3655" w:name="_Toc36229046"/>
      <w:bookmarkStart w:id="3656" w:name="_Toc68847365"/>
      <w:bookmarkStart w:id="3657" w:name="_Toc74611300"/>
      <w:bookmarkStart w:id="3658" w:name="_Toc75566579"/>
      <w:bookmarkStart w:id="3659" w:name="_Toc89790131"/>
      <w:bookmarkStart w:id="3660" w:name="_Toc99466768"/>
      <w:bookmarkStart w:id="3661" w:name="_Toc186663959"/>
      <w:r w:rsidRPr="00567618">
        <w:t>A.1.1.2.2</w:t>
      </w:r>
      <w:r w:rsidRPr="00567618">
        <w:tab/>
        <w:t>Two-phase approach</w:t>
      </w:r>
      <w:bookmarkEnd w:id="3652"/>
      <w:bookmarkEnd w:id="3653"/>
      <w:bookmarkEnd w:id="3654"/>
      <w:bookmarkEnd w:id="3655"/>
      <w:bookmarkEnd w:id="3656"/>
      <w:bookmarkEnd w:id="3657"/>
      <w:bookmarkEnd w:id="3658"/>
      <w:bookmarkEnd w:id="3659"/>
      <w:bookmarkEnd w:id="3660"/>
      <w:bookmarkEnd w:id="3661"/>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2" w:name="_MCCTEMPBM_CRPT86940294___7"/>
            <w:bookmarkStart w:id="3663"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4" w:name="_MCCTEMPBM_CRPT86940295___7"/>
            <w:bookmarkEnd w:id="3662"/>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4"/>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3"/>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65" w:name="_MCCTEMPBM_CRPT86940297___7"/>
            <w:bookmarkStart w:id="3666" w:name="MCCQCTEMPBM_00000079" w:colFirst="0" w:colLast="0"/>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65"/>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bookmarkEnd w:id="3666"/>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67" w:name="_Toc26369523"/>
      <w:bookmarkStart w:id="3668" w:name="_Toc36227405"/>
      <w:bookmarkStart w:id="3669" w:name="_Toc36228420"/>
      <w:bookmarkStart w:id="3670" w:name="_Toc36229047"/>
      <w:bookmarkStart w:id="3671" w:name="_Toc68847366"/>
      <w:bookmarkStart w:id="3672" w:name="_Toc74611301"/>
      <w:bookmarkStart w:id="3673" w:name="_Toc75566580"/>
      <w:bookmarkStart w:id="3674" w:name="_Toc89790132"/>
      <w:bookmarkStart w:id="3675" w:name="_Toc99466769"/>
      <w:bookmarkStart w:id="3676" w:name="_Toc186663960"/>
      <w:r w:rsidRPr="00567618">
        <w:t>A.1.2</w:t>
      </w:r>
      <w:r w:rsidRPr="00567618">
        <w:tab/>
        <w:t>EGPRS</w:t>
      </w:r>
      <w:bookmarkEnd w:id="3667"/>
      <w:bookmarkEnd w:id="3668"/>
      <w:bookmarkEnd w:id="3669"/>
      <w:bookmarkEnd w:id="3670"/>
      <w:bookmarkEnd w:id="3671"/>
      <w:bookmarkEnd w:id="3672"/>
      <w:bookmarkEnd w:id="3673"/>
      <w:bookmarkEnd w:id="3674"/>
      <w:bookmarkEnd w:id="3675"/>
      <w:bookmarkEnd w:id="3676"/>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77" w:name="_MCCTEMPBM_CRPT86940298___7"/>
            <w:bookmarkStart w:id="3678" w:name="_MCCTEMPBM_CRPT86940300___7" w:colFirst="0" w:colLast="0"/>
            <w:bookmarkStart w:id="3679" w:name="MCCQCTEMPBM_00000080"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80" w:name="_MCCTEMPBM_CRPT86940299___7"/>
            <w:bookmarkEnd w:id="3677"/>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80"/>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78"/>
      <w:bookmarkEnd w:id="3679"/>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81" w:name="_Toc26369524"/>
      <w:bookmarkStart w:id="3682" w:name="_Toc36227406"/>
      <w:bookmarkStart w:id="3683" w:name="_Toc36228421"/>
      <w:bookmarkStart w:id="3684" w:name="_Toc36229048"/>
      <w:bookmarkStart w:id="3685" w:name="_Toc68847367"/>
      <w:bookmarkStart w:id="3686" w:name="_Toc74611302"/>
      <w:bookmarkStart w:id="3687" w:name="_Toc75566581"/>
      <w:bookmarkStart w:id="3688" w:name="_Toc89790133"/>
      <w:bookmarkStart w:id="3689" w:name="_Toc99466770"/>
      <w:bookmarkStart w:id="3690" w:name="_Toc186663961"/>
      <w:r w:rsidRPr="00567618">
        <w:t>A.1.3</w:t>
      </w:r>
      <w:r w:rsidRPr="00567618">
        <w:tab/>
        <w:t>Generic Access</w:t>
      </w:r>
      <w:bookmarkEnd w:id="3681"/>
      <w:bookmarkEnd w:id="3682"/>
      <w:bookmarkEnd w:id="3683"/>
      <w:bookmarkEnd w:id="3684"/>
      <w:bookmarkEnd w:id="3685"/>
      <w:bookmarkEnd w:id="3686"/>
      <w:bookmarkEnd w:id="3687"/>
      <w:bookmarkEnd w:id="3688"/>
      <w:bookmarkEnd w:id="3689"/>
      <w:bookmarkEnd w:id="3690"/>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1" w:name="_MCCTEMPBM_CRPT86940301___7"/>
            <w:bookmarkStart w:id="3692" w:name="_MCCTEMPBM_CRPT86940303___7" w:colFirst="0" w:colLast="0"/>
            <w:bookmarkStart w:id="3693" w:name="MCCQCTEMPBM_00000081"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4" w:name="_MCCTEMPBM_CRPT86940302___7"/>
            <w:bookmarkEnd w:id="3691"/>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4"/>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92"/>
      <w:bookmarkEnd w:id="3693"/>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95" w:name="_Toc26369525"/>
      <w:bookmarkStart w:id="3696" w:name="_Toc36227407"/>
      <w:bookmarkStart w:id="3697" w:name="_Toc36228422"/>
      <w:bookmarkStart w:id="3698" w:name="_Toc36229049"/>
      <w:bookmarkStart w:id="3699" w:name="_Toc68847368"/>
      <w:bookmarkStart w:id="3700" w:name="_Toc74611303"/>
      <w:bookmarkStart w:id="3701" w:name="_Toc75566582"/>
      <w:bookmarkStart w:id="3702" w:name="_Toc89790134"/>
      <w:bookmarkStart w:id="3703" w:name="_Toc99466771"/>
      <w:bookmarkStart w:id="3704" w:name="_Toc186663962"/>
      <w:r w:rsidRPr="00567618">
        <w:t>A.2</w:t>
      </w:r>
      <w:r w:rsidRPr="00567618">
        <w:tab/>
        <w:t>SDP offers for speech sessions initiated by media gateway</w:t>
      </w:r>
      <w:bookmarkEnd w:id="3695"/>
      <w:bookmarkEnd w:id="3696"/>
      <w:bookmarkEnd w:id="3697"/>
      <w:bookmarkEnd w:id="3698"/>
      <w:bookmarkEnd w:id="3699"/>
      <w:bookmarkEnd w:id="3700"/>
      <w:bookmarkEnd w:id="3701"/>
      <w:bookmarkEnd w:id="3702"/>
      <w:bookmarkEnd w:id="3703"/>
      <w:bookmarkEnd w:id="3704"/>
    </w:p>
    <w:p w14:paraId="51C50459" w14:textId="77777777" w:rsidR="00FC7E52" w:rsidRPr="00567618" w:rsidRDefault="00FC7E52" w:rsidP="00FC7E52">
      <w:pPr>
        <w:pStyle w:val="Heading2"/>
      </w:pPr>
      <w:bookmarkStart w:id="3705" w:name="_Toc26369526"/>
      <w:bookmarkStart w:id="3706" w:name="_Toc36227408"/>
      <w:bookmarkStart w:id="3707" w:name="_Toc36228423"/>
      <w:bookmarkStart w:id="3708" w:name="_Toc36229050"/>
      <w:bookmarkStart w:id="3709" w:name="_Toc68847369"/>
      <w:bookmarkStart w:id="3710" w:name="_Toc74611304"/>
      <w:bookmarkStart w:id="3711" w:name="_Toc75566583"/>
      <w:bookmarkStart w:id="3712" w:name="_Toc89790135"/>
      <w:bookmarkStart w:id="3713" w:name="_Toc99466772"/>
      <w:bookmarkStart w:id="3714" w:name="_Toc186663963"/>
      <w:r w:rsidRPr="00567618">
        <w:t>A.2.1</w:t>
      </w:r>
      <w:r w:rsidRPr="00567618">
        <w:tab/>
        <w:t>General</w:t>
      </w:r>
      <w:bookmarkEnd w:id="3705"/>
      <w:bookmarkEnd w:id="3706"/>
      <w:bookmarkEnd w:id="3707"/>
      <w:bookmarkEnd w:id="3708"/>
      <w:bookmarkEnd w:id="3709"/>
      <w:bookmarkEnd w:id="3710"/>
      <w:bookmarkEnd w:id="3711"/>
      <w:bookmarkEnd w:id="3712"/>
      <w:bookmarkEnd w:id="3713"/>
      <w:bookmarkEnd w:id="3714"/>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715" w:name="_Toc26369527"/>
      <w:bookmarkStart w:id="3716" w:name="_Toc36227409"/>
      <w:bookmarkStart w:id="3717" w:name="_Toc36228424"/>
      <w:bookmarkStart w:id="3718" w:name="_Toc36229051"/>
      <w:bookmarkStart w:id="3719" w:name="_Toc68847370"/>
      <w:bookmarkStart w:id="3720" w:name="_Toc74611305"/>
      <w:bookmarkStart w:id="3721" w:name="_Toc75566584"/>
      <w:bookmarkStart w:id="3722" w:name="_Toc89790136"/>
      <w:bookmarkStart w:id="3723" w:name="_Toc99466773"/>
      <w:bookmarkStart w:id="3724" w:name="_Toc186663964"/>
      <w:r w:rsidRPr="00567618">
        <w:t>A.2.2</w:t>
      </w:r>
      <w:r w:rsidRPr="00567618">
        <w:tab/>
        <w:t>MGW between GERAN UE and MTSI</w:t>
      </w:r>
      <w:bookmarkEnd w:id="3715"/>
      <w:bookmarkEnd w:id="3716"/>
      <w:bookmarkEnd w:id="3717"/>
      <w:bookmarkEnd w:id="3718"/>
      <w:bookmarkEnd w:id="3719"/>
      <w:bookmarkEnd w:id="3720"/>
      <w:bookmarkEnd w:id="3721"/>
      <w:bookmarkEnd w:id="3722"/>
      <w:bookmarkEnd w:id="3723"/>
      <w:bookmarkEnd w:id="3724"/>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5" w:name="_MCCTEMPBM_CRPT86940304___7"/>
            <w:bookmarkStart w:id="3726" w:name="_MCCTEMPBM_CRPT86940306___7" w:colFirst="0" w:colLast="0"/>
            <w:bookmarkStart w:id="3727" w:name="MCCQCTEMPBM_00000082"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8" w:name="_MCCTEMPBM_CRPT86940305___7"/>
            <w:bookmarkEnd w:id="3725"/>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8"/>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6"/>
      <w:bookmarkEnd w:id="3727"/>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29" w:name="_Toc26369528"/>
      <w:bookmarkStart w:id="3730" w:name="_Toc36227410"/>
      <w:bookmarkStart w:id="3731" w:name="_Toc36228425"/>
      <w:bookmarkStart w:id="3732" w:name="_Toc36229052"/>
      <w:bookmarkStart w:id="3733" w:name="_Toc68847371"/>
      <w:bookmarkStart w:id="3734" w:name="_Toc74611306"/>
      <w:bookmarkStart w:id="3735" w:name="_Toc75566585"/>
      <w:bookmarkStart w:id="3736" w:name="_Toc89790137"/>
      <w:bookmarkStart w:id="3737" w:name="_Toc99466774"/>
      <w:bookmarkStart w:id="3738" w:name="_Toc186663965"/>
      <w:r w:rsidRPr="00567618">
        <w:t>A.2.3</w:t>
      </w:r>
      <w:r w:rsidRPr="00567618">
        <w:tab/>
        <w:t>MGW between legacy UTRAN UE and MTSI</w:t>
      </w:r>
      <w:bookmarkEnd w:id="3729"/>
      <w:bookmarkEnd w:id="3730"/>
      <w:bookmarkEnd w:id="3731"/>
      <w:bookmarkEnd w:id="3732"/>
      <w:bookmarkEnd w:id="3733"/>
      <w:bookmarkEnd w:id="3734"/>
      <w:bookmarkEnd w:id="3735"/>
      <w:bookmarkEnd w:id="3736"/>
      <w:bookmarkEnd w:id="3737"/>
      <w:bookmarkEnd w:id="3738"/>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39" w:name="_MCCTEMPBM_CRPT86940307___7"/>
            <w:bookmarkStart w:id="3740" w:name="_MCCTEMPBM_CRPT86940309___7" w:colFirst="0" w:colLast="0"/>
            <w:bookmarkStart w:id="3741" w:name="MCCQCTEMPBM_00000083"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42" w:name="_MCCTEMPBM_CRPT86940308___7"/>
            <w:bookmarkEnd w:id="3739"/>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42"/>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40"/>
      <w:bookmarkEnd w:id="3741"/>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43" w:name="_Toc26369529"/>
      <w:bookmarkStart w:id="3744" w:name="_Toc36227411"/>
      <w:bookmarkStart w:id="3745" w:name="_Toc36228426"/>
      <w:bookmarkStart w:id="3746" w:name="_Toc36229053"/>
      <w:bookmarkStart w:id="3747" w:name="_Toc68847372"/>
      <w:bookmarkStart w:id="3748" w:name="_Toc74611307"/>
      <w:bookmarkStart w:id="3749" w:name="_Toc75566586"/>
      <w:bookmarkStart w:id="3750" w:name="_Toc89790138"/>
      <w:bookmarkStart w:id="3751" w:name="_Toc99466775"/>
      <w:bookmarkStart w:id="3752" w:name="_Toc186663966"/>
      <w:r w:rsidRPr="00567618">
        <w:t>A.2.4</w:t>
      </w:r>
      <w:r w:rsidRPr="00567618">
        <w:tab/>
        <w:t>MGW between CS UE and MTSI</w:t>
      </w:r>
      <w:bookmarkEnd w:id="3743"/>
      <w:bookmarkEnd w:id="3744"/>
      <w:bookmarkEnd w:id="3745"/>
      <w:bookmarkEnd w:id="3746"/>
      <w:bookmarkEnd w:id="3747"/>
      <w:bookmarkEnd w:id="3748"/>
      <w:bookmarkEnd w:id="3749"/>
      <w:bookmarkEnd w:id="3750"/>
      <w:bookmarkEnd w:id="3751"/>
      <w:bookmarkEnd w:id="3752"/>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53" w:name="_MCCTEMPBM_CRPT86940310___7"/>
            <w:bookmarkStart w:id="3754" w:name="_MCCTEMPBM_CRPT86940312___7" w:colFirst="0" w:colLast="0"/>
            <w:bookmarkStart w:id="3755" w:name="MCCQCTEMPBM_00000084"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56" w:name="_MCCTEMPBM_CRPT86940311___7"/>
            <w:bookmarkEnd w:id="3753"/>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56"/>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54"/>
      <w:bookmarkEnd w:id="3755"/>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57" w:name="_Toc26369530"/>
      <w:bookmarkStart w:id="3758" w:name="_Toc36227412"/>
      <w:bookmarkStart w:id="3759" w:name="_Toc36228427"/>
      <w:bookmarkStart w:id="3760" w:name="_Toc36229054"/>
      <w:bookmarkStart w:id="3761" w:name="_Toc68847373"/>
      <w:bookmarkStart w:id="3762" w:name="_Toc74611308"/>
      <w:bookmarkStart w:id="3763" w:name="_Toc75566587"/>
      <w:bookmarkStart w:id="3764" w:name="_Toc89790139"/>
      <w:bookmarkStart w:id="3765" w:name="_Toc99466776"/>
      <w:bookmarkStart w:id="3766" w:name="_Toc186663967"/>
      <w:r w:rsidRPr="00567618">
        <w:t>A.2.5</w:t>
      </w:r>
      <w:r w:rsidRPr="00567618">
        <w:tab/>
        <w:t>MGW between GERAN UE and MTSI when wideband speech is supported</w:t>
      </w:r>
      <w:bookmarkEnd w:id="3757"/>
      <w:bookmarkEnd w:id="3758"/>
      <w:bookmarkEnd w:id="3759"/>
      <w:bookmarkEnd w:id="3760"/>
      <w:bookmarkEnd w:id="3761"/>
      <w:bookmarkEnd w:id="3762"/>
      <w:bookmarkEnd w:id="3763"/>
      <w:bookmarkEnd w:id="3764"/>
      <w:bookmarkEnd w:id="3765"/>
      <w:bookmarkEnd w:id="3766"/>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67" w:name="_MCCTEMPBM_CRPT86940313___7"/>
            <w:bookmarkStart w:id="3768" w:name="_MCCTEMPBM_CRPT86940315___7" w:colFirst="0" w:colLast="0"/>
            <w:bookmarkStart w:id="3769" w:name="MCCQCTEMPBM_00000085"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0" w:name="_MCCTEMPBM_CRPT86940314___7"/>
            <w:bookmarkEnd w:id="3767"/>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0"/>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68"/>
      <w:bookmarkEnd w:id="3769"/>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71" w:name="_Toc26369531"/>
      <w:bookmarkStart w:id="3772" w:name="_Toc36227413"/>
      <w:bookmarkStart w:id="3773" w:name="_Toc36228428"/>
      <w:bookmarkStart w:id="3774" w:name="_Toc36229055"/>
      <w:bookmarkStart w:id="3775" w:name="_Toc68847374"/>
      <w:bookmarkStart w:id="3776" w:name="_Toc74611309"/>
      <w:bookmarkStart w:id="3777" w:name="_Toc75566588"/>
      <w:bookmarkStart w:id="3778" w:name="_Toc89790140"/>
      <w:bookmarkStart w:id="3779" w:name="_Toc99466777"/>
      <w:bookmarkStart w:id="3780" w:name="_Toc186663968"/>
      <w:r w:rsidRPr="00567618">
        <w:t>A.3</w:t>
      </w:r>
      <w:r w:rsidRPr="00567618">
        <w:tab/>
        <w:t>SDP answers to SDP speech session offers</w:t>
      </w:r>
      <w:bookmarkEnd w:id="3771"/>
      <w:bookmarkEnd w:id="3772"/>
      <w:bookmarkEnd w:id="3773"/>
      <w:bookmarkEnd w:id="3774"/>
      <w:bookmarkEnd w:id="3775"/>
      <w:bookmarkEnd w:id="3776"/>
      <w:bookmarkEnd w:id="3777"/>
      <w:bookmarkEnd w:id="3778"/>
      <w:bookmarkEnd w:id="3779"/>
      <w:bookmarkEnd w:id="3780"/>
    </w:p>
    <w:p w14:paraId="11656F2E" w14:textId="77777777" w:rsidR="00FC7E52" w:rsidRPr="00567618" w:rsidRDefault="00FC7E52" w:rsidP="00FC7E52">
      <w:pPr>
        <w:pStyle w:val="Heading2"/>
      </w:pPr>
      <w:bookmarkStart w:id="3781" w:name="_Toc26369532"/>
      <w:bookmarkStart w:id="3782" w:name="_Toc36227414"/>
      <w:bookmarkStart w:id="3783" w:name="_Toc36228429"/>
      <w:bookmarkStart w:id="3784" w:name="_Toc36229056"/>
      <w:bookmarkStart w:id="3785" w:name="_Toc68847375"/>
      <w:bookmarkStart w:id="3786" w:name="_Toc74611310"/>
      <w:bookmarkStart w:id="3787" w:name="_Toc75566589"/>
      <w:bookmarkStart w:id="3788" w:name="_Toc89790141"/>
      <w:bookmarkStart w:id="3789" w:name="_Toc99466778"/>
      <w:bookmarkStart w:id="3790" w:name="_Toc186663969"/>
      <w:r w:rsidRPr="00567618">
        <w:t>A.3.1</w:t>
      </w:r>
      <w:r w:rsidRPr="00567618">
        <w:tab/>
        <w:t>General</w:t>
      </w:r>
      <w:bookmarkEnd w:id="3781"/>
      <w:bookmarkEnd w:id="3782"/>
      <w:bookmarkEnd w:id="3783"/>
      <w:bookmarkEnd w:id="3784"/>
      <w:bookmarkEnd w:id="3785"/>
      <w:bookmarkEnd w:id="3786"/>
      <w:bookmarkEnd w:id="3787"/>
      <w:bookmarkEnd w:id="3788"/>
      <w:bookmarkEnd w:id="3789"/>
      <w:bookmarkEnd w:id="3790"/>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91" w:name="_Toc26369533"/>
      <w:bookmarkStart w:id="3792" w:name="_Toc36227415"/>
      <w:bookmarkStart w:id="3793" w:name="_Toc36228430"/>
      <w:bookmarkStart w:id="3794" w:name="_Toc36229057"/>
      <w:bookmarkStart w:id="3795" w:name="_Toc68847376"/>
      <w:bookmarkStart w:id="3796" w:name="_Toc74611311"/>
      <w:bookmarkStart w:id="3797" w:name="_Toc75566590"/>
      <w:bookmarkStart w:id="3798" w:name="_Toc89790142"/>
      <w:bookmarkStart w:id="3799" w:name="_Toc99466779"/>
      <w:bookmarkStart w:id="3800" w:name="_Toc186663970"/>
      <w:r w:rsidRPr="00567618">
        <w:t>A.3.1a</w:t>
      </w:r>
      <w:r w:rsidRPr="00567618">
        <w:tab/>
        <w:t>SDP answer from an MTSI client in terminal when only narrowband speech was offered</w:t>
      </w:r>
      <w:bookmarkEnd w:id="3791"/>
      <w:bookmarkEnd w:id="3792"/>
      <w:bookmarkEnd w:id="3793"/>
      <w:bookmarkEnd w:id="3794"/>
      <w:bookmarkEnd w:id="3795"/>
      <w:bookmarkEnd w:id="3796"/>
      <w:bookmarkEnd w:id="3797"/>
      <w:bookmarkEnd w:id="3798"/>
      <w:bookmarkEnd w:id="3799"/>
      <w:bookmarkEnd w:id="3800"/>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1" w:name="_MCCTEMPBM_CRPT86940316___4"/>
            <w:r w:rsidRPr="00567618">
              <w:rPr>
                <w:rFonts w:ascii="Arial" w:hAnsi="Arial"/>
                <w:b/>
                <w:sz w:val="18"/>
              </w:rPr>
              <w:t>SDP offer</w:t>
            </w:r>
            <w:bookmarkEnd w:id="3801"/>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2" w:name="MCCQCTEMPBM_00000086"/>
            <w:bookmarkStart w:id="3803"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02"/>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4" w:name="_MCCTEMPBM_CRPT86940318___4"/>
            <w:bookmarkEnd w:id="3803"/>
            <w:r w:rsidRPr="00567618">
              <w:rPr>
                <w:rFonts w:ascii="Arial" w:hAnsi="Arial"/>
                <w:b/>
                <w:sz w:val="18"/>
              </w:rPr>
              <w:t>SDP answer</w:t>
            </w:r>
            <w:bookmarkEnd w:id="3804"/>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5"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05"/>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806"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06"/>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807" w:name="_Toc26369534"/>
      <w:bookmarkStart w:id="3808" w:name="_Toc36227416"/>
      <w:bookmarkStart w:id="3809" w:name="_Toc36228431"/>
      <w:bookmarkStart w:id="3810" w:name="_Toc36229058"/>
      <w:bookmarkStart w:id="3811" w:name="_Toc68847377"/>
      <w:bookmarkStart w:id="3812" w:name="_Toc74611312"/>
      <w:bookmarkStart w:id="3813" w:name="_Toc75566591"/>
      <w:bookmarkStart w:id="3814" w:name="_Toc89790143"/>
      <w:bookmarkStart w:id="3815" w:name="_Toc99466780"/>
      <w:bookmarkStart w:id="3816" w:name="_Toc186663971"/>
      <w:r w:rsidRPr="00567618">
        <w:t>A.3.2</w:t>
      </w:r>
      <w:r w:rsidRPr="00567618">
        <w:tab/>
        <w:t>SDP answer from an MTSI client in terminal</w:t>
      </w:r>
      <w:bookmarkEnd w:id="3807"/>
      <w:bookmarkEnd w:id="3808"/>
      <w:bookmarkEnd w:id="3809"/>
      <w:bookmarkEnd w:id="3810"/>
      <w:bookmarkEnd w:id="3811"/>
      <w:bookmarkEnd w:id="3812"/>
      <w:bookmarkEnd w:id="3813"/>
      <w:bookmarkEnd w:id="3814"/>
      <w:bookmarkEnd w:id="3815"/>
      <w:bookmarkEnd w:id="3816"/>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7" w:name="_MCCTEMPBM_CRPT86940321___7"/>
            <w:bookmarkStart w:id="3818" w:name="MCCQCTEMPBM_00000087"/>
            <w:bookmarkStart w:id="3819"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0" w:name="_MCCTEMPBM_CRPT86940322___7"/>
            <w:bookmarkEnd w:id="3817"/>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20"/>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818"/>
          </w:p>
        </w:tc>
      </w:tr>
      <w:bookmarkEnd w:id="3819"/>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1" w:name="_MCCTEMPBM_CRPT86940324___7"/>
            <w:bookmarkStart w:id="3822"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3" w:name="_MCCTEMPBM_CRPT86940325___7"/>
            <w:bookmarkEnd w:id="3821"/>
            <w:r w:rsidRPr="00567618">
              <w:rPr>
                <w:rFonts w:ascii="Courier New" w:hAnsi="Courier New" w:cs="Courier New"/>
                <w:sz w:val="18"/>
                <w:szCs w:val="18"/>
              </w:rPr>
              <w:t>a=acfg:1 t=1</w:t>
            </w:r>
          </w:p>
          <w:bookmarkEnd w:id="3823"/>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2"/>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824"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24"/>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825" w:name="_Toc26369535"/>
      <w:bookmarkStart w:id="3826" w:name="_Toc36227417"/>
      <w:bookmarkStart w:id="3827" w:name="_Toc36228432"/>
      <w:bookmarkStart w:id="3828" w:name="_Toc36229059"/>
      <w:bookmarkStart w:id="3829" w:name="_Toc68847378"/>
      <w:bookmarkStart w:id="3830" w:name="_Toc74611313"/>
      <w:bookmarkStart w:id="3831" w:name="_Toc75566592"/>
      <w:bookmarkStart w:id="3832" w:name="_Toc89790144"/>
      <w:bookmarkStart w:id="3833" w:name="_Toc99466781"/>
      <w:bookmarkStart w:id="3834" w:name="_Toc186663972"/>
      <w:r w:rsidRPr="00567618">
        <w:t>A.3.2a</w:t>
      </w:r>
      <w:r w:rsidRPr="00567618">
        <w:tab/>
        <w:t>SDP answer from a non-MTSI UE with AVP</w:t>
      </w:r>
      <w:bookmarkEnd w:id="3825"/>
      <w:bookmarkEnd w:id="3826"/>
      <w:bookmarkEnd w:id="3827"/>
      <w:bookmarkEnd w:id="3828"/>
      <w:bookmarkEnd w:id="3829"/>
      <w:bookmarkEnd w:id="3830"/>
      <w:bookmarkEnd w:id="3831"/>
      <w:bookmarkEnd w:id="3832"/>
      <w:bookmarkEnd w:id="3833"/>
      <w:bookmarkEnd w:id="3834"/>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5" w:name="_MCCTEMPBM_CRPT86940328___4"/>
            <w:r w:rsidRPr="00567618">
              <w:rPr>
                <w:rFonts w:ascii="Arial" w:hAnsi="Arial"/>
                <w:b/>
                <w:sz w:val="18"/>
              </w:rPr>
              <w:t>SDP answer with AVP</w:t>
            </w:r>
            <w:bookmarkEnd w:id="3835"/>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6" w:name="_MCCTEMPBM_CRPT86940329___7" w:colFirst="0" w:colLast="0"/>
            <w:bookmarkStart w:id="3837" w:name="MCCQCTEMPBM_00000088"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36"/>
      <w:bookmarkEnd w:id="3837"/>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38" w:name="_Toc26369536"/>
      <w:bookmarkStart w:id="3839" w:name="_Toc36227418"/>
      <w:bookmarkStart w:id="3840" w:name="_Toc36228433"/>
      <w:bookmarkStart w:id="3841" w:name="_Toc36229060"/>
      <w:bookmarkStart w:id="3842" w:name="_Toc68847379"/>
      <w:bookmarkStart w:id="3843" w:name="_Toc74611314"/>
      <w:bookmarkStart w:id="3844" w:name="_Toc75566593"/>
      <w:bookmarkStart w:id="3845" w:name="_Toc89790145"/>
      <w:bookmarkStart w:id="3846" w:name="_Toc99466782"/>
      <w:bookmarkStart w:id="3847" w:name="_Toc186663973"/>
      <w:r w:rsidRPr="00567618">
        <w:t>A.3.3</w:t>
      </w:r>
      <w:r w:rsidRPr="00567618">
        <w:tab/>
        <w:t>SDP answer from an MTSI client in terminal supporting only AMR</w:t>
      </w:r>
      <w:bookmarkEnd w:id="3838"/>
      <w:bookmarkEnd w:id="3839"/>
      <w:bookmarkEnd w:id="3840"/>
      <w:bookmarkEnd w:id="3841"/>
      <w:bookmarkEnd w:id="3842"/>
      <w:bookmarkEnd w:id="3843"/>
      <w:bookmarkEnd w:id="3844"/>
      <w:bookmarkEnd w:id="3845"/>
      <w:bookmarkEnd w:id="3846"/>
      <w:bookmarkEnd w:id="3847"/>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48" w:name="_MCCTEMPBM_CRPT86940330___7"/>
            <w:bookmarkStart w:id="3849" w:name="MCCQCTEMPBM_00000089"/>
            <w:bookmarkStart w:id="3850"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51" w:name="_MCCTEMPBM_CRPT86940331___7"/>
            <w:bookmarkEnd w:id="3848"/>
            <w:r w:rsidRPr="00567618">
              <w:rPr>
                <w:rFonts w:ascii="Courier New" w:hAnsi="Courier New" w:cs="Courier New"/>
                <w:sz w:val="18"/>
              </w:rPr>
              <w:t>a=tcap:1 RTP/AVPF</w:t>
            </w:r>
          </w:p>
          <w:bookmarkEnd w:id="3851"/>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49"/>
          </w:p>
        </w:tc>
      </w:tr>
      <w:bookmarkEnd w:id="3850"/>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52" w:name="_MCCTEMPBM_CRPT86940333___7"/>
            <w:bookmarkStart w:id="3853"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4" w:name="_MCCTEMPBM_CRPT86940334___7"/>
            <w:bookmarkEnd w:id="3852"/>
            <w:r w:rsidRPr="00567618">
              <w:rPr>
                <w:rFonts w:ascii="Courier New" w:hAnsi="Courier New" w:cs="Courier New"/>
                <w:sz w:val="18"/>
                <w:szCs w:val="18"/>
              </w:rPr>
              <w:t>a=acfg:1 t=1</w:t>
            </w:r>
          </w:p>
          <w:bookmarkEnd w:id="3854"/>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53"/>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55"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55"/>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56" w:name="_Toc26369537"/>
      <w:bookmarkStart w:id="3857" w:name="_Toc36227419"/>
      <w:bookmarkStart w:id="3858" w:name="_Toc36228434"/>
      <w:bookmarkStart w:id="3859" w:name="_Toc36229061"/>
      <w:bookmarkStart w:id="3860" w:name="_Toc68847380"/>
      <w:bookmarkStart w:id="3861" w:name="_Toc74611315"/>
      <w:bookmarkStart w:id="3862" w:name="_Toc75566594"/>
      <w:bookmarkStart w:id="3863" w:name="_Toc89790146"/>
      <w:bookmarkStart w:id="3864" w:name="_Toc99466783"/>
      <w:bookmarkStart w:id="3865" w:name="_Toc186663974"/>
      <w:r w:rsidRPr="00567618">
        <w:t>A.3.4</w:t>
      </w:r>
      <w:r w:rsidRPr="00567618">
        <w:tab/>
        <w:t>SDP answer from an MTSI client in terminal using EGPRS access when both AMR and AMR-WB are supported</w:t>
      </w:r>
      <w:bookmarkEnd w:id="3856"/>
      <w:bookmarkEnd w:id="3857"/>
      <w:bookmarkEnd w:id="3858"/>
      <w:bookmarkEnd w:id="3859"/>
      <w:bookmarkEnd w:id="3860"/>
      <w:bookmarkEnd w:id="3861"/>
      <w:bookmarkEnd w:id="3862"/>
      <w:bookmarkEnd w:id="3863"/>
      <w:bookmarkEnd w:id="3864"/>
      <w:bookmarkEnd w:id="3865"/>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66" w:name="_MCCTEMPBM_CRPT86940337___7"/>
            <w:bookmarkStart w:id="3867" w:name="MCCQCTEMPBM_00000090"/>
            <w:bookmarkStart w:id="3868"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69" w:name="_MCCTEMPBM_CRPT86940338___7"/>
            <w:bookmarkEnd w:id="3866"/>
            <w:r w:rsidRPr="00567618">
              <w:rPr>
                <w:rFonts w:ascii="Courier New" w:hAnsi="Courier New" w:cs="Courier New"/>
                <w:sz w:val="18"/>
              </w:rPr>
              <w:t>a=tcap:1 RTP/AVPF</w:t>
            </w:r>
          </w:p>
          <w:bookmarkEnd w:id="3869"/>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67"/>
          </w:p>
        </w:tc>
      </w:tr>
      <w:bookmarkEnd w:id="3868"/>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0" w:name="_MCCTEMPBM_CRPT86940340___7"/>
            <w:bookmarkStart w:id="3871"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2" w:name="_MCCTEMPBM_CRPT86940341___7"/>
            <w:bookmarkEnd w:id="3870"/>
            <w:r w:rsidRPr="00567618">
              <w:rPr>
                <w:rFonts w:ascii="Courier New" w:hAnsi="Courier New" w:cs="Courier New"/>
                <w:sz w:val="18"/>
                <w:szCs w:val="18"/>
              </w:rPr>
              <w:t>a=acfg:1 t=1</w:t>
            </w:r>
          </w:p>
          <w:bookmarkEnd w:id="3872"/>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1"/>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73" w:name="_Toc26369538"/>
      <w:bookmarkStart w:id="3874" w:name="_Toc36227420"/>
      <w:bookmarkStart w:id="3875" w:name="_Toc36228435"/>
      <w:bookmarkStart w:id="3876" w:name="_Toc36229062"/>
      <w:bookmarkStart w:id="3877" w:name="_Toc68847381"/>
      <w:bookmarkStart w:id="3878" w:name="_Toc74611316"/>
      <w:bookmarkStart w:id="3879" w:name="_Toc75566595"/>
      <w:bookmarkStart w:id="3880" w:name="_Toc89790147"/>
      <w:bookmarkStart w:id="3881" w:name="_Toc99466784"/>
      <w:bookmarkStart w:id="3882" w:name="_Toc186663975"/>
      <w:r w:rsidRPr="00567618">
        <w:t>A.3.4a</w:t>
      </w:r>
      <w:r w:rsidRPr="00567618">
        <w:tab/>
        <w:t>SDP answer from an MTSI client in terminal using EGPRS access when only AMR is supported</w:t>
      </w:r>
      <w:bookmarkEnd w:id="3873"/>
      <w:bookmarkEnd w:id="3874"/>
      <w:bookmarkEnd w:id="3875"/>
      <w:bookmarkEnd w:id="3876"/>
      <w:bookmarkEnd w:id="3877"/>
      <w:bookmarkEnd w:id="3878"/>
      <w:bookmarkEnd w:id="3879"/>
      <w:bookmarkEnd w:id="3880"/>
      <w:bookmarkEnd w:id="3881"/>
      <w:bookmarkEnd w:id="3882"/>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3" w:name="_MCCTEMPBM_CRPT86940343___4"/>
            <w:r w:rsidRPr="00567618">
              <w:rPr>
                <w:rFonts w:ascii="Arial" w:hAnsi="Arial"/>
                <w:b/>
                <w:sz w:val="18"/>
              </w:rPr>
              <w:t>SDP offer</w:t>
            </w:r>
            <w:bookmarkEnd w:id="3883"/>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84" w:name="MCCQCTEMPBM_00000091"/>
            <w:bookmarkStart w:id="3885"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bookmarkEnd w:id="3884"/>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6" w:name="_MCCTEMPBM_CRPT86940345___4"/>
            <w:bookmarkEnd w:id="3885"/>
            <w:r w:rsidRPr="00567618">
              <w:rPr>
                <w:rFonts w:ascii="Arial" w:hAnsi="Arial"/>
                <w:b/>
                <w:sz w:val="18"/>
              </w:rPr>
              <w:t>SDP answer</w:t>
            </w:r>
            <w:bookmarkEnd w:id="3886"/>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7"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87"/>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88" w:name="_Toc26369539"/>
      <w:bookmarkStart w:id="3889" w:name="_Toc36227421"/>
      <w:bookmarkStart w:id="3890" w:name="_Toc36228436"/>
      <w:bookmarkStart w:id="3891" w:name="_Toc36229063"/>
      <w:bookmarkStart w:id="3892" w:name="_Toc68847382"/>
      <w:bookmarkStart w:id="3893" w:name="_Toc74611317"/>
      <w:bookmarkStart w:id="3894" w:name="_Toc75566596"/>
      <w:bookmarkStart w:id="3895" w:name="_Toc89790148"/>
      <w:bookmarkStart w:id="3896" w:name="_Toc99466785"/>
      <w:bookmarkStart w:id="3897" w:name="_Toc186663976"/>
      <w:r w:rsidRPr="00567618">
        <w:t>A.3.4b</w:t>
      </w:r>
      <w:r w:rsidRPr="00567618">
        <w:tab/>
        <w:t>SDP answer from an MTSI client in terminal using WLAN</w:t>
      </w:r>
      <w:bookmarkEnd w:id="3888"/>
      <w:bookmarkEnd w:id="3889"/>
      <w:bookmarkEnd w:id="3890"/>
      <w:bookmarkEnd w:id="3891"/>
      <w:bookmarkEnd w:id="3892"/>
      <w:bookmarkEnd w:id="3893"/>
      <w:bookmarkEnd w:id="3894"/>
      <w:bookmarkEnd w:id="3895"/>
      <w:bookmarkEnd w:id="3896"/>
      <w:bookmarkEnd w:id="3897"/>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98" w:name="_MCCTEMPBM_CRPT86940347___4"/>
            <w:r w:rsidRPr="00567618">
              <w:rPr>
                <w:rFonts w:ascii="Arial" w:hAnsi="Arial"/>
                <w:b/>
                <w:sz w:val="18"/>
              </w:rPr>
              <w:t>SDP offer</w:t>
            </w:r>
            <w:bookmarkEnd w:id="3898"/>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9" w:name="MCCQCTEMPBM_00000092"/>
            <w:bookmarkStart w:id="3900"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99"/>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01" w:name="_MCCTEMPBM_CRPT86940349___4"/>
            <w:bookmarkEnd w:id="3900"/>
            <w:r w:rsidRPr="00567618">
              <w:rPr>
                <w:rFonts w:ascii="Arial" w:hAnsi="Arial"/>
                <w:b/>
                <w:sz w:val="18"/>
              </w:rPr>
              <w:t>SDP answer</w:t>
            </w:r>
            <w:bookmarkEnd w:id="3901"/>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2"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02"/>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903" w:name="_Toc26369540"/>
      <w:bookmarkStart w:id="3904" w:name="_Toc36227422"/>
      <w:bookmarkStart w:id="3905" w:name="_Toc36228437"/>
      <w:bookmarkStart w:id="3906" w:name="_Toc36229064"/>
      <w:bookmarkStart w:id="3907" w:name="_Toc68847383"/>
      <w:bookmarkStart w:id="3908" w:name="_Toc74611318"/>
      <w:bookmarkStart w:id="3909" w:name="_Toc75566597"/>
      <w:bookmarkStart w:id="3910" w:name="_Toc89790149"/>
      <w:bookmarkStart w:id="3911" w:name="_Toc99466786"/>
      <w:bookmarkStart w:id="3912" w:name="_Toc186663977"/>
      <w:r w:rsidRPr="00567618">
        <w:t>A.3.5</w:t>
      </w:r>
      <w:r w:rsidRPr="00567618">
        <w:tab/>
        <w:t>SDP answer from MTSI MGW supporting only one codec mode set for AMR and AMR-WB each</w:t>
      </w:r>
      <w:bookmarkEnd w:id="3903"/>
      <w:bookmarkEnd w:id="3904"/>
      <w:bookmarkEnd w:id="3905"/>
      <w:bookmarkEnd w:id="3906"/>
      <w:bookmarkEnd w:id="3907"/>
      <w:bookmarkEnd w:id="3908"/>
      <w:bookmarkEnd w:id="3909"/>
      <w:bookmarkEnd w:id="3910"/>
      <w:bookmarkEnd w:id="3911"/>
      <w:bookmarkEnd w:id="3912"/>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3" w:name="_MCCTEMPBM_CRPT86940351___7"/>
            <w:bookmarkStart w:id="3914" w:name="MCCQCTEMPBM_00000093"/>
            <w:bookmarkStart w:id="3915"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6" w:name="_MCCTEMPBM_CRPT86940352___7"/>
            <w:bookmarkEnd w:id="3913"/>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16"/>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14"/>
          </w:p>
        </w:tc>
      </w:tr>
      <w:bookmarkEnd w:id="3915"/>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7" w:name="_MCCTEMPBM_CRPT86940354___7"/>
            <w:bookmarkStart w:id="3918"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9" w:name="_MCCTEMPBM_CRPT86940355___7"/>
            <w:bookmarkEnd w:id="3917"/>
            <w:r w:rsidRPr="00567618">
              <w:rPr>
                <w:rFonts w:ascii="Courier New" w:hAnsi="Courier New" w:cs="Courier New"/>
                <w:sz w:val="18"/>
                <w:szCs w:val="18"/>
              </w:rPr>
              <w:t>a=acfg:1 t=1</w:t>
            </w:r>
          </w:p>
          <w:bookmarkEnd w:id="3919"/>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18"/>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920" w:name="_Toc26369541"/>
      <w:bookmarkStart w:id="3921" w:name="_Toc36227423"/>
      <w:bookmarkStart w:id="3922" w:name="_Toc36228438"/>
      <w:bookmarkStart w:id="3923" w:name="_Toc36229065"/>
      <w:bookmarkStart w:id="3924" w:name="_Toc68847384"/>
      <w:bookmarkStart w:id="3925" w:name="_Toc74611319"/>
      <w:bookmarkStart w:id="3926" w:name="_Toc75566598"/>
      <w:bookmarkStart w:id="3927" w:name="_Toc89790150"/>
      <w:bookmarkStart w:id="3928" w:name="_Toc99466787"/>
      <w:bookmarkStart w:id="3929" w:name="_Toc186663978"/>
      <w:r w:rsidRPr="00567618">
        <w:t>A.3.5a</w:t>
      </w:r>
      <w:r w:rsidRPr="00567618">
        <w:tab/>
        <w:t>SDP answer from MTSI MGW supporting only one codec mode set for AMR</w:t>
      </w:r>
      <w:bookmarkEnd w:id="3920"/>
      <w:bookmarkEnd w:id="3921"/>
      <w:bookmarkEnd w:id="3922"/>
      <w:bookmarkEnd w:id="3923"/>
      <w:bookmarkEnd w:id="3924"/>
      <w:bookmarkEnd w:id="3925"/>
      <w:bookmarkEnd w:id="3926"/>
      <w:bookmarkEnd w:id="3927"/>
      <w:bookmarkEnd w:id="3928"/>
      <w:bookmarkEnd w:id="3929"/>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0" w:name="_MCCTEMPBM_CRPT86940357___7"/>
            <w:bookmarkStart w:id="3931" w:name="MCCQCTEMPBM_00000094"/>
            <w:bookmarkStart w:id="3932"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3" w:name="_MCCTEMPBM_CRPT86940358___7"/>
            <w:bookmarkEnd w:id="3930"/>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33"/>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31"/>
          </w:p>
        </w:tc>
      </w:tr>
      <w:bookmarkEnd w:id="3932"/>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4" w:name="_MCCTEMPBM_CRPT86940360___7"/>
            <w:bookmarkStart w:id="3935"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6" w:name="_MCCTEMPBM_CRPT86940361___7"/>
            <w:bookmarkEnd w:id="3934"/>
            <w:r w:rsidRPr="00567618">
              <w:rPr>
                <w:rFonts w:ascii="Courier New" w:hAnsi="Courier New" w:cs="Courier New"/>
                <w:sz w:val="18"/>
                <w:szCs w:val="18"/>
              </w:rPr>
              <w:t>a=acfg:1 t=1</w:t>
            </w:r>
          </w:p>
          <w:bookmarkEnd w:id="3936"/>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35"/>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937" w:name="_Toc26369542"/>
      <w:bookmarkStart w:id="3938" w:name="_Toc36227424"/>
      <w:bookmarkStart w:id="3939" w:name="_Toc36228439"/>
      <w:bookmarkStart w:id="3940" w:name="_Toc36229066"/>
      <w:bookmarkStart w:id="3941" w:name="_Toc68847385"/>
      <w:bookmarkStart w:id="3942" w:name="_Toc74611320"/>
      <w:bookmarkStart w:id="3943" w:name="_Toc75566599"/>
      <w:bookmarkStart w:id="3944" w:name="_Toc89790151"/>
      <w:bookmarkStart w:id="3945" w:name="_Toc99466788"/>
      <w:bookmarkStart w:id="3946" w:name="_Toc186663979"/>
      <w:r w:rsidRPr="00567618">
        <w:t>A.3.6</w:t>
      </w:r>
      <w:r w:rsidRPr="00567618">
        <w:tab/>
        <w:t>SDP answer from MTSI client in terminal on HSPA for session initiated from MTSI MGW interfacing UE on GERAN</w:t>
      </w:r>
      <w:bookmarkEnd w:id="3937"/>
      <w:bookmarkEnd w:id="3938"/>
      <w:bookmarkEnd w:id="3939"/>
      <w:bookmarkEnd w:id="3940"/>
      <w:bookmarkEnd w:id="3941"/>
      <w:bookmarkEnd w:id="3942"/>
      <w:bookmarkEnd w:id="3943"/>
      <w:bookmarkEnd w:id="3944"/>
      <w:bookmarkEnd w:id="3945"/>
      <w:bookmarkEnd w:id="3946"/>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47" w:name="_MCCTEMPBM_CRPT86940363___7"/>
            <w:bookmarkStart w:id="3948" w:name="MCCQCTEMPBM_00000095"/>
            <w:bookmarkStart w:id="3949"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50" w:name="_MCCTEMPBM_CRPT86940364___7"/>
            <w:bookmarkEnd w:id="3947"/>
            <w:r w:rsidRPr="00567618">
              <w:rPr>
                <w:rFonts w:ascii="Courier New" w:hAnsi="Courier New" w:cs="Courier New"/>
                <w:sz w:val="18"/>
              </w:rPr>
              <w:t>a=tcap:1 RTP/AVPF</w:t>
            </w:r>
          </w:p>
          <w:bookmarkEnd w:id="3950"/>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bookmarkEnd w:id="3948"/>
          </w:p>
        </w:tc>
      </w:tr>
      <w:bookmarkEnd w:id="3949"/>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1" w:name="_MCCTEMPBM_CRPT86940366___7"/>
            <w:bookmarkStart w:id="3952"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53" w:name="_MCCTEMPBM_CRPT86940367___7"/>
            <w:bookmarkEnd w:id="3951"/>
            <w:r w:rsidRPr="00567618">
              <w:rPr>
                <w:rFonts w:ascii="Courier New" w:hAnsi="Courier New" w:cs="Courier New"/>
                <w:sz w:val="18"/>
                <w:szCs w:val="18"/>
              </w:rPr>
              <w:t>a=acfg:1 t=1</w:t>
            </w:r>
          </w:p>
          <w:bookmarkEnd w:id="3953"/>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52"/>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54" w:name="_Toc26369543"/>
      <w:bookmarkStart w:id="3955" w:name="_Toc36227425"/>
      <w:bookmarkStart w:id="3956" w:name="_Toc36228440"/>
      <w:bookmarkStart w:id="3957" w:name="_Toc36229067"/>
      <w:bookmarkStart w:id="3958" w:name="_Toc68847386"/>
      <w:bookmarkStart w:id="3959" w:name="_Toc74611321"/>
      <w:bookmarkStart w:id="3960" w:name="_Toc75566600"/>
      <w:bookmarkStart w:id="3961" w:name="_Toc89790152"/>
      <w:bookmarkStart w:id="3962" w:name="_Toc99466789"/>
      <w:bookmarkStart w:id="3963" w:name="_Toc186663980"/>
      <w:r w:rsidRPr="00567618">
        <w:t>A.3.7</w:t>
      </w:r>
      <w:r w:rsidRPr="00567618">
        <w:tab/>
        <w:t>SDP answer from MTSI client in terminal on HSPA for session initiated from MTSI MGW interfacing legacy UE on UTRAN</w:t>
      </w:r>
      <w:bookmarkEnd w:id="3954"/>
      <w:bookmarkEnd w:id="3955"/>
      <w:bookmarkEnd w:id="3956"/>
      <w:bookmarkEnd w:id="3957"/>
      <w:bookmarkEnd w:id="3958"/>
      <w:bookmarkEnd w:id="3959"/>
      <w:bookmarkEnd w:id="3960"/>
      <w:bookmarkEnd w:id="3961"/>
      <w:bookmarkEnd w:id="3962"/>
      <w:bookmarkEnd w:id="3963"/>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4" w:name="_MCCTEMPBM_CRPT86940369___4"/>
            <w:r w:rsidRPr="00567618">
              <w:rPr>
                <w:rFonts w:ascii="Arial" w:hAnsi="Arial"/>
                <w:b/>
                <w:sz w:val="18"/>
              </w:rPr>
              <w:t>SDP offer (from MTSI MGW)</w:t>
            </w:r>
            <w:bookmarkEnd w:id="3964"/>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5" w:name="MCCQCTEMPBM_00000096"/>
            <w:bookmarkStart w:id="3966"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bookmarkEnd w:id="3965"/>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7" w:name="_MCCTEMPBM_CRPT86940371___4"/>
            <w:bookmarkEnd w:id="3966"/>
            <w:r w:rsidRPr="00567618">
              <w:rPr>
                <w:rFonts w:ascii="Arial" w:hAnsi="Arial"/>
                <w:b/>
                <w:sz w:val="18"/>
              </w:rPr>
              <w:t>SDP answer (from MTSI client in terminal)</w:t>
            </w:r>
            <w:bookmarkEnd w:id="3967"/>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8"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68"/>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69" w:name="_Toc26369544"/>
      <w:bookmarkStart w:id="3970" w:name="_Toc36227426"/>
      <w:bookmarkStart w:id="3971" w:name="_Toc36228441"/>
      <w:bookmarkStart w:id="3972" w:name="_Toc36229068"/>
      <w:bookmarkStart w:id="3973" w:name="_Toc68847387"/>
      <w:bookmarkStart w:id="3974" w:name="_Toc74611322"/>
      <w:bookmarkStart w:id="3975" w:name="_Toc75566601"/>
      <w:bookmarkStart w:id="3976" w:name="_Toc89790153"/>
      <w:bookmarkStart w:id="3977" w:name="_Toc99466790"/>
      <w:bookmarkStart w:id="3978" w:name="_Toc186663981"/>
      <w:r w:rsidRPr="00567618">
        <w:t>A.4</w:t>
      </w:r>
      <w:r w:rsidRPr="00567618">
        <w:tab/>
        <w:t>SDP offers and answers for video sessions</w:t>
      </w:r>
      <w:bookmarkEnd w:id="3969"/>
      <w:bookmarkEnd w:id="3970"/>
      <w:bookmarkEnd w:id="3971"/>
      <w:bookmarkEnd w:id="3972"/>
      <w:bookmarkEnd w:id="3973"/>
      <w:bookmarkEnd w:id="3974"/>
      <w:bookmarkEnd w:id="3975"/>
      <w:bookmarkEnd w:id="3976"/>
      <w:bookmarkEnd w:id="3977"/>
      <w:bookmarkEnd w:id="3978"/>
    </w:p>
    <w:p w14:paraId="482B6F19" w14:textId="77777777" w:rsidR="00FC7E52" w:rsidRPr="00567618" w:rsidRDefault="00FC7E52" w:rsidP="00FC7E52">
      <w:pPr>
        <w:pStyle w:val="Heading2"/>
      </w:pPr>
      <w:bookmarkStart w:id="3979" w:name="_Toc26369545"/>
      <w:bookmarkStart w:id="3980" w:name="_Toc36227427"/>
      <w:bookmarkStart w:id="3981" w:name="_Toc36228442"/>
      <w:bookmarkStart w:id="3982" w:name="_Toc36229069"/>
      <w:bookmarkStart w:id="3983" w:name="_Toc68847388"/>
      <w:bookmarkStart w:id="3984" w:name="_Toc74611323"/>
      <w:bookmarkStart w:id="3985" w:name="_Toc75566602"/>
      <w:bookmarkStart w:id="3986" w:name="_Toc89790154"/>
      <w:bookmarkStart w:id="3987" w:name="_Toc99466791"/>
      <w:bookmarkStart w:id="3988" w:name="_Toc186663982"/>
      <w:r w:rsidRPr="00567618">
        <w:t>A.4.1</w:t>
      </w:r>
      <w:r w:rsidRPr="00567618">
        <w:tab/>
        <w:t>Void</w:t>
      </w:r>
      <w:bookmarkEnd w:id="3979"/>
      <w:bookmarkEnd w:id="3980"/>
      <w:bookmarkEnd w:id="3981"/>
      <w:bookmarkEnd w:id="3982"/>
      <w:bookmarkEnd w:id="3983"/>
      <w:bookmarkEnd w:id="3984"/>
      <w:bookmarkEnd w:id="3985"/>
      <w:bookmarkEnd w:id="3986"/>
      <w:bookmarkEnd w:id="3987"/>
      <w:bookmarkEnd w:id="3988"/>
    </w:p>
    <w:p w14:paraId="4551E5C7" w14:textId="77777777" w:rsidR="00FC7E52" w:rsidRPr="00567618" w:rsidRDefault="00FC7E52" w:rsidP="00FC7E52">
      <w:pPr>
        <w:pStyle w:val="Heading2"/>
      </w:pPr>
      <w:bookmarkStart w:id="3989" w:name="_Toc26369546"/>
      <w:bookmarkStart w:id="3990" w:name="_Toc36227428"/>
      <w:bookmarkStart w:id="3991" w:name="_Toc36228443"/>
      <w:bookmarkStart w:id="3992" w:name="_Toc36229070"/>
      <w:bookmarkStart w:id="3993" w:name="_Toc68847389"/>
      <w:bookmarkStart w:id="3994" w:name="_Toc74611324"/>
      <w:bookmarkStart w:id="3995" w:name="_Toc75566603"/>
      <w:bookmarkStart w:id="3996" w:name="_Toc89790155"/>
      <w:bookmarkStart w:id="3997" w:name="_Toc99466792"/>
      <w:bookmarkStart w:id="3998" w:name="_Toc186663983"/>
      <w:r w:rsidRPr="00567618">
        <w:t>A.4.2</w:t>
      </w:r>
      <w:r w:rsidRPr="00567618">
        <w:tab/>
        <w:t>Void</w:t>
      </w:r>
      <w:bookmarkEnd w:id="3989"/>
      <w:bookmarkEnd w:id="3990"/>
      <w:bookmarkEnd w:id="3991"/>
      <w:bookmarkEnd w:id="3992"/>
      <w:bookmarkEnd w:id="3993"/>
      <w:bookmarkEnd w:id="3994"/>
      <w:bookmarkEnd w:id="3995"/>
      <w:bookmarkEnd w:id="3996"/>
      <w:bookmarkEnd w:id="3997"/>
      <w:bookmarkEnd w:id="3998"/>
    </w:p>
    <w:p w14:paraId="71E8D902" w14:textId="77777777" w:rsidR="00FC7E52" w:rsidRPr="00567618" w:rsidRDefault="00FC7E52" w:rsidP="00FC7E52">
      <w:pPr>
        <w:pStyle w:val="Heading2"/>
      </w:pPr>
      <w:bookmarkStart w:id="3999" w:name="_Toc26369547"/>
      <w:bookmarkStart w:id="4000" w:name="_Toc36227429"/>
      <w:bookmarkStart w:id="4001" w:name="_Toc36228444"/>
      <w:bookmarkStart w:id="4002" w:name="_Toc36229071"/>
      <w:bookmarkStart w:id="4003" w:name="_Toc68847390"/>
      <w:bookmarkStart w:id="4004" w:name="_Toc74611325"/>
      <w:bookmarkStart w:id="4005" w:name="_Toc75566604"/>
      <w:bookmarkStart w:id="4006" w:name="_Toc89790156"/>
      <w:bookmarkStart w:id="4007" w:name="_Toc99466793"/>
      <w:bookmarkStart w:id="4008" w:name="_Toc186663984"/>
      <w:r w:rsidRPr="00567618">
        <w:t>A.4.2a</w:t>
      </w:r>
      <w:r w:rsidRPr="00567618">
        <w:tab/>
        <w:t>H.264/AVC</w:t>
      </w:r>
      <w:bookmarkEnd w:id="3999"/>
      <w:bookmarkEnd w:id="4000"/>
      <w:bookmarkEnd w:id="4001"/>
      <w:bookmarkEnd w:id="4002"/>
      <w:bookmarkEnd w:id="4003"/>
      <w:bookmarkEnd w:id="4004"/>
      <w:bookmarkEnd w:id="4005"/>
      <w:bookmarkEnd w:id="4006"/>
      <w:bookmarkEnd w:id="4007"/>
      <w:bookmarkEnd w:id="4008"/>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9" w:name="_MCCTEMPBM_CRPT86940373___7"/>
            <w:bookmarkStart w:id="4010" w:name="_MCCTEMPBM_CRPT86940377___7" w:colFirst="0" w:colLast="0"/>
            <w:bookmarkStart w:id="4011" w:name="MCCQCTEMPBM_0000009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2" w:name="_MCCTEMPBM_CRPT86940374___7"/>
            <w:bookmarkEnd w:id="4009"/>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3" w:name="_MCCTEMPBM_CRPT86940375___7"/>
            <w:bookmarkEnd w:id="4012"/>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4" w:name="_MCCTEMPBM_CRPT86940376___7"/>
            <w:bookmarkEnd w:id="4013"/>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14"/>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0"/>
      <w:bookmarkEnd w:id="4011"/>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5" w:name="_MCCTEMPBM_CRPT86940378___7"/>
            <w:bookmarkStart w:id="4016" w:name="_MCCTEMPBM_CRPT86940382___7" w:colFirst="0" w:colLast="0"/>
            <w:bookmarkStart w:id="4017" w:name="MCCQCTEMPBM_00000098"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8" w:name="_MCCTEMPBM_CRPT86940379___7"/>
            <w:bookmarkEnd w:id="4015"/>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9" w:name="_MCCTEMPBM_CRPT86940380___7"/>
            <w:bookmarkEnd w:id="4018"/>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0" w:name="_MCCTEMPBM_CRPT86940381___7"/>
            <w:bookmarkEnd w:id="4019"/>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20"/>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6"/>
      <w:bookmarkEnd w:id="4017"/>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4021" w:name="_Toc26369548"/>
      <w:bookmarkStart w:id="4022" w:name="_Toc36227430"/>
      <w:bookmarkStart w:id="4023" w:name="_Toc36228445"/>
      <w:bookmarkStart w:id="4024" w:name="_Toc36229072"/>
      <w:bookmarkStart w:id="4025" w:name="_Toc68847391"/>
      <w:bookmarkStart w:id="4026" w:name="_Toc74611326"/>
      <w:bookmarkStart w:id="4027" w:name="_Toc75566605"/>
      <w:bookmarkStart w:id="4028" w:name="_Toc89790157"/>
      <w:bookmarkStart w:id="4029" w:name="_Toc99466794"/>
      <w:bookmarkStart w:id="4030" w:name="_Toc186663985"/>
      <w:r w:rsidRPr="00567618">
        <w:t>A.4.2b</w:t>
      </w:r>
      <w:r w:rsidRPr="00567618">
        <w:tab/>
        <w:t>High Granularity CVO example</w:t>
      </w:r>
      <w:bookmarkEnd w:id="4021"/>
      <w:bookmarkEnd w:id="4022"/>
      <w:bookmarkEnd w:id="4023"/>
      <w:bookmarkEnd w:id="4024"/>
      <w:bookmarkEnd w:id="4025"/>
      <w:bookmarkEnd w:id="4026"/>
      <w:bookmarkEnd w:id="4027"/>
      <w:bookmarkEnd w:id="4028"/>
      <w:bookmarkEnd w:id="4029"/>
      <w:bookmarkEnd w:id="4030"/>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1" w:name="_MCCTEMPBM_CRPT86940383___7"/>
            <w:bookmarkStart w:id="4032" w:name="_MCCTEMPBM_CRPT86940387___7" w:colFirst="0" w:colLast="0"/>
            <w:bookmarkStart w:id="4033" w:name="MCCQCTEMPBM_00000099"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4" w:name="_MCCTEMPBM_CRPT86940384___7"/>
            <w:bookmarkEnd w:id="4031"/>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5" w:name="_MCCTEMPBM_CRPT86940385___7"/>
            <w:bookmarkEnd w:id="4034"/>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6" w:name="_MCCTEMPBM_CRPT86940386___7"/>
            <w:bookmarkEnd w:id="4035"/>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36"/>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2"/>
      <w:bookmarkEnd w:id="4033"/>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7" w:name="_MCCTEMPBM_CRPT86940388___7"/>
            <w:bookmarkStart w:id="4038" w:name="_MCCTEMPBM_CRPT86940392___7" w:colFirst="0" w:colLast="0"/>
            <w:bookmarkStart w:id="4039" w:name="MCCQCTEMPBM_00000100"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0" w:name="_MCCTEMPBM_CRPT86940389___7"/>
            <w:bookmarkEnd w:id="4037"/>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1" w:name="_MCCTEMPBM_CRPT86940390___7"/>
            <w:bookmarkEnd w:id="4040"/>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2" w:name="_MCCTEMPBM_CRPT86940391___7"/>
            <w:bookmarkEnd w:id="4041"/>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2"/>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8"/>
      <w:bookmarkEnd w:id="4039"/>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043" w:name="_Toc26369549"/>
      <w:bookmarkStart w:id="4044" w:name="_Toc36227431"/>
      <w:bookmarkStart w:id="4045" w:name="_Toc36228446"/>
      <w:bookmarkStart w:id="4046" w:name="_Toc36229073"/>
      <w:bookmarkStart w:id="4047" w:name="_Toc68847392"/>
      <w:bookmarkStart w:id="4048" w:name="_Toc74611327"/>
      <w:bookmarkStart w:id="4049" w:name="_Toc75566606"/>
      <w:bookmarkStart w:id="4050" w:name="_Toc89790158"/>
      <w:bookmarkStart w:id="4051" w:name="_Toc99466795"/>
      <w:bookmarkStart w:id="4052" w:name="_Toc186663986"/>
      <w:r w:rsidRPr="00567618">
        <w:t>A.4.2c</w:t>
      </w:r>
      <w:r w:rsidRPr="00567618">
        <w:tab/>
        <w:t>RTP Retransmission</w:t>
      </w:r>
      <w:bookmarkEnd w:id="4043"/>
      <w:bookmarkEnd w:id="4044"/>
      <w:bookmarkEnd w:id="4045"/>
      <w:bookmarkEnd w:id="4046"/>
      <w:bookmarkEnd w:id="4047"/>
      <w:bookmarkEnd w:id="4048"/>
      <w:bookmarkEnd w:id="4049"/>
      <w:bookmarkEnd w:id="4050"/>
      <w:bookmarkEnd w:id="4051"/>
      <w:bookmarkEnd w:id="4052"/>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3" w:name="_MCCTEMPBM_CRPT86940393___7"/>
            <w:bookmarkStart w:id="4054" w:name="MCCQCTEMPBM_00000101" w:colFirst="0" w:colLast="0"/>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5" w:name="_MCCTEMPBM_CRPT86940394___7"/>
            <w:bookmarkEnd w:id="4053"/>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6" w:name="_MCCTEMPBM_CRPT86940395___7"/>
            <w:bookmarkEnd w:id="4055"/>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7" w:name="_MCCTEMPBM_CRPT86940396___7"/>
            <w:bookmarkEnd w:id="4056"/>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8" w:name="_MCCTEMPBM_CRPT86940397___7"/>
            <w:bookmarkEnd w:id="4057"/>
            <w:r w:rsidRPr="00567618">
              <w:rPr>
                <w:rFonts w:ascii="Courier New" w:hAnsi="Courier New" w:cs="Courier New"/>
                <w:szCs w:val="18"/>
              </w:rPr>
              <w:t>a=rtcp-fb:99 ccm tmmbr</w:t>
            </w:r>
            <w:bookmarkEnd w:id="4058"/>
          </w:p>
        </w:tc>
      </w:tr>
      <w:bookmarkEnd w:id="4054"/>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398___7"/>
            <w:bookmarkStart w:id="4060" w:name="MCCQCTEMPBM_00000102" w:colFirst="0" w:colLast="0"/>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1" w:name="_MCCTEMPBM_CRPT86940399___7"/>
            <w:bookmarkEnd w:id="4059"/>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2" w:name="_MCCTEMPBM_CRPT86940400___7"/>
            <w:bookmarkEnd w:id="4061"/>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3" w:name="_MCCTEMPBM_CRPT86940401___7"/>
            <w:bookmarkEnd w:id="4062"/>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4" w:name="_MCCTEMPBM_CRPT86940402___7"/>
            <w:bookmarkEnd w:id="4063"/>
            <w:r w:rsidRPr="00567618">
              <w:rPr>
                <w:rFonts w:ascii="Courier New" w:hAnsi="Courier New" w:cs="Courier New"/>
                <w:szCs w:val="18"/>
              </w:rPr>
              <w:t>a=rtcp-fb:99 ccm tmmbr</w:t>
            </w:r>
            <w:bookmarkEnd w:id="4064"/>
          </w:p>
        </w:tc>
      </w:tr>
      <w:bookmarkEnd w:id="4060"/>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65" w:name="_Toc26369550"/>
      <w:bookmarkStart w:id="4066" w:name="_Toc36227432"/>
      <w:bookmarkStart w:id="4067" w:name="_Toc36228447"/>
      <w:bookmarkStart w:id="4068" w:name="_Toc36229074"/>
      <w:bookmarkStart w:id="4069" w:name="_Toc68847393"/>
      <w:bookmarkStart w:id="4070" w:name="_Toc74611328"/>
      <w:bookmarkStart w:id="4071" w:name="_Toc75566607"/>
      <w:bookmarkStart w:id="4072" w:name="_Toc89790159"/>
      <w:bookmarkStart w:id="4073" w:name="_Toc99466796"/>
      <w:bookmarkStart w:id="4074" w:name="_Toc186663987"/>
      <w:r w:rsidRPr="00567618">
        <w:t>A.4.2d</w:t>
      </w:r>
      <w:r w:rsidRPr="00567618">
        <w:tab/>
        <w:t>RTP Forward Error Correction (FEC)</w:t>
      </w:r>
      <w:bookmarkEnd w:id="4065"/>
      <w:bookmarkEnd w:id="4066"/>
      <w:bookmarkEnd w:id="4067"/>
      <w:bookmarkEnd w:id="4068"/>
      <w:bookmarkEnd w:id="4069"/>
      <w:bookmarkEnd w:id="4070"/>
      <w:bookmarkEnd w:id="4071"/>
      <w:bookmarkEnd w:id="4072"/>
      <w:bookmarkEnd w:id="4073"/>
      <w:bookmarkEnd w:id="4074"/>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5" w:name="_MCCTEMPBM_CRPT86940403___7"/>
            <w:bookmarkStart w:id="4076" w:name="MCCQCTEMPBM_00000103" w:colFirst="0" w:colLast="0"/>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7" w:name="_MCCTEMPBM_CRPT86940404___7"/>
            <w:bookmarkEnd w:id="4075"/>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8" w:name="_MCCTEMPBM_CRPT86940405___7"/>
            <w:bookmarkEnd w:id="4077"/>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9" w:name="_MCCTEMPBM_CRPT86940406___7"/>
            <w:bookmarkEnd w:id="4078"/>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0" w:name="_MCCTEMPBM_CRPT86940407___7"/>
            <w:bookmarkEnd w:id="4079"/>
            <w:r w:rsidRPr="00567618">
              <w:rPr>
                <w:rFonts w:ascii="Courier New" w:hAnsi="Courier New" w:cs="Courier New"/>
                <w:szCs w:val="18"/>
              </w:rPr>
              <w:t>a=rtcp-fb:99 ccm tmmbr</w:t>
            </w:r>
            <w:bookmarkEnd w:id="4080"/>
          </w:p>
        </w:tc>
      </w:tr>
      <w:bookmarkEnd w:id="4076"/>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1" w:name="_MCCTEMPBM_CRPT86940408___7"/>
            <w:bookmarkStart w:id="4082" w:name="MCCQCTEMPBM_00000104" w:colFirst="0" w:colLast="0"/>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3" w:name="_MCCTEMPBM_CRPT86940409___7"/>
            <w:bookmarkEnd w:id="4081"/>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4" w:name="_MCCTEMPBM_CRPT86940410___7"/>
            <w:bookmarkEnd w:id="4083"/>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5" w:name="_MCCTEMPBM_CRPT86940411___7"/>
            <w:bookmarkEnd w:id="4084"/>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6" w:name="_MCCTEMPBM_CRPT86940412___7"/>
            <w:bookmarkEnd w:id="4085"/>
            <w:r w:rsidRPr="00567618">
              <w:rPr>
                <w:rFonts w:ascii="Courier New" w:hAnsi="Courier New" w:cs="Courier New"/>
                <w:szCs w:val="18"/>
              </w:rPr>
              <w:t>a=rtcp-fb:99 ccm tmmbr</w:t>
            </w:r>
            <w:bookmarkEnd w:id="4086"/>
          </w:p>
        </w:tc>
      </w:tr>
      <w:bookmarkEnd w:id="4082"/>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87" w:name="_Toc26369551"/>
      <w:bookmarkStart w:id="4088" w:name="_Toc36227433"/>
      <w:bookmarkStart w:id="4089" w:name="_Toc36228448"/>
      <w:bookmarkStart w:id="4090" w:name="_Toc36229075"/>
      <w:bookmarkStart w:id="4091" w:name="_Toc68847394"/>
      <w:bookmarkStart w:id="4092" w:name="_Toc74611329"/>
      <w:bookmarkStart w:id="4093" w:name="_Toc75566608"/>
      <w:bookmarkStart w:id="4094" w:name="_Toc89790160"/>
      <w:bookmarkStart w:id="4095" w:name="_Toc99466797"/>
      <w:bookmarkStart w:id="4096" w:name="_Toc186663988"/>
      <w:r w:rsidRPr="00567618">
        <w:t>A.4.2e</w:t>
      </w:r>
      <w:r w:rsidRPr="00567618">
        <w:tab/>
        <w:t>SDP Examples with ROI</w:t>
      </w:r>
      <w:bookmarkEnd w:id="4087"/>
      <w:bookmarkEnd w:id="4088"/>
      <w:bookmarkEnd w:id="4089"/>
      <w:bookmarkEnd w:id="4090"/>
      <w:bookmarkEnd w:id="4091"/>
      <w:bookmarkEnd w:id="4092"/>
      <w:bookmarkEnd w:id="4093"/>
      <w:bookmarkEnd w:id="4094"/>
      <w:bookmarkEnd w:id="4095"/>
      <w:bookmarkEnd w:id="4096"/>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97" w:name="_MCCTEMPBM_CRPT86940413___7"/>
            <w:bookmarkStart w:id="4098" w:name="_MCCTEMPBM_CRPT86940417___7" w:colFirst="0" w:colLast="0"/>
            <w:bookmarkStart w:id="4099" w:name="MCCQCTEMPBM_00000105"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0" w:name="_MCCTEMPBM_CRPT86940414___7"/>
            <w:bookmarkEnd w:id="4097"/>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1" w:name="_MCCTEMPBM_CRPT86940415___7"/>
            <w:bookmarkEnd w:id="4100"/>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2" w:name="_MCCTEMPBM_CRPT86940416___7"/>
            <w:bookmarkEnd w:id="4101"/>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2"/>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98"/>
      <w:bookmarkEnd w:id="4099"/>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3" w:name="_MCCTEMPBM_CRPT86940418___7"/>
            <w:bookmarkStart w:id="4104" w:name="_MCCTEMPBM_CRPT86940422___7" w:colFirst="0" w:colLast="0"/>
            <w:bookmarkStart w:id="4105" w:name="MCCQCTEMPBM_00000106"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6" w:name="_MCCTEMPBM_CRPT86940419___7"/>
            <w:bookmarkEnd w:id="4103"/>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7" w:name="_MCCTEMPBM_CRPT86940420___7"/>
            <w:bookmarkEnd w:id="4106"/>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8" w:name="_MCCTEMPBM_CRPT86940421___7"/>
            <w:bookmarkEnd w:id="4107"/>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8"/>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104"/>
      <w:bookmarkEnd w:id="4105"/>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9" w:name="_MCCTEMPBM_CRPT86940423___7"/>
            <w:bookmarkStart w:id="4110" w:name="_MCCTEMPBM_CRPT86940427___7" w:colFirst="0" w:colLast="0"/>
            <w:bookmarkStart w:id="4111" w:name="MCCQCTEMPBM_0000010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2" w:name="_MCCTEMPBM_CRPT86940424___7"/>
            <w:bookmarkEnd w:id="4109"/>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3" w:name="_MCCTEMPBM_CRPT86940425___7"/>
            <w:bookmarkEnd w:id="4112"/>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114" w:name="_MCCTEMPBM_CRPT86940426___7"/>
            <w:bookmarkEnd w:id="4113"/>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14"/>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0"/>
      <w:bookmarkEnd w:id="4111"/>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5" w:name="_MCCTEMPBM_CRPT86940428___7"/>
            <w:bookmarkStart w:id="4116" w:name="_MCCTEMPBM_CRPT86940432___7" w:colFirst="0" w:colLast="0"/>
            <w:bookmarkStart w:id="4117" w:name="MCCQCTEMPBM_00000108"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8" w:name="_MCCTEMPBM_CRPT86940429___7"/>
            <w:bookmarkEnd w:id="4115"/>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9" w:name="_MCCTEMPBM_CRPT86940430___7"/>
            <w:bookmarkEnd w:id="4118"/>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120" w:name="_MCCTEMPBM_CRPT86940431___7"/>
            <w:bookmarkEnd w:id="4119"/>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0"/>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6"/>
      <w:bookmarkEnd w:id="4117"/>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1" w:name="_MCCTEMPBM_CRPT86940433___7"/>
            <w:bookmarkStart w:id="4122" w:name="_MCCTEMPBM_CRPT86940437___7" w:colFirst="0" w:colLast="0"/>
            <w:bookmarkStart w:id="4123" w:name="MCCQCTEMPBM_00000109"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4" w:name="_MCCTEMPBM_CRPT86940434___7"/>
            <w:bookmarkEnd w:id="4121"/>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5" w:name="_MCCTEMPBM_CRPT86940435___7"/>
            <w:bookmarkEnd w:id="4124"/>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6" w:name="_MCCTEMPBM_CRPT86940436___7"/>
            <w:bookmarkEnd w:id="4125"/>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6"/>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122"/>
      <w:bookmarkEnd w:id="4123"/>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7" w:name="_MCCTEMPBM_CRPT86940438___7"/>
            <w:bookmarkStart w:id="4128" w:name="_MCCTEMPBM_CRPT86940442___7" w:colFirst="0" w:colLast="0"/>
            <w:bookmarkStart w:id="4129" w:name="MCCQCTEMPBM_00000110"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0" w:name="_MCCTEMPBM_CRPT86940439___7"/>
            <w:bookmarkEnd w:id="4127"/>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1" w:name="_MCCTEMPBM_CRPT86940440___7"/>
            <w:bookmarkEnd w:id="4130"/>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2" w:name="_MCCTEMPBM_CRPT86940441___7"/>
            <w:bookmarkEnd w:id="4131"/>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2"/>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128"/>
      <w:bookmarkEnd w:id="4129"/>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3" w:name="_MCCTEMPBM_CRPT86940443___7"/>
            <w:bookmarkStart w:id="4134" w:name="_MCCTEMPBM_CRPT86940447___7" w:colFirst="0" w:colLast="0"/>
            <w:bookmarkStart w:id="4135" w:name="MCCQCTEMPBM_00000111"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6" w:name="_MCCTEMPBM_CRPT86940444___7"/>
            <w:bookmarkEnd w:id="4133"/>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7" w:name="_MCCTEMPBM_CRPT86940445___7"/>
            <w:bookmarkEnd w:id="4136"/>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138" w:name="_MCCTEMPBM_CRPT86940446___7"/>
            <w:bookmarkEnd w:id="4137"/>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8"/>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134"/>
      <w:bookmarkEnd w:id="4135"/>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9" w:name="_MCCTEMPBM_CRPT86940448___7"/>
            <w:bookmarkStart w:id="4140" w:name="_MCCTEMPBM_CRPT86940452___7" w:colFirst="0" w:colLast="0"/>
            <w:bookmarkStart w:id="4141" w:name="MCCQCTEMPBM_00000112"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42" w:name="_MCCTEMPBM_CRPT86940449___7"/>
            <w:bookmarkEnd w:id="4139"/>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43" w:name="_MCCTEMPBM_CRPT86940450___7"/>
            <w:bookmarkEnd w:id="4142"/>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144" w:name="_MCCTEMPBM_CRPT86940451___7"/>
            <w:bookmarkEnd w:id="4143"/>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44"/>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140"/>
      <w:bookmarkEnd w:id="4141"/>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145" w:name="_Toc26369552"/>
      <w:bookmarkStart w:id="4146" w:name="_Toc36227434"/>
      <w:bookmarkStart w:id="4147" w:name="_Toc36228449"/>
      <w:bookmarkStart w:id="4148" w:name="_Toc36229076"/>
      <w:bookmarkStart w:id="4149" w:name="_Toc68847395"/>
      <w:bookmarkStart w:id="4150" w:name="_Toc74611330"/>
      <w:bookmarkStart w:id="4151" w:name="_Toc75566609"/>
      <w:bookmarkStart w:id="4152" w:name="_Toc89790161"/>
      <w:bookmarkStart w:id="4153" w:name="_Toc99466798"/>
      <w:bookmarkStart w:id="4154" w:name="_Toc186663989"/>
      <w:r w:rsidRPr="00567618">
        <w:t>A.4.3</w:t>
      </w:r>
      <w:r w:rsidRPr="00567618">
        <w:tab/>
        <w:t>Void</w:t>
      </w:r>
      <w:bookmarkEnd w:id="4145"/>
      <w:bookmarkEnd w:id="4146"/>
      <w:bookmarkEnd w:id="4147"/>
      <w:bookmarkEnd w:id="4148"/>
      <w:bookmarkEnd w:id="4149"/>
      <w:bookmarkEnd w:id="4150"/>
      <w:bookmarkEnd w:id="4151"/>
      <w:bookmarkEnd w:id="4152"/>
      <w:bookmarkEnd w:id="4153"/>
      <w:bookmarkEnd w:id="4154"/>
    </w:p>
    <w:p w14:paraId="6C4549B8" w14:textId="77777777" w:rsidR="00FC7E52" w:rsidRPr="00567618" w:rsidRDefault="00FC7E52" w:rsidP="00FC7E52">
      <w:pPr>
        <w:pStyle w:val="Heading2"/>
      </w:pPr>
      <w:bookmarkStart w:id="4155" w:name="_Toc26369553"/>
      <w:bookmarkStart w:id="4156" w:name="_Toc36227435"/>
      <w:bookmarkStart w:id="4157" w:name="_Toc36228450"/>
      <w:bookmarkStart w:id="4158" w:name="_Toc36229077"/>
      <w:bookmarkStart w:id="4159" w:name="_Toc68847396"/>
      <w:bookmarkStart w:id="4160" w:name="_Toc74611331"/>
      <w:bookmarkStart w:id="4161" w:name="_Toc75566610"/>
      <w:bookmarkStart w:id="4162" w:name="_Toc89790162"/>
      <w:bookmarkStart w:id="4163" w:name="_Toc99466799"/>
      <w:bookmarkStart w:id="4164" w:name="_Toc186663990"/>
      <w:r w:rsidRPr="00567618">
        <w:t>A.4.4</w:t>
      </w:r>
      <w:r w:rsidRPr="00567618">
        <w:tab/>
        <w:t>Void</w:t>
      </w:r>
      <w:bookmarkEnd w:id="4155"/>
      <w:bookmarkEnd w:id="4156"/>
      <w:bookmarkEnd w:id="4157"/>
      <w:bookmarkEnd w:id="4158"/>
      <w:bookmarkEnd w:id="4159"/>
      <w:bookmarkEnd w:id="4160"/>
      <w:bookmarkEnd w:id="4161"/>
      <w:bookmarkEnd w:id="4162"/>
      <w:bookmarkEnd w:id="4163"/>
      <w:bookmarkEnd w:id="4164"/>
    </w:p>
    <w:p w14:paraId="392A02C4" w14:textId="77777777" w:rsidR="00FC7E52" w:rsidRPr="00567618" w:rsidRDefault="00FC7E52" w:rsidP="00FC7E52">
      <w:pPr>
        <w:pStyle w:val="Heading2"/>
      </w:pPr>
      <w:bookmarkStart w:id="4165" w:name="_Toc26369554"/>
      <w:bookmarkStart w:id="4166" w:name="_Toc36227436"/>
      <w:bookmarkStart w:id="4167" w:name="_Toc36228451"/>
      <w:bookmarkStart w:id="4168" w:name="_Toc36229078"/>
      <w:bookmarkStart w:id="4169" w:name="_Toc68847397"/>
      <w:bookmarkStart w:id="4170" w:name="_Toc74611332"/>
      <w:bookmarkStart w:id="4171" w:name="_Toc75566611"/>
      <w:bookmarkStart w:id="4172" w:name="_Toc89790163"/>
      <w:bookmarkStart w:id="4173" w:name="_Toc99466800"/>
      <w:bookmarkStart w:id="4174" w:name="_Toc186663991"/>
      <w:r w:rsidRPr="00567618">
        <w:t>A.4.4a</w:t>
      </w:r>
      <w:r w:rsidRPr="00567618">
        <w:tab/>
        <w:t xml:space="preserve">H.264/AVC with </w:t>
      </w:r>
      <w:r w:rsidRPr="00567618">
        <w:rPr>
          <w:rFonts w:cs="Arial"/>
        </w:rPr>
        <w:t>"imageattr" attribute</w:t>
      </w:r>
      <w:bookmarkEnd w:id="4165"/>
      <w:bookmarkEnd w:id="4166"/>
      <w:bookmarkEnd w:id="4167"/>
      <w:bookmarkEnd w:id="4168"/>
      <w:bookmarkEnd w:id="4169"/>
      <w:bookmarkEnd w:id="4170"/>
      <w:bookmarkEnd w:id="4171"/>
      <w:bookmarkEnd w:id="4172"/>
      <w:bookmarkEnd w:id="4173"/>
      <w:bookmarkEnd w:id="4174"/>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75" w:name="_MCCTEMPBM_CRPT86940453___7"/>
            <w:bookmarkStart w:id="4176" w:name="_MCCTEMPBM_CRPT86940457___7" w:colFirst="0" w:colLast="0"/>
            <w:bookmarkStart w:id="4177" w:name="MCCQCTEMPBM_00000113"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78" w:name="_MCCTEMPBM_CRPT86940454___7"/>
            <w:bookmarkEnd w:id="4175"/>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79" w:name="_MCCTEMPBM_CRPT86940455___7"/>
            <w:bookmarkEnd w:id="4178"/>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80" w:name="_MCCTEMPBM_CRPT86940456___7"/>
            <w:bookmarkEnd w:id="4179"/>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80"/>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76"/>
      <w:bookmarkEnd w:id="4177"/>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81" w:name="_MCCTEMPBM_CRPT86940458___7" w:colFirst="0" w:colLast="0"/>
            <w:bookmarkStart w:id="4182" w:name="MCCQCTEMPBM_00000114"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81"/>
      <w:bookmarkEnd w:id="4182"/>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83" w:name="_MCCTEMPBM_CRPT86940459___7" w:colFirst="0" w:colLast="0"/>
            <w:bookmarkStart w:id="4184" w:name="MCCQCTEMPBM_00000115"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3"/>
      <w:bookmarkEnd w:id="4184"/>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85" w:name="_MCCTEMPBM_CRPT86940460___7" w:colFirst="0" w:colLast="0"/>
            <w:bookmarkStart w:id="4186" w:name="MCCQCTEMPBM_00000116"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5"/>
      <w:bookmarkEnd w:id="4186"/>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87" w:name="_Toc26369555"/>
      <w:bookmarkStart w:id="4188" w:name="_Toc36227437"/>
      <w:bookmarkStart w:id="4189" w:name="_Toc36228452"/>
      <w:bookmarkStart w:id="4190" w:name="_Toc36229079"/>
      <w:bookmarkStart w:id="4191" w:name="_Toc68847398"/>
      <w:bookmarkStart w:id="4192" w:name="_Toc74611333"/>
      <w:bookmarkStart w:id="4193" w:name="_Toc75566612"/>
      <w:bookmarkStart w:id="4194" w:name="_Toc89790164"/>
      <w:bookmarkStart w:id="4195" w:name="_Toc99466801"/>
      <w:bookmarkStart w:id="4196" w:name="_Toc186663992"/>
      <w:r w:rsidRPr="00567618">
        <w:t>A.4.4a.1</w:t>
      </w:r>
      <w:r w:rsidRPr="00567618">
        <w:tab/>
        <w:t>H.264/AVC with "imageattr" attribute – different image sizes in SDP offer and answer</w:t>
      </w:r>
      <w:bookmarkEnd w:id="4187"/>
      <w:bookmarkEnd w:id="4188"/>
      <w:bookmarkEnd w:id="4189"/>
      <w:bookmarkEnd w:id="4190"/>
      <w:bookmarkEnd w:id="4191"/>
      <w:bookmarkEnd w:id="4192"/>
      <w:bookmarkEnd w:id="4193"/>
      <w:bookmarkEnd w:id="4194"/>
      <w:bookmarkEnd w:id="4195"/>
      <w:bookmarkEnd w:id="4196"/>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97" w:name="_MCCTEMPBM_CRPT86940461___7"/>
            <w:bookmarkStart w:id="4198" w:name="_MCCTEMPBM_CRPT86940465___7" w:colFirst="0" w:colLast="0"/>
            <w:bookmarkStart w:id="4199" w:name="MCCQCTEMPBM_0000011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200" w:name="_MCCTEMPBM_CRPT86940462___7"/>
            <w:bookmarkEnd w:id="4197"/>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201" w:name="_MCCTEMPBM_CRPT86940463___7"/>
            <w:bookmarkEnd w:id="4200"/>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202" w:name="_MCCTEMPBM_CRPT86940464___7"/>
            <w:bookmarkEnd w:id="4201"/>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02"/>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98"/>
      <w:bookmarkEnd w:id="4199"/>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203" w:name="_MCCTEMPBM_CRPT86940466___7" w:colFirst="0" w:colLast="0"/>
            <w:bookmarkStart w:id="4204" w:name="MCCQCTEMPBM_00000118"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03"/>
      <w:bookmarkEnd w:id="4204"/>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205" w:name="_Toc26369556"/>
      <w:bookmarkStart w:id="4206" w:name="_Toc36227438"/>
      <w:bookmarkStart w:id="4207" w:name="_Toc36228453"/>
      <w:bookmarkStart w:id="4208" w:name="_Toc36229080"/>
      <w:bookmarkStart w:id="4209" w:name="_Toc68847399"/>
      <w:bookmarkStart w:id="4210" w:name="_Toc74611334"/>
      <w:bookmarkStart w:id="4211" w:name="_Toc75566613"/>
      <w:bookmarkStart w:id="4212" w:name="_Toc89790165"/>
      <w:bookmarkStart w:id="4213" w:name="_Toc99466802"/>
      <w:bookmarkStart w:id="4214" w:name="_Toc186663993"/>
      <w:r w:rsidRPr="00567618">
        <w:t>A.4.4a.2</w:t>
      </w:r>
      <w:r w:rsidRPr="00567618">
        <w:tab/>
        <w:t>H.264/AVC with "imageattr" attribute – different payload type numbers in offer and answer</w:t>
      </w:r>
      <w:bookmarkEnd w:id="4205"/>
      <w:bookmarkEnd w:id="4206"/>
      <w:bookmarkEnd w:id="4207"/>
      <w:bookmarkEnd w:id="4208"/>
      <w:bookmarkEnd w:id="4209"/>
      <w:bookmarkEnd w:id="4210"/>
      <w:bookmarkEnd w:id="4211"/>
      <w:bookmarkEnd w:id="4212"/>
      <w:bookmarkEnd w:id="4213"/>
      <w:bookmarkEnd w:id="4214"/>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215" w:name="_MCCTEMPBM_CRPT86940467___7"/>
            <w:bookmarkStart w:id="4216" w:name="_MCCTEMPBM_CRPT86940471___7" w:colFirst="0" w:colLast="0"/>
            <w:bookmarkStart w:id="4217" w:name="MCCQCTEMPBM_00000119"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218" w:name="_MCCTEMPBM_CRPT86940468___7"/>
            <w:bookmarkEnd w:id="4215"/>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219" w:name="_MCCTEMPBM_CRPT86940469___7"/>
            <w:bookmarkEnd w:id="4218"/>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220" w:name="_MCCTEMPBM_CRPT86940470___7"/>
            <w:bookmarkEnd w:id="4219"/>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20"/>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16"/>
      <w:bookmarkEnd w:id="4217"/>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221" w:name="_MCCTEMPBM_CRPT86940472___7"/>
            <w:bookmarkStart w:id="4222" w:name="_MCCTEMPBM_CRPT86940474___7" w:colFirst="0" w:colLast="0"/>
            <w:bookmarkStart w:id="4223" w:name="MCCQCTEMPBM_00000120"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224" w:name="_MCCTEMPBM_CRPT86940473___7"/>
            <w:bookmarkEnd w:id="4221"/>
            <w:r w:rsidRPr="00567618">
              <w:rPr>
                <w:rFonts w:ascii="Courier New" w:hAnsi="Courier New" w:cs="Courier New"/>
                <w:szCs w:val="18"/>
              </w:rPr>
              <w:t xml:space="preserve">     sprop-parameter-sets=Z0LgC5ZUCg/I,aM4BrFSAa</w:t>
            </w:r>
          </w:p>
          <w:bookmarkEnd w:id="4224"/>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22"/>
      <w:bookmarkEnd w:id="4223"/>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225" w:name="_Toc26369557"/>
      <w:bookmarkStart w:id="4226" w:name="_Toc36227439"/>
      <w:bookmarkStart w:id="4227" w:name="_Toc36228454"/>
      <w:bookmarkStart w:id="4228" w:name="_Toc36229081"/>
      <w:bookmarkStart w:id="4229" w:name="_Toc68847400"/>
      <w:bookmarkStart w:id="4230" w:name="_Toc74611335"/>
      <w:bookmarkStart w:id="4231" w:name="_Toc75566614"/>
      <w:bookmarkStart w:id="4232" w:name="_Toc89790166"/>
      <w:bookmarkStart w:id="4233" w:name="_Toc99466803"/>
      <w:bookmarkStart w:id="4234" w:name="_Toc186663994"/>
      <w:r w:rsidRPr="00567618">
        <w:t>A.4.4b</w:t>
      </w:r>
      <w:r w:rsidRPr="00567618">
        <w:tab/>
        <w:t xml:space="preserve">H.264/AVC with </w:t>
      </w:r>
      <w:r w:rsidRPr="00567618">
        <w:rPr>
          <w:rFonts w:cs="Arial"/>
        </w:rPr>
        <w:t>"imageattr" attribute with multiple rtpmaps</w:t>
      </w:r>
      <w:bookmarkEnd w:id="4225"/>
      <w:bookmarkEnd w:id="4226"/>
      <w:bookmarkEnd w:id="4227"/>
      <w:bookmarkEnd w:id="4228"/>
      <w:bookmarkEnd w:id="4229"/>
      <w:bookmarkEnd w:id="4230"/>
      <w:bookmarkEnd w:id="4231"/>
      <w:bookmarkEnd w:id="4232"/>
      <w:bookmarkEnd w:id="4233"/>
      <w:bookmarkEnd w:id="4234"/>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235" w:name="_MCCTEMPBM_CRPT86940475___7"/>
            <w:bookmarkStart w:id="4236" w:name="_MCCTEMPBM_CRPT86940480___7" w:colFirst="0" w:colLast="0"/>
            <w:bookmarkStart w:id="4237" w:name="MCCQCTEMPBM_00000121"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238" w:name="_MCCTEMPBM_CRPT86940476___7"/>
            <w:bookmarkEnd w:id="4235"/>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239" w:name="_MCCTEMPBM_CRPT86940477___7"/>
            <w:bookmarkEnd w:id="4238"/>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239"/>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240"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241" w:name="_MCCTEMPBM_CRPT86940479___7"/>
            <w:bookmarkEnd w:id="4240"/>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41"/>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36"/>
      <w:bookmarkEnd w:id="4237"/>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242" w:name="_MCCTEMPBM_CRPT86940481___7" w:colFirst="0" w:colLast="0"/>
            <w:bookmarkStart w:id="4243" w:name="MCCQCTEMPBM_00000122"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242"/>
      <w:bookmarkEnd w:id="4243"/>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244" w:name="_Toc26369558"/>
      <w:bookmarkStart w:id="4245" w:name="_Toc36227440"/>
      <w:bookmarkStart w:id="4246" w:name="_Toc36228455"/>
      <w:bookmarkStart w:id="4247" w:name="_Toc36229082"/>
      <w:bookmarkStart w:id="4248" w:name="_Toc68847401"/>
      <w:bookmarkStart w:id="4249" w:name="_Toc74611336"/>
      <w:bookmarkStart w:id="4250" w:name="_Toc75566615"/>
      <w:bookmarkStart w:id="4251" w:name="_Toc89790167"/>
      <w:bookmarkStart w:id="4252" w:name="_Toc99466804"/>
      <w:bookmarkStart w:id="4253" w:name="_Toc186663995"/>
      <w:r w:rsidRPr="00567618">
        <w:rPr>
          <w:noProof/>
        </w:rPr>
        <w:t>A.4.5</w:t>
      </w:r>
      <w:r w:rsidRPr="00567618">
        <w:rPr>
          <w:noProof/>
        </w:rPr>
        <w:tab/>
        <w:t>H.264 with asymmetric video streams</w:t>
      </w:r>
      <w:bookmarkEnd w:id="4244"/>
      <w:bookmarkEnd w:id="4245"/>
      <w:bookmarkEnd w:id="4246"/>
      <w:bookmarkEnd w:id="4247"/>
      <w:bookmarkEnd w:id="4248"/>
      <w:bookmarkEnd w:id="4249"/>
      <w:bookmarkEnd w:id="4250"/>
      <w:bookmarkEnd w:id="4251"/>
      <w:bookmarkEnd w:id="4252"/>
      <w:bookmarkEnd w:id="4253"/>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4" w:name="_MCCTEMPBM_CRPT86940482___4"/>
            <w:r w:rsidRPr="00567618">
              <w:rPr>
                <w:rFonts w:ascii="Arial" w:hAnsi="Arial"/>
                <w:b/>
                <w:sz w:val="18"/>
              </w:rPr>
              <w:t>SDP offer</w:t>
            </w:r>
            <w:bookmarkEnd w:id="4254"/>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5" w:name="MCCQCTEMPBM_00000123"/>
            <w:bookmarkStart w:id="4256"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255"/>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7" w:name="_MCCTEMPBM_CRPT86940484___4"/>
            <w:bookmarkEnd w:id="4256"/>
            <w:r w:rsidRPr="00567618">
              <w:rPr>
                <w:rFonts w:ascii="Arial" w:hAnsi="Arial"/>
                <w:b/>
                <w:sz w:val="18"/>
              </w:rPr>
              <w:t>SDP answer</w:t>
            </w:r>
            <w:bookmarkEnd w:id="4257"/>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8"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258"/>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259" w:name="_Toc26369559"/>
      <w:bookmarkStart w:id="4260" w:name="_Toc36227441"/>
      <w:bookmarkStart w:id="4261" w:name="_Toc36228456"/>
      <w:bookmarkStart w:id="4262" w:name="_Toc36229083"/>
      <w:bookmarkStart w:id="4263" w:name="_Toc68847402"/>
      <w:bookmarkStart w:id="4264" w:name="_Toc74611337"/>
      <w:bookmarkStart w:id="4265" w:name="_Toc75566616"/>
      <w:bookmarkStart w:id="4266" w:name="_Toc89790168"/>
      <w:bookmarkStart w:id="4267" w:name="_Toc99466805"/>
      <w:bookmarkStart w:id="4268" w:name="_MCCTEMPBM_CRPT86940486___5"/>
      <w:bookmarkStart w:id="4269" w:name="_Toc186663996"/>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259"/>
      <w:bookmarkEnd w:id="4260"/>
      <w:bookmarkEnd w:id="4261"/>
      <w:bookmarkEnd w:id="4262"/>
      <w:bookmarkEnd w:id="4263"/>
      <w:bookmarkEnd w:id="4264"/>
      <w:bookmarkEnd w:id="4265"/>
      <w:bookmarkEnd w:id="4266"/>
      <w:bookmarkEnd w:id="4267"/>
      <w:bookmarkEnd w:id="4269"/>
    </w:p>
    <w:p w14:paraId="52A9E2F8" w14:textId="77777777" w:rsidR="00FC7E52" w:rsidRPr="00567618" w:rsidRDefault="00FC7E52" w:rsidP="00FC7E52">
      <w:pPr>
        <w:rPr>
          <w:color w:val="000000"/>
        </w:rPr>
      </w:pPr>
      <w:bookmarkStart w:id="4270" w:name="_MCCTEMPBM_CRPT86940487___5"/>
      <w:bookmarkEnd w:id="4268"/>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71" w:name="_MCCTEMPBM_CRPT86940488___5"/>
      <w:bookmarkEnd w:id="4270"/>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72" w:name="_MCCTEMPBM_CRPT86940489___5"/>
            <w:bookmarkEnd w:id="4271"/>
            <w:r w:rsidRPr="00567618">
              <w:rPr>
                <w:color w:val="000000"/>
              </w:rPr>
              <w:t>SDP offer</w:t>
            </w:r>
            <w:bookmarkEnd w:id="4272"/>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73" w:name="_MCCTEMPBM_CRPT86940490___7"/>
            <w:bookmarkStart w:id="4274" w:name="_MCCTEMPBM_CRPT86940494___7" w:colFirst="0" w:colLast="0"/>
            <w:bookmarkStart w:id="4275" w:name="MCCQCTEMPBM_00000124"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76" w:name="_MCCTEMPBM_CRPT86940491___7"/>
            <w:bookmarkEnd w:id="4273"/>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77" w:name="_MCCTEMPBM_CRPT86940492___7"/>
            <w:bookmarkEnd w:id="4276"/>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78" w:name="_MCCTEMPBM_CRPT86940493___7"/>
            <w:bookmarkEnd w:id="4277"/>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78"/>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74"/>
      <w:bookmarkEnd w:id="4275"/>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79"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80" w:name="_MCCTEMPBM_CRPT86940496___5"/>
      <w:bookmarkEnd w:id="4279"/>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81" w:name="_MCCTEMPBM_CRPT86940497___5"/>
            <w:bookmarkEnd w:id="4280"/>
            <w:r w:rsidRPr="00567618">
              <w:rPr>
                <w:color w:val="000000"/>
              </w:rPr>
              <w:t>SDP answer</w:t>
            </w:r>
            <w:bookmarkEnd w:id="4281"/>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82" w:name="_MCCTEMPBM_CRPT86940498___7"/>
            <w:bookmarkStart w:id="4283" w:name="MCCQCTEMPBM_00000125" w:colFirst="0" w:colLast="0"/>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84" w:name="_MCCTEMPBM_CRPT86940499___7"/>
            <w:bookmarkEnd w:id="4282"/>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85" w:name="_MCCTEMPBM_CRPT86940500___7"/>
            <w:bookmarkEnd w:id="4284"/>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86" w:name="_MCCTEMPBM_CRPT86940501___7"/>
            <w:bookmarkEnd w:id="4285"/>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86"/>
          <w:p w14:paraId="73743DDA" w14:textId="77777777" w:rsidR="00FC7E52" w:rsidRPr="00567618" w:rsidRDefault="00FC7E52" w:rsidP="00DD54CD">
            <w:pPr>
              <w:keepNext/>
              <w:keepLines/>
              <w:spacing w:after="0"/>
              <w:rPr>
                <w:color w:val="000000"/>
              </w:rPr>
            </w:pPr>
          </w:p>
        </w:tc>
      </w:tr>
      <w:bookmarkEnd w:id="4283"/>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87" w:name="_Toc26369560"/>
      <w:bookmarkStart w:id="4288" w:name="_Toc36227442"/>
      <w:bookmarkStart w:id="4289" w:name="_Toc36228457"/>
      <w:bookmarkStart w:id="4290" w:name="_Toc36229084"/>
      <w:bookmarkStart w:id="4291" w:name="_Toc68847403"/>
      <w:bookmarkStart w:id="4292" w:name="_Toc74611338"/>
      <w:bookmarkStart w:id="4293" w:name="_Toc75566617"/>
      <w:bookmarkStart w:id="4294" w:name="_Toc89790169"/>
      <w:bookmarkStart w:id="4295" w:name="_Toc99466806"/>
      <w:bookmarkStart w:id="4296" w:name="_Toc186663997"/>
      <w:r w:rsidRPr="00567618">
        <w:t>A.4.7</w:t>
      </w:r>
      <w:r w:rsidRPr="00567618">
        <w:tab/>
        <w:t>H.264 (AVC) and H.265 (HEVC)</w:t>
      </w:r>
      <w:bookmarkEnd w:id="4287"/>
      <w:bookmarkEnd w:id="4288"/>
      <w:bookmarkEnd w:id="4289"/>
      <w:bookmarkEnd w:id="4290"/>
      <w:bookmarkEnd w:id="4291"/>
      <w:bookmarkEnd w:id="4292"/>
      <w:bookmarkEnd w:id="4293"/>
      <w:bookmarkEnd w:id="4294"/>
      <w:bookmarkEnd w:id="4295"/>
      <w:bookmarkEnd w:id="4296"/>
    </w:p>
    <w:p w14:paraId="10C80039" w14:textId="77777777" w:rsidR="00FC7E52" w:rsidRPr="00567618" w:rsidRDefault="00FC7E52" w:rsidP="00FC7E52">
      <w:pPr>
        <w:pStyle w:val="Heading3"/>
      </w:pPr>
      <w:bookmarkStart w:id="4297" w:name="_Toc26369561"/>
      <w:bookmarkStart w:id="4298" w:name="_Toc36227443"/>
      <w:bookmarkStart w:id="4299" w:name="_Toc36228458"/>
      <w:bookmarkStart w:id="4300" w:name="_Toc36229085"/>
      <w:bookmarkStart w:id="4301" w:name="_Toc68847404"/>
      <w:bookmarkStart w:id="4302" w:name="_Toc74611339"/>
      <w:bookmarkStart w:id="4303" w:name="_Toc75566618"/>
      <w:bookmarkStart w:id="4304" w:name="_Toc89790170"/>
      <w:bookmarkStart w:id="4305" w:name="_Toc99466807"/>
      <w:bookmarkStart w:id="4306" w:name="_Toc186663998"/>
      <w:r w:rsidRPr="00567618">
        <w:t>A.4.7.1</w:t>
      </w:r>
      <w:r w:rsidRPr="00567618">
        <w:tab/>
      </w:r>
      <w:r w:rsidRPr="00567618">
        <w:rPr>
          <w:lang w:eastAsia="ko-KR"/>
        </w:rPr>
        <w:t>MTSI client</w:t>
      </w:r>
      <w:r w:rsidRPr="00567618">
        <w:t xml:space="preserve"> with 848x480 resolution 5 inch display</w:t>
      </w:r>
      <w:bookmarkEnd w:id="4297"/>
      <w:bookmarkEnd w:id="4298"/>
      <w:bookmarkEnd w:id="4299"/>
      <w:bookmarkEnd w:id="4300"/>
      <w:bookmarkEnd w:id="4301"/>
      <w:bookmarkEnd w:id="4302"/>
      <w:bookmarkEnd w:id="4303"/>
      <w:bookmarkEnd w:id="4304"/>
      <w:bookmarkEnd w:id="4305"/>
      <w:bookmarkEnd w:id="4306"/>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307" w:name="_Toc26369562"/>
      <w:bookmarkStart w:id="4308" w:name="_Toc36227444"/>
      <w:bookmarkStart w:id="4309" w:name="_Toc36228459"/>
      <w:bookmarkStart w:id="4310" w:name="_Toc36229086"/>
      <w:bookmarkStart w:id="4311" w:name="_Toc68847405"/>
      <w:bookmarkStart w:id="4312" w:name="_Toc74611340"/>
      <w:bookmarkStart w:id="4313" w:name="_Toc75566619"/>
      <w:bookmarkStart w:id="4314" w:name="_Toc89790171"/>
      <w:bookmarkStart w:id="4315" w:name="_Toc99466808"/>
      <w:bookmarkStart w:id="4316" w:name="_Toc186663999"/>
      <w:r w:rsidRPr="00567618">
        <w:t>A.4.7.2</w:t>
      </w:r>
      <w:r w:rsidRPr="00567618">
        <w:tab/>
      </w:r>
      <w:r w:rsidRPr="00567618">
        <w:rPr>
          <w:lang w:eastAsia="ko-KR"/>
        </w:rPr>
        <w:t>MTSI client</w:t>
      </w:r>
      <w:r w:rsidRPr="00567618">
        <w:t xml:space="preserve"> with 1280x720 resolution 5 inch display</w:t>
      </w:r>
      <w:bookmarkEnd w:id="4307"/>
      <w:bookmarkEnd w:id="4308"/>
      <w:bookmarkEnd w:id="4309"/>
      <w:bookmarkEnd w:id="4310"/>
      <w:bookmarkEnd w:id="4311"/>
      <w:bookmarkEnd w:id="4312"/>
      <w:bookmarkEnd w:id="4313"/>
      <w:bookmarkEnd w:id="4314"/>
      <w:bookmarkEnd w:id="4315"/>
      <w:bookmarkEnd w:id="4316"/>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317" w:name="_Toc26369563"/>
      <w:bookmarkStart w:id="4318" w:name="_Toc36227445"/>
      <w:bookmarkStart w:id="4319" w:name="_Toc36228460"/>
      <w:bookmarkStart w:id="4320" w:name="_Toc36229087"/>
      <w:bookmarkStart w:id="4321" w:name="_Toc68847406"/>
      <w:bookmarkStart w:id="4322" w:name="_Toc74611341"/>
      <w:bookmarkStart w:id="4323" w:name="_Toc75566620"/>
      <w:bookmarkStart w:id="4324" w:name="_Toc89790172"/>
      <w:bookmarkStart w:id="4325" w:name="_Toc99466809"/>
      <w:bookmarkStart w:id="4326" w:name="_Toc186664000"/>
      <w:r w:rsidRPr="00567618">
        <w:t>A.4.7.3</w:t>
      </w:r>
      <w:r w:rsidRPr="00567618">
        <w:tab/>
        <w:t>MTSI client with 848x480 resolution 10 inch display</w:t>
      </w:r>
      <w:bookmarkEnd w:id="4317"/>
      <w:bookmarkEnd w:id="4318"/>
      <w:bookmarkEnd w:id="4319"/>
      <w:bookmarkEnd w:id="4320"/>
      <w:bookmarkEnd w:id="4321"/>
      <w:bookmarkEnd w:id="4322"/>
      <w:bookmarkEnd w:id="4323"/>
      <w:bookmarkEnd w:id="4324"/>
      <w:bookmarkEnd w:id="4325"/>
      <w:bookmarkEnd w:id="4326"/>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327" w:name="_Toc26369564"/>
      <w:bookmarkStart w:id="4328" w:name="_Toc36227446"/>
      <w:bookmarkStart w:id="4329" w:name="_Toc36228461"/>
      <w:bookmarkStart w:id="4330" w:name="_Toc36229088"/>
      <w:bookmarkStart w:id="4331" w:name="_Toc68847407"/>
      <w:bookmarkStart w:id="4332" w:name="_Toc74611342"/>
      <w:bookmarkStart w:id="4333" w:name="_Toc75566621"/>
      <w:bookmarkStart w:id="4334" w:name="_Toc89790173"/>
      <w:bookmarkStart w:id="4335" w:name="_Toc99466810"/>
      <w:bookmarkStart w:id="4336" w:name="_Toc186664001"/>
      <w:r w:rsidRPr="00567618">
        <w:t>A.4.7.4</w:t>
      </w:r>
      <w:r w:rsidRPr="00567618">
        <w:tab/>
        <w:t>MTSI client with 1280x720 resolution 10 inch display</w:t>
      </w:r>
      <w:bookmarkEnd w:id="4327"/>
      <w:bookmarkEnd w:id="4328"/>
      <w:bookmarkEnd w:id="4329"/>
      <w:bookmarkEnd w:id="4330"/>
      <w:bookmarkEnd w:id="4331"/>
      <w:bookmarkEnd w:id="4332"/>
      <w:bookmarkEnd w:id="4333"/>
      <w:bookmarkEnd w:id="4334"/>
      <w:bookmarkEnd w:id="4335"/>
      <w:bookmarkEnd w:id="4336"/>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337" w:name="_Toc26369565"/>
      <w:bookmarkStart w:id="4338" w:name="_Toc36227447"/>
      <w:bookmarkStart w:id="4339" w:name="_Toc36228462"/>
      <w:bookmarkStart w:id="4340" w:name="_Toc36229089"/>
      <w:bookmarkStart w:id="4341" w:name="_Toc68847408"/>
      <w:bookmarkStart w:id="4342" w:name="_Toc74611343"/>
      <w:bookmarkStart w:id="4343" w:name="_Toc75566622"/>
      <w:bookmarkStart w:id="4344" w:name="_Toc89790174"/>
      <w:bookmarkStart w:id="4345" w:name="_Toc99466811"/>
      <w:bookmarkStart w:id="4346" w:name="_Toc186664002"/>
      <w:r w:rsidRPr="00567618">
        <w:rPr>
          <w:noProof/>
        </w:rPr>
        <w:t>A.4.8</w:t>
      </w:r>
      <w:r w:rsidRPr="00567618">
        <w:rPr>
          <w:noProof/>
        </w:rPr>
        <w:tab/>
        <w:t>H.264 (AVC) and H.265 (HEVC) with asymmetric video streams</w:t>
      </w:r>
      <w:bookmarkEnd w:id="4337"/>
      <w:bookmarkEnd w:id="4338"/>
      <w:bookmarkEnd w:id="4339"/>
      <w:bookmarkEnd w:id="4340"/>
      <w:bookmarkEnd w:id="4341"/>
      <w:bookmarkEnd w:id="4342"/>
      <w:bookmarkEnd w:id="4343"/>
      <w:bookmarkEnd w:id="4344"/>
      <w:bookmarkEnd w:id="4345"/>
      <w:bookmarkEnd w:id="4346"/>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347" w:name="_Toc26369566"/>
      <w:bookmarkStart w:id="4348" w:name="_Toc36227448"/>
      <w:bookmarkStart w:id="4349" w:name="_Toc36228463"/>
      <w:bookmarkStart w:id="4350" w:name="_Toc36229090"/>
      <w:bookmarkStart w:id="4351" w:name="_Toc68847409"/>
      <w:bookmarkStart w:id="4352" w:name="_Toc74611344"/>
      <w:bookmarkStart w:id="4353" w:name="_Toc75566623"/>
      <w:bookmarkStart w:id="4354" w:name="_Toc89790175"/>
      <w:bookmarkStart w:id="4355" w:name="_Toc99466812"/>
      <w:bookmarkStart w:id="4356" w:name="_Toc186664003"/>
      <w:r w:rsidRPr="00567618">
        <w:t>A.5</w:t>
      </w:r>
      <w:r w:rsidRPr="00567618">
        <w:tab/>
        <w:t xml:space="preserve">SDP offers </w:t>
      </w:r>
      <w:r w:rsidR="00E169B7" w:rsidRPr="00853A42">
        <w:t>and answers</w:t>
      </w:r>
      <w:r w:rsidR="00E169B7">
        <w:t xml:space="preserve"> </w:t>
      </w:r>
      <w:r w:rsidRPr="00567618">
        <w:t>for text</w:t>
      </w:r>
      <w:bookmarkEnd w:id="4347"/>
      <w:bookmarkEnd w:id="4348"/>
      <w:bookmarkEnd w:id="4349"/>
      <w:bookmarkEnd w:id="4350"/>
      <w:bookmarkEnd w:id="4351"/>
      <w:bookmarkEnd w:id="4352"/>
      <w:bookmarkEnd w:id="4353"/>
      <w:bookmarkEnd w:id="4354"/>
      <w:bookmarkEnd w:id="4355"/>
      <w:bookmarkEnd w:id="4356"/>
    </w:p>
    <w:p w14:paraId="0EF8A725" w14:textId="77777777" w:rsidR="00FC7E52" w:rsidRPr="00567618" w:rsidRDefault="00FC7E52" w:rsidP="00FC7E52">
      <w:pPr>
        <w:pStyle w:val="Heading2"/>
      </w:pPr>
      <w:bookmarkStart w:id="4357" w:name="_Toc26369567"/>
      <w:bookmarkStart w:id="4358" w:name="_Toc36227449"/>
      <w:bookmarkStart w:id="4359" w:name="_Toc36228464"/>
      <w:bookmarkStart w:id="4360" w:name="_Toc36229091"/>
      <w:bookmarkStart w:id="4361" w:name="_Toc68847410"/>
      <w:bookmarkStart w:id="4362" w:name="_Toc74611345"/>
      <w:bookmarkStart w:id="4363" w:name="_Toc75566624"/>
      <w:bookmarkStart w:id="4364" w:name="_Toc89790176"/>
      <w:bookmarkStart w:id="4365" w:name="_Toc99466813"/>
      <w:bookmarkStart w:id="4366" w:name="_Toc186664004"/>
      <w:r w:rsidRPr="00567618">
        <w:t>A.5.1</w:t>
      </w:r>
      <w:r w:rsidRPr="00567618">
        <w:tab/>
        <w:t>T.140 with and without redundancy</w:t>
      </w:r>
      <w:bookmarkEnd w:id="4357"/>
      <w:bookmarkEnd w:id="4358"/>
      <w:bookmarkEnd w:id="4359"/>
      <w:bookmarkEnd w:id="4360"/>
      <w:bookmarkEnd w:id="4361"/>
      <w:bookmarkEnd w:id="4362"/>
      <w:bookmarkEnd w:id="4363"/>
      <w:bookmarkEnd w:id="4364"/>
      <w:bookmarkEnd w:id="4365"/>
      <w:bookmarkEnd w:id="4366"/>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67" w:name="_MCCTEMPBM_CRPT86940502___7" w:colFirst="0" w:colLast="0"/>
            <w:bookmarkStart w:id="4368" w:name="MCCQCTEMPBM_00000126"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367"/>
      <w:bookmarkEnd w:id="4368"/>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369" w:name="_Toc26369568"/>
      <w:bookmarkStart w:id="4370" w:name="_Toc36227450"/>
      <w:bookmarkStart w:id="4371" w:name="_Toc36228465"/>
      <w:bookmarkStart w:id="4372" w:name="_Toc36229092"/>
      <w:bookmarkStart w:id="4373" w:name="_Toc68847411"/>
      <w:bookmarkStart w:id="4374" w:name="_Toc74611346"/>
      <w:bookmarkStart w:id="4375" w:name="_Toc75566625"/>
      <w:bookmarkStart w:id="4376" w:name="_Toc89790177"/>
      <w:bookmarkStart w:id="4377" w:name="_Toc99466814"/>
      <w:r w:rsidRPr="00853A42">
        <w:t>An answer from a device supporting multiparty capability could provide the following SDP:</w:t>
      </w:r>
    </w:p>
    <w:p w14:paraId="4BBE7853" w14:textId="77777777" w:rsidR="00E169B7" w:rsidRDefault="00E169B7" w:rsidP="00E169B7">
      <w:pPr>
        <w:jc w:val="center"/>
      </w:pPr>
      <w:bookmarkStart w:id="4378" w:name="MCCQCTEMPBM_00000309"/>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bookmarkEnd w:id="4378"/>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79" w:name="MCCQCTEMPBM_00000127"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bookmarkEnd w:id="4379"/>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bookmarkStart w:id="4380" w:name="MCCQCTEMPBM_00000310"/>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bookmarkEnd w:id="4380"/>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81" w:name="MCCQCTEMPBM_00000128"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381"/>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82" w:name="_Toc186664005"/>
      <w:r w:rsidRPr="00567618">
        <w:t>A.6</w:t>
      </w:r>
      <w:r w:rsidRPr="00567618">
        <w:tab/>
        <w:t>SDP example with bandwidth information</w:t>
      </w:r>
      <w:bookmarkEnd w:id="4369"/>
      <w:bookmarkEnd w:id="4370"/>
      <w:bookmarkEnd w:id="4371"/>
      <w:bookmarkEnd w:id="4372"/>
      <w:bookmarkEnd w:id="4373"/>
      <w:bookmarkEnd w:id="4374"/>
      <w:bookmarkEnd w:id="4375"/>
      <w:bookmarkEnd w:id="4376"/>
      <w:bookmarkEnd w:id="4377"/>
      <w:bookmarkEnd w:id="4382"/>
    </w:p>
    <w:p w14:paraId="5D676662" w14:textId="77777777" w:rsidR="00FC7E52" w:rsidRPr="00567618" w:rsidRDefault="00FC7E52" w:rsidP="00FC7E52">
      <w:pPr>
        <w:pStyle w:val="Heading2"/>
      </w:pPr>
      <w:bookmarkStart w:id="4383" w:name="_Toc26369569"/>
      <w:bookmarkStart w:id="4384" w:name="_Toc36227451"/>
      <w:bookmarkStart w:id="4385" w:name="_Toc36228466"/>
      <w:bookmarkStart w:id="4386" w:name="_Toc36229093"/>
      <w:bookmarkStart w:id="4387" w:name="_Toc68847412"/>
      <w:bookmarkStart w:id="4388" w:name="_Toc74611347"/>
      <w:bookmarkStart w:id="4389" w:name="_Toc75566626"/>
      <w:bookmarkStart w:id="4390" w:name="_Toc89790178"/>
      <w:bookmarkStart w:id="4391" w:name="_Toc99466815"/>
      <w:bookmarkStart w:id="4392" w:name="_Toc186664006"/>
      <w:r w:rsidRPr="00567618">
        <w:t>A.6.1</w:t>
      </w:r>
      <w:r w:rsidRPr="00567618">
        <w:tab/>
        <w:t>General</w:t>
      </w:r>
      <w:bookmarkEnd w:id="4383"/>
      <w:bookmarkEnd w:id="4384"/>
      <w:bookmarkEnd w:id="4385"/>
      <w:bookmarkEnd w:id="4386"/>
      <w:bookmarkEnd w:id="4387"/>
      <w:bookmarkEnd w:id="4388"/>
      <w:bookmarkEnd w:id="4389"/>
      <w:bookmarkEnd w:id="4390"/>
      <w:bookmarkEnd w:id="4391"/>
      <w:bookmarkEnd w:id="4392"/>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93" w:name="_Toc26369570"/>
      <w:bookmarkStart w:id="4394" w:name="_Toc36227452"/>
      <w:bookmarkStart w:id="4395" w:name="_Toc36228467"/>
      <w:bookmarkStart w:id="4396" w:name="_Toc36229094"/>
      <w:bookmarkStart w:id="4397" w:name="_Toc68847413"/>
      <w:bookmarkStart w:id="4398" w:name="_Toc74611348"/>
      <w:bookmarkStart w:id="4399" w:name="_Toc75566627"/>
      <w:bookmarkStart w:id="4400" w:name="_Toc89790179"/>
      <w:bookmarkStart w:id="4401" w:name="_Toc99466816"/>
      <w:bookmarkStart w:id="4402" w:name="_Toc186664007"/>
      <w:r w:rsidRPr="00567618">
        <w:t>A.6.2</w:t>
      </w:r>
      <w:r w:rsidRPr="00567618">
        <w:tab/>
        <w:t>SDP examples with bandwidth information declared with bandwidth modifiers</w:t>
      </w:r>
      <w:bookmarkEnd w:id="4393"/>
      <w:bookmarkEnd w:id="4394"/>
      <w:bookmarkEnd w:id="4395"/>
      <w:bookmarkEnd w:id="4396"/>
      <w:bookmarkEnd w:id="4397"/>
      <w:bookmarkEnd w:id="4398"/>
      <w:bookmarkEnd w:id="4399"/>
      <w:bookmarkEnd w:id="4400"/>
      <w:bookmarkEnd w:id="4401"/>
      <w:bookmarkEnd w:id="4402"/>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403" w:name="_MCCTEMPBM_CRPT86940504___7" w:colFirst="0" w:colLast="0"/>
            <w:bookmarkStart w:id="4404" w:name="MCCQCTEMPBM_00000129"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5"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405"/>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03"/>
      <w:bookmarkEnd w:id="4404"/>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406" w:name="_Toc26369571"/>
      <w:bookmarkStart w:id="4407" w:name="_Toc36227453"/>
      <w:bookmarkStart w:id="4408" w:name="_Toc36228468"/>
      <w:bookmarkStart w:id="4409" w:name="_Toc36229095"/>
      <w:bookmarkStart w:id="4410" w:name="_Toc68847414"/>
      <w:bookmarkStart w:id="4411" w:name="_Toc74611349"/>
      <w:bookmarkStart w:id="4412" w:name="_Toc75566628"/>
      <w:bookmarkStart w:id="4413" w:name="_Toc89790180"/>
      <w:bookmarkStart w:id="4414" w:name="_Toc99466817"/>
      <w:bookmarkStart w:id="4415" w:name="_Toc186664008"/>
      <w:r w:rsidRPr="00567618">
        <w:t>A.6.3</w:t>
      </w:r>
      <w:r w:rsidRPr="00567618">
        <w:tab/>
        <w:t>SDP examples giving additional bandwidth information using the a=bw-info attribute</w:t>
      </w:r>
      <w:bookmarkEnd w:id="4406"/>
      <w:bookmarkEnd w:id="4407"/>
      <w:bookmarkEnd w:id="4408"/>
      <w:bookmarkEnd w:id="4409"/>
      <w:bookmarkEnd w:id="4410"/>
      <w:bookmarkEnd w:id="4411"/>
      <w:bookmarkEnd w:id="4412"/>
      <w:bookmarkEnd w:id="4413"/>
      <w:bookmarkEnd w:id="4414"/>
      <w:bookmarkEnd w:id="4415"/>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416" w:name="_MCCTEMPBM_CRPT86940506___7" w:colFirst="0" w:colLast="0"/>
            <w:bookmarkStart w:id="4417" w:name="MCCQCTEMPBM_00000130"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8"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418"/>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416"/>
      <w:bookmarkEnd w:id="4417"/>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419" w:name="_MCCTEMPBM_CRPT86940508___7" w:colFirst="0" w:colLast="0"/>
            <w:bookmarkStart w:id="4420" w:name="MCCQCTEMPBM_00000131"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1"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421"/>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19"/>
      <w:bookmarkEnd w:id="4420"/>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422" w:name="_Toc26369572"/>
      <w:bookmarkStart w:id="4423" w:name="_Toc36227454"/>
      <w:bookmarkStart w:id="4424" w:name="_Toc36228469"/>
      <w:bookmarkStart w:id="4425" w:name="_Toc36229096"/>
      <w:bookmarkStart w:id="4426" w:name="_Toc68847415"/>
      <w:bookmarkStart w:id="4427" w:name="_Toc74611350"/>
      <w:bookmarkStart w:id="4428" w:name="_Toc75566629"/>
      <w:bookmarkStart w:id="4429" w:name="_Toc89790181"/>
      <w:bookmarkStart w:id="4430" w:name="_Toc99466818"/>
      <w:bookmarkStart w:id="4431" w:name="_Toc186664009"/>
      <w:r w:rsidRPr="00567618">
        <w:t>A.7</w:t>
      </w:r>
      <w:r w:rsidRPr="00567618">
        <w:tab/>
        <w:t>SDP examples with "3gpp_sync_info" attribute</w:t>
      </w:r>
      <w:bookmarkEnd w:id="4422"/>
      <w:bookmarkEnd w:id="4423"/>
      <w:bookmarkEnd w:id="4424"/>
      <w:bookmarkEnd w:id="4425"/>
      <w:bookmarkEnd w:id="4426"/>
      <w:bookmarkEnd w:id="4427"/>
      <w:bookmarkEnd w:id="4428"/>
      <w:bookmarkEnd w:id="4429"/>
      <w:bookmarkEnd w:id="4430"/>
      <w:bookmarkEnd w:id="4431"/>
    </w:p>
    <w:p w14:paraId="016EC7B2" w14:textId="77777777" w:rsidR="00FC7E52" w:rsidRPr="00567618" w:rsidRDefault="00FC7E52" w:rsidP="00FC7E52">
      <w:pPr>
        <w:pStyle w:val="Heading2"/>
      </w:pPr>
      <w:bookmarkStart w:id="4432" w:name="_Toc26369573"/>
      <w:bookmarkStart w:id="4433" w:name="_Toc36227455"/>
      <w:bookmarkStart w:id="4434" w:name="_Toc36228470"/>
      <w:bookmarkStart w:id="4435" w:name="_Toc36229097"/>
      <w:bookmarkStart w:id="4436" w:name="_Toc68847416"/>
      <w:bookmarkStart w:id="4437" w:name="_Toc74611351"/>
      <w:bookmarkStart w:id="4438" w:name="_Toc75566630"/>
      <w:bookmarkStart w:id="4439" w:name="_Toc89790182"/>
      <w:bookmarkStart w:id="4440" w:name="_Toc99466819"/>
      <w:bookmarkStart w:id="4441" w:name="_Toc186664010"/>
      <w:r w:rsidRPr="00567618">
        <w:t>A.7.1</w:t>
      </w:r>
      <w:r w:rsidRPr="00567618">
        <w:tab/>
        <w:t>Synchronized streams</w:t>
      </w:r>
      <w:bookmarkEnd w:id="4432"/>
      <w:bookmarkEnd w:id="4433"/>
      <w:bookmarkEnd w:id="4434"/>
      <w:bookmarkEnd w:id="4435"/>
      <w:bookmarkEnd w:id="4436"/>
      <w:bookmarkEnd w:id="4437"/>
      <w:bookmarkEnd w:id="4438"/>
      <w:bookmarkEnd w:id="4439"/>
      <w:bookmarkEnd w:id="4440"/>
      <w:bookmarkEnd w:id="4441"/>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bookmarkStart w:id="4442" w:name="MCCQCTEMPBM_00000132" w:colFirst="0" w:colLast="0"/>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3" w:name="_MCCTEMPBM_CRPT86940509___7"/>
            <w:r w:rsidRPr="00567618">
              <w:rPr>
                <w:rFonts w:ascii="Courier New" w:hAnsi="Courier New" w:cs="Courier New"/>
                <w:sz w:val="18"/>
                <w:szCs w:val="18"/>
              </w:rPr>
              <w:t>a=tcap:1 RTP/AVPF</w:t>
            </w:r>
          </w:p>
          <w:bookmarkEnd w:id="4443"/>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4"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44"/>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5" w:name="_MCCTEMPBM_CRPT86940511___7"/>
            <w:r w:rsidRPr="00567618">
              <w:rPr>
                <w:rFonts w:ascii="Courier New" w:hAnsi="Courier New" w:cs="Courier New"/>
                <w:sz w:val="18"/>
                <w:szCs w:val="18"/>
              </w:rPr>
              <w:t>a=pcfg:1 t=1</w:t>
            </w:r>
          </w:p>
          <w:bookmarkEnd w:id="4445"/>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6" w:name="_MCCTEMPBM_CRPT86940512___7"/>
            <w:r w:rsidRPr="00567618">
              <w:rPr>
                <w:rFonts w:ascii="Courier New" w:hAnsi="Courier New" w:cs="Courier New"/>
                <w:sz w:val="18"/>
                <w:szCs w:val="18"/>
              </w:rPr>
              <w:t>a=pcfg:1 t=1</w:t>
            </w:r>
          </w:p>
          <w:bookmarkEnd w:id="4446"/>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bookmarkEnd w:id="4442"/>
    </w:tbl>
    <w:p w14:paraId="175A9621" w14:textId="77777777" w:rsidR="00FC7E52" w:rsidRPr="00567618" w:rsidRDefault="00FC7E52" w:rsidP="00FC7E52"/>
    <w:p w14:paraId="093E3F0B" w14:textId="77777777" w:rsidR="00FC7E52" w:rsidRPr="00567618" w:rsidRDefault="00FC7E52" w:rsidP="00FC7E52">
      <w:pPr>
        <w:pStyle w:val="Heading2"/>
      </w:pPr>
      <w:bookmarkStart w:id="4447" w:name="_Toc26369574"/>
      <w:bookmarkStart w:id="4448" w:name="_Toc36227456"/>
      <w:bookmarkStart w:id="4449" w:name="_Toc36228471"/>
      <w:bookmarkStart w:id="4450" w:name="_Toc36229098"/>
      <w:bookmarkStart w:id="4451" w:name="_Toc68847417"/>
      <w:bookmarkStart w:id="4452" w:name="_Toc74611352"/>
      <w:bookmarkStart w:id="4453" w:name="_Toc75566631"/>
      <w:bookmarkStart w:id="4454" w:name="_Toc89790183"/>
      <w:bookmarkStart w:id="4455" w:name="_Toc99466820"/>
      <w:bookmarkStart w:id="4456" w:name="_Toc186664011"/>
      <w:r w:rsidRPr="00567618">
        <w:t>A.7.2</w:t>
      </w:r>
      <w:r w:rsidRPr="00567618">
        <w:tab/>
        <w:t>Nonsynchronized streams</w:t>
      </w:r>
      <w:bookmarkEnd w:id="4447"/>
      <w:bookmarkEnd w:id="4448"/>
      <w:bookmarkEnd w:id="4449"/>
      <w:bookmarkEnd w:id="4450"/>
      <w:bookmarkEnd w:id="4451"/>
      <w:bookmarkEnd w:id="4452"/>
      <w:bookmarkEnd w:id="4453"/>
      <w:bookmarkEnd w:id="4454"/>
      <w:bookmarkEnd w:id="4455"/>
      <w:bookmarkEnd w:id="4456"/>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bookmarkStart w:id="4457" w:name="MCCQCTEMPBM_00000133" w:colFirst="0" w:colLast="0"/>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8"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58"/>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9"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459"/>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bookmarkEnd w:id="4457"/>
    </w:tbl>
    <w:p w14:paraId="408D7676" w14:textId="77777777" w:rsidR="00FC7E52" w:rsidRPr="00567618" w:rsidRDefault="00FC7E52" w:rsidP="00FC7E52"/>
    <w:p w14:paraId="0E066D9A" w14:textId="77777777" w:rsidR="00FC7E52" w:rsidRPr="00567618" w:rsidRDefault="00FC7E52" w:rsidP="00FC7E52">
      <w:pPr>
        <w:pStyle w:val="Heading1"/>
      </w:pPr>
      <w:bookmarkStart w:id="4460" w:name="_Toc26369575"/>
      <w:bookmarkStart w:id="4461" w:name="_Toc36227457"/>
      <w:bookmarkStart w:id="4462" w:name="_Toc36228472"/>
      <w:bookmarkStart w:id="4463" w:name="_Toc36229099"/>
      <w:bookmarkStart w:id="4464" w:name="_Toc68847418"/>
      <w:bookmarkStart w:id="4465" w:name="_Toc74611353"/>
      <w:bookmarkStart w:id="4466" w:name="_Toc75566632"/>
      <w:bookmarkStart w:id="4467" w:name="_Toc89790184"/>
      <w:bookmarkStart w:id="4468" w:name="_Toc99466821"/>
      <w:bookmarkStart w:id="4469" w:name="_Toc186664012"/>
      <w:r w:rsidRPr="00567618">
        <w:t>A.8</w:t>
      </w:r>
      <w:r w:rsidRPr="00567618">
        <w:tab/>
        <w:t>SDP example with QoS negotiation</w:t>
      </w:r>
      <w:bookmarkEnd w:id="4460"/>
      <w:bookmarkEnd w:id="4461"/>
      <w:bookmarkEnd w:id="4462"/>
      <w:bookmarkEnd w:id="4463"/>
      <w:bookmarkEnd w:id="4464"/>
      <w:bookmarkEnd w:id="4465"/>
      <w:bookmarkEnd w:id="4466"/>
      <w:bookmarkEnd w:id="4467"/>
      <w:bookmarkEnd w:id="4468"/>
      <w:bookmarkEnd w:id="4469"/>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470"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bookmarkStart w:id="4471" w:name="MCCQCTEMPBM_00000134"/>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472" w:name="_MCCTEMPBM_CRPT86940515___7"/>
            <w:r w:rsidRPr="00567618">
              <w:rPr>
                <w:rFonts w:ascii="Courier New" w:hAnsi="Courier New"/>
                <w:sz w:val="18"/>
              </w:rPr>
              <w:t>a=tcap:1 RTP/AVPF</w:t>
            </w:r>
          </w:p>
          <w:bookmarkEnd w:id="4472"/>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471"/>
          </w:p>
        </w:tc>
      </w:tr>
      <w:bookmarkEnd w:id="4470"/>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473"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4" w:name="_MCCTEMPBM_CRPT86940517___7"/>
            <w:r w:rsidRPr="00567618">
              <w:rPr>
                <w:rFonts w:ascii="Courier New" w:hAnsi="Courier New" w:cs="Courier New"/>
                <w:sz w:val="18"/>
                <w:szCs w:val="18"/>
              </w:rPr>
              <w:t>a=acfg:1 t=1</w:t>
            </w:r>
          </w:p>
          <w:bookmarkEnd w:id="4474"/>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3"/>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475"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5"/>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476"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6"/>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477" w:name="_Toc26369576"/>
      <w:bookmarkStart w:id="4478" w:name="_Toc36227458"/>
      <w:bookmarkStart w:id="4479" w:name="_Toc36228473"/>
      <w:bookmarkStart w:id="4480" w:name="_Toc36229100"/>
      <w:bookmarkStart w:id="4481" w:name="_Toc68847419"/>
      <w:bookmarkStart w:id="4482" w:name="_Toc74611354"/>
      <w:bookmarkStart w:id="4483" w:name="_Toc75566633"/>
      <w:bookmarkStart w:id="4484" w:name="_Toc89790185"/>
      <w:bookmarkStart w:id="4485" w:name="_Toc99466822"/>
      <w:bookmarkStart w:id="4486" w:name="_Toc186664013"/>
      <w:r w:rsidRPr="00567618">
        <w:t>A.9</w:t>
      </w:r>
      <w:r w:rsidRPr="00567618">
        <w:tab/>
        <w:t>Void</w:t>
      </w:r>
      <w:bookmarkEnd w:id="4477"/>
      <w:bookmarkEnd w:id="4478"/>
      <w:bookmarkEnd w:id="4479"/>
      <w:bookmarkEnd w:id="4480"/>
      <w:bookmarkEnd w:id="4481"/>
      <w:bookmarkEnd w:id="4482"/>
      <w:bookmarkEnd w:id="4483"/>
      <w:bookmarkEnd w:id="4484"/>
      <w:bookmarkEnd w:id="4485"/>
      <w:bookmarkEnd w:id="4486"/>
    </w:p>
    <w:p w14:paraId="462DA877" w14:textId="77777777" w:rsidR="00FC7E52" w:rsidRPr="00567618" w:rsidRDefault="00FC7E52" w:rsidP="00FC7E52">
      <w:pPr>
        <w:pStyle w:val="Heading1"/>
        <w:rPr>
          <w:noProof/>
        </w:rPr>
      </w:pPr>
      <w:bookmarkStart w:id="4487" w:name="_Toc26369577"/>
      <w:bookmarkStart w:id="4488" w:name="_Toc36227459"/>
      <w:bookmarkStart w:id="4489" w:name="_Toc36228474"/>
      <w:bookmarkStart w:id="4490" w:name="_Toc36229101"/>
      <w:bookmarkStart w:id="4491" w:name="_Toc68847420"/>
      <w:bookmarkStart w:id="4492" w:name="_Toc74611355"/>
      <w:bookmarkStart w:id="4493" w:name="_Toc75566634"/>
      <w:bookmarkStart w:id="4494" w:name="_Toc89790186"/>
      <w:bookmarkStart w:id="4495" w:name="_Toc99466823"/>
      <w:bookmarkStart w:id="4496" w:name="_Toc186664014"/>
      <w:r w:rsidRPr="00567618">
        <w:rPr>
          <w:noProof/>
        </w:rPr>
        <w:t>A.9a</w:t>
      </w:r>
      <w:r w:rsidRPr="00567618">
        <w:rPr>
          <w:noProof/>
        </w:rPr>
        <w:tab/>
        <w:t>SDP offer/answer regarding the use of Reduced-Size RTCP</w:t>
      </w:r>
      <w:bookmarkEnd w:id="4487"/>
      <w:bookmarkEnd w:id="4488"/>
      <w:bookmarkEnd w:id="4489"/>
      <w:bookmarkEnd w:id="4490"/>
      <w:bookmarkEnd w:id="4491"/>
      <w:bookmarkEnd w:id="4492"/>
      <w:bookmarkEnd w:id="4493"/>
      <w:bookmarkEnd w:id="4494"/>
      <w:bookmarkEnd w:id="4495"/>
      <w:bookmarkEnd w:id="4496"/>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7" w:name="_MCCTEMPBM_CRPT86940521___7"/>
            <w:bookmarkStart w:id="4498" w:name="MCCQCTEMPBM_00000135"/>
            <w:bookmarkStart w:id="4499"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0" w:name="_MCCTEMPBM_CRPT86940522___7"/>
            <w:bookmarkEnd w:id="4497"/>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00"/>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98"/>
          </w:p>
        </w:tc>
      </w:tr>
      <w:bookmarkEnd w:id="4499"/>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1"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2" w:name="_MCCTEMPBM_CRPT86940525___7"/>
            <w:bookmarkEnd w:id="4501"/>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3" w:name="_MCCTEMPBM_CRPT86940526___7"/>
            <w:bookmarkEnd w:id="4502"/>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4" w:name="_MCCTEMPBM_CRPT86940527___7"/>
            <w:bookmarkEnd w:id="4503"/>
            <w:r w:rsidRPr="00567618">
              <w:rPr>
                <w:rFonts w:ascii="Courier New" w:hAnsi="Courier New" w:cs="Courier New"/>
                <w:szCs w:val="18"/>
              </w:rPr>
              <w:t>a=maxptime:240</w:t>
            </w:r>
            <w:bookmarkEnd w:id="4504"/>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505" w:name="_Toc26369578"/>
      <w:bookmarkStart w:id="4506" w:name="_Toc36227460"/>
      <w:bookmarkStart w:id="4507" w:name="_Toc36228475"/>
      <w:bookmarkStart w:id="4508" w:name="_Toc36229102"/>
      <w:bookmarkStart w:id="4509" w:name="_Toc68847421"/>
      <w:bookmarkStart w:id="4510" w:name="_Toc74611356"/>
      <w:bookmarkStart w:id="4511" w:name="_Toc75566635"/>
      <w:bookmarkStart w:id="4512" w:name="_Toc89790187"/>
      <w:bookmarkStart w:id="4513" w:name="_Toc99466824"/>
      <w:bookmarkStart w:id="4514" w:name="_Toc186664015"/>
      <w:r w:rsidRPr="00567618">
        <w:t>A.10</w:t>
      </w:r>
      <w:r w:rsidRPr="00567618">
        <w:tab/>
        <w:t>Examples of SDP offers and answers for inter-working with other IMS or non-IMS IP networks</w:t>
      </w:r>
      <w:bookmarkEnd w:id="4505"/>
      <w:bookmarkEnd w:id="4506"/>
      <w:bookmarkEnd w:id="4507"/>
      <w:bookmarkEnd w:id="4508"/>
      <w:bookmarkEnd w:id="4509"/>
      <w:bookmarkEnd w:id="4510"/>
      <w:bookmarkEnd w:id="4511"/>
      <w:bookmarkEnd w:id="4512"/>
      <w:bookmarkEnd w:id="4513"/>
      <w:bookmarkEnd w:id="4514"/>
    </w:p>
    <w:p w14:paraId="32BB70AE" w14:textId="77777777" w:rsidR="00FC7E52" w:rsidRPr="00567618" w:rsidRDefault="00FC7E52" w:rsidP="00FC7E52">
      <w:pPr>
        <w:pStyle w:val="Heading2"/>
      </w:pPr>
      <w:bookmarkStart w:id="4515" w:name="_Toc26369579"/>
      <w:bookmarkStart w:id="4516" w:name="_Toc36227461"/>
      <w:bookmarkStart w:id="4517" w:name="_Toc36228476"/>
      <w:bookmarkStart w:id="4518" w:name="_Toc36229103"/>
      <w:bookmarkStart w:id="4519" w:name="_Toc68847422"/>
      <w:bookmarkStart w:id="4520" w:name="_Toc74611357"/>
      <w:bookmarkStart w:id="4521" w:name="_Toc75566636"/>
      <w:bookmarkStart w:id="4522" w:name="_Toc89790188"/>
      <w:bookmarkStart w:id="4523" w:name="_Toc99466825"/>
      <w:bookmarkStart w:id="4524" w:name="_Toc186664016"/>
      <w:r w:rsidRPr="00567618">
        <w:t>A.10.1</w:t>
      </w:r>
      <w:r w:rsidRPr="00567618">
        <w:tab/>
        <w:t>General</w:t>
      </w:r>
      <w:bookmarkEnd w:id="4515"/>
      <w:bookmarkEnd w:id="4516"/>
      <w:bookmarkEnd w:id="4517"/>
      <w:bookmarkEnd w:id="4518"/>
      <w:bookmarkEnd w:id="4519"/>
      <w:bookmarkEnd w:id="4520"/>
      <w:bookmarkEnd w:id="4521"/>
      <w:bookmarkEnd w:id="4522"/>
      <w:bookmarkEnd w:id="4523"/>
      <w:bookmarkEnd w:id="4524"/>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525" w:name="_Toc26369580"/>
      <w:bookmarkStart w:id="4526" w:name="_Toc36227462"/>
      <w:bookmarkStart w:id="4527" w:name="_Toc36228477"/>
      <w:bookmarkStart w:id="4528" w:name="_Toc36229104"/>
      <w:bookmarkStart w:id="4529" w:name="_Toc68847423"/>
      <w:bookmarkStart w:id="4530" w:name="_Toc74611358"/>
      <w:bookmarkStart w:id="4531" w:name="_Toc75566637"/>
      <w:bookmarkStart w:id="4532" w:name="_Toc89790189"/>
      <w:bookmarkStart w:id="4533" w:name="_Toc99466826"/>
      <w:bookmarkStart w:id="4534" w:name="_Toc186664017"/>
      <w:r w:rsidRPr="00567618">
        <w:t>A.10.2</w:t>
      </w:r>
      <w:r w:rsidRPr="00567618">
        <w:tab/>
        <w:t>Session initiated by MTSI client in terminal</w:t>
      </w:r>
      <w:bookmarkEnd w:id="4525"/>
      <w:bookmarkEnd w:id="4526"/>
      <w:bookmarkEnd w:id="4527"/>
      <w:bookmarkEnd w:id="4528"/>
      <w:bookmarkEnd w:id="4529"/>
      <w:bookmarkEnd w:id="4530"/>
      <w:bookmarkEnd w:id="4531"/>
      <w:bookmarkEnd w:id="4532"/>
      <w:bookmarkEnd w:id="4533"/>
      <w:bookmarkEnd w:id="4534"/>
    </w:p>
    <w:p w14:paraId="2201616D" w14:textId="77777777" w:rsidR="00FC7E52" w:rsidRPr="00567618" w:rsidRDefault="00FC7E52" w:rsidP="00FC7E52">
      <w:pPr>
        <w:pStyle w:val="Heading3"/>
      </w:pPr>
      <w:bookmarkStart w:id="4535" w:name="_Toc26369581"/>
      <w:bookmarkStart w:id="4536" w:name="_Toc36227463"/>
      <w:bookmarkStart w:id="4537" w:name="_Toc36228478"/>
      <w:bookmarkStart w:id="4538" w:name="_Toc36229105"/>
      <w:bookmarkStart w:id="4539" w:name="_Toc68847424"/>
      <w:bookmarkStart w:id="4540" w:name="_Toc74611359"/>
      <w:bookmarkStart w:id="4541" w:name="_Toc75566638"/>
      <w:bookmarkStart w:id="4542" w:name="_Toc89790190"/>
      <w:bookmarkStart w:id="4543" w:name="_Toc99466827"/>
      <w:bookmarkStart w:id="4544" w:name="_Toc186664018"/>
      <w:r w:rsidRPr="00567618">
        <w:t>A.10.2.1</w:t>
      </w:r>
      <w:r w:rsidRPr="00567618">
        <w:tab/>
        <w:t>SDP offers from an MTSI client in terminal</w:t>
      </w:r>
      <w:bookmarkEnd w:id="4535"/>
      <w:bookmarkEnd w:id="4536"/>
      <w:bookmarkEnd w:id="4537"/>
      <w:bookmarkEnd w:id="4538"/>
      <w:bookmarkEnd w:id="4539"/>
      <w:bookmarkEnd w:id="4540"/>
      <w:bookmarkEnd w:id="4541"/>
      <w:bookmarkEnd w:id="4542"/>
      <w:bookmarkEnd w:id="4543"/>
      <w:bookmarkEnd w:id="4544"/>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5" w:name="_MCCTEMPBM_CRPT86940528___7" w:colFirst="0" w:colLast="0"/>
            <w:bookmarkStart w:id="4546" w:name="MCCQCTEMPBM_00000136"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5"/>
      <w:bookmarkEnd w:id="4546"/>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7" w:name="_MCCTEMPBM_CRPT86940529___7" w:colFirst="0" w:colLast="0"/>
            <w:bookmarkStart w:id="4548" w:name="MCCQCTEMPBM_0000013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7"/>
      <w:bookmarkEnd w:id="4548"/>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549" w:name="_Toc26369582"/>
      <w:bookmarkStart w:id="4550" w:name="_Toc36227464"/>
      <w:bookmarkStart w:id="4551" w:name="_Toc36228479"/>
      <w:bookmarkStart w:id="4552" w:name="_Toc36229106"/>
      <w:bookmarkStart w:id="4553" w:name="_Toc68847425"/>
      <w:bookmarkStart w:id="4554" w:name="_Toc74611360"/>
      <w:bookmarkStart w:id="4555" w:name="_Toc75566639"/>
      <w:bookmarkStart w:id="4556" w:name="_Toc89790191"/>
      <w:bookmarkStart w:id="4557" w:name="_Toc99466828"/>
      <w:bookmarkStart w:id="4558" w:name="_Toc186664019"/>
      <w:r w:rsidRPr="00567618">
        <w:t>A.10.2.2</w:t>
      </w:r>
      <w:r w:rsidRPr="00567618">
        <w:tab/>
        <w:t>SDP offers modified by MTSI MGW when pre-emptively adding inter-working formats</w:t>
      </w:r>
      <w:bookmarkEnd w:id="4549"/>
      <w:bookmarkEnd w:id="4550"/>
      <w:bookmarkEnd w:id="4551"/>
      <w:bookmarkEnd w:id="4552"/>
      <w:bookmarkEnd w:id="4553"/>
      <w:bookmarkEnd w:id="4554"/>
      <w:bookmarkEnd w:id="4555"/>
      <w:bookmarkEnd w:id="4556"/>
      <w:bookmarkEnd w:id="4557"/>
      <w:bookmarkEnd w:id="4558"/>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9" w:name="_MCCTEMPBM_CRPT86940530___7" w:colFirst="0" w:colLast="0"/>
            <w:bookmarkStart w:id="4560" w:name="MCCQCTEMPBM_00000138"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59"/>
      <w:bookmarkEnd w:id="4560"/>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561"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4562" w:name="MCCQCTEMPBM_00000139"/>
      <w:r w:rsidRPr="00567618">
        <w:rPr>
          <w:rFonts w:ascii="Courier New" w:hAnsi="Courier New" w:cs="Courier New"/>
          <w:sz w:val="18"/>
          <w:szCs w:val="18"/>
        </w:rPr>
        <w:t>a=tcap:1 RTP/AVPF</w:t>
      </w:r>
      <w:bookmarkEnd w:id="4562"/>
      <w:r w:rsidRPr="00567618">
        <w:rPr>
          <w:lang w:eastAsia="zh-CN"/>
        </w:rPr>
        <w:t>" and "</w:t>
      </w:r>
      <w:bookmarkStart w:id="4563" w:name="MCCQCTEMPBM_00000140"/>
      <w:r w:rsidRPr="00567618">
        <w:rPr>
          <w:rFonts w:ascii="Courier New" w:hAnsi="Courier New" w:cs="Courier New"/>
          <w:sz w:val="18"/>
          <w:szCs w:val="18"/>
        </w:rPr>
        <w:t>a=pcfg:1 t=1</w:t>
      </w:r>
      <w:bookmarkEnd w:id="4563"/>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64" w:name="MCCQCTEMPBM_00000141"/>
      <w:r w:rsidRPr="00567618">
        <w:rPr>
          <w:rFonts w:ascii="Courier New" w:hAnsi="Courier New" w:cs="Courier New"/>
          <w:lang w:eastAsia="zh-CN"/>
        </w:rPr>
        <w:t>a=maxptime:240</w:t>
      </w:r>
      <w:bookmarkEnd w:id="4564"/>
      <w:r w:rsidRPr="00567618">
        <w:rPr>
          <w:lang w:eastAsia="zh-CN"/>
        </w:rPr>
        <w:t>.</w:t>
      </w:r>
    </w:p>
    <w:bookmarkEnd w:id="4561"/>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5" w:name="_MCCTEMPBM_CRPT86940532___7" w:colFirst="0" w:colLast="0"/>
            <w:bookmarkStart w:id="4566" w:name="MCCQCTEMPBM_00000142"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65"/>
      <w:bookmarkEnd w:id="4566"/>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567"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568" w:name="_MCCTEMPBM_CRPT86940534___7"/>
      <w:bookmarkEnd w:id="4567"/>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69" w:name="MCCQCTEMPBM_00000143"/>
      <w:r w:rsidRPr="00567618">
        <w:rPr>
          <w:rFonts w:ascii="Courier New" w:hAnsi="Courier New" w:cs="Courier New"/>
        </w:rPr>
        <w:t>8000</w:t>
      </w:r>
      <w:bookmarkEnd w:id="4569"/>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570" w:name="_MCCTEMPBM_CRPT86940535___7"/>
      <w:bookmarkEnd w:id="4568"/>
      <w:r w:rsidRPr="00567618">
        <w:rPr>
          <w:lang w:eastAsia="zh-CN"/>
        </w:rPr>
        <w:t>The lines "</w:t>
      </w:r>
      <w:bookmarkStart w:id="4571" w:name="MCCQCTEMPBM_00000144"/>
      <w:r w:rsidRPr="00567618">
        <w:rPr>
          <w:rFonts w:ascii="Courier New" w:hAnsi="Courier New" w:cs="Courier New"/>
          <w:sz w:val="18"/>
          <w:szCs w:val="18"/>
        </w:rPr>
        <w:t>a=tcap:1 RTP/AVPF</w:t>
      </w:r>
      <w:bookmarkEnd w:id="4571"/>
      <w:r w:rsidRPr="00567618">
        <w:rPr>
          <w:lang w:eastAsia="zh-CN"/>
        </w:rPr>
        <w:t>" and "</w:t>
      </w:r>
      <w:bookmarkStart w:id="4572" w:name="MCCQCTEMPBM_00000145"/>
      <w:r w:rsidRPr="00567618">
        <w:rPr>
          <w:rFonts w:ascii="Courier New" w:hAnsi="Courier New" w:cs="Courier New"/>
          <w:sz w:val="18"/>
          <w:szCs w:val="18"/>
        </w:rPr>
        <w:t>a=pcfg:1 t=1</w:t>
      </w:r>
      <w:bookmarkEnd w:id="4572"/>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73" w:name="MCCQCTEMPBM_00000146"/>
      <w:r w:rsidRPr="00567618">
        <w:rPr>
          <w:rFonts w:ascii="Courier New" w:hAnsi="Courier New" w:cs="Courier New"/>
          <w:lang w:eastAsia="zh-CN"/>
        </w:rPr>
        <w:t>a=maxptime:240</w:t>
      </w:r>
      <w:bookmarkEnd w:id="4573"/>
      <w:r w:rsidRPr="00567618">
        <w:rPr>
          <w:lang w:eastAsia="zh-CN"/>
        </w:rPr>
        <w:t>.</w:t>
      </w:r>
    </w:p>
    <w:bookmarkEnd w:id="4570"/>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574" w:name="_Toc26369583"/>
      <w:bookmarkStart w:id="4575" w:name="_Toc36227465"/>
      <w:bookmarkStart w:id="4576" w:name="_Toc36228480"/>
      <w:bookmarkStart w:id="4577" w:name="_Toc36229107"/>
      <w:bookmarkStart w:id="4578" w:name="_Toc68847426"/>
      <w:bookmarkStart w:id="4579" w:name="_Toc74611361"/>
      <w:bookmarkStart w:id="4580" w:name="_Toc75566640"/>
      <w:bookmarkStart w:id="4581" w:name="_Toc89790192"/>
      <w:bookmarkStart w:id="4582" w:name="_Toc99466829"/>
      <w:bookmarkStart w:id="4583" w:name="_Toc186664020"/>
      <w:r w:rsidRPr="00567618">
        <w:t>A.10.2.3</w:t>
      </w:r>
      <w:r w:rsidRPr="00567618">
        <w:tab/>
        <w:t>SDP modified by MGW when adding inter-working formats only when the original SDP offer was rejected</w:t>
      </w:r>
      <w:bookmarkEnd w:id="4574"/>
      <w:bookmarkEnd w:id="4575"/>
      <w:bookmarkEnd w:id="4576"/>
      <w:bookmarkEnd w:id="4577"/>
      <w:bookmarkEnd w:id="4578"/>
      <w:bookmarkEnd w:id="4579"/>
      <w:bookmarkEnd w:id="4580"/>
      <w:bookmarkEnd w:id="4581"/>
      <w:bookmarkEnd w:id="4582"/>
      <w:bookmarkEnd w:id="4583"/>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4" w:name="_MCCTEMPBM_CRPT86940536___7" w:colFirst="0" w:colLast="0"/>
            <w:bookmarkStart w:id="4585" w:name="MCCQCTEMPBM_0000014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4"/>
      <w:bookmarkEnd w:id="4585"/>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586"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4587" w:name="MCCQCTEMPBM_00000148"/>
      <w:r w:rsidRPr="00567618">
        <w:rPr>
          <w:rFonts w:ascii="Courier New" w:hAnsi="Courier New" w:cs="Courier New"/>
          <w:lang w:eastAsia="zh-CN"/>
        </w:rPr>
        <w:t>maxptime</w:t>
      </w:r>
      <w:bookmarkEnd w:id="4587"/>
      <w:r w:rsidRPr="00567618">
        <w:rPr>
          <w:lang w:eastAsia="zh-CN"/>
        </w:rPr>
        <w:t xml:space="preserve"> is set to 80, if the MTSI MGW does not support redundancy.</w:t>
      </w:r>
    </w:p>
    <w:bookmarkEnd w:id="4586"/>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8" w:name="_MCCTEMPBM_CRPT86940538___7" w:colFirst="0" w:colLast="0"/>
            <w:bookmarkStart w:id="4589" w:name="MCCQCTEMPBM_00000149"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8"/>
      <w:bookmarkEnd w:id="4589"/>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590"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591" w:name="_MCCTEMPBM_CRPT86940540___7"/>
      <w:bookmarkEnd w:id="4590"/>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92" w:name="MCCQCTEMPBM_00000150"/>
      <w:r w:rsidRPr="00567618">
        <w:rPr>
          <w:rFonts w:ascii="Courier New" w:hAnsi="Courier New" w:cs="Courier New"/>
        </w:rPr>
        <w:t>8000</w:t>
      </w:r>
      <w:bookmarkEnd w:id="4592"/>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593" w:name="_MCCTEMPBM_CRPT86940541___7"/>
      <w:bookmarkEnd w:id="4591"/>
      <w:r w:rsidRPr="00567618">
        <w:rPr>
          <w:lang w:eastAsia="zh-CN"/>
        </w:rPr>
        <w:t xml:space="preserve">In this case, the </w:t>
      </w:r>
      <w:bookmarkStart w:id="4594" w:name="MCCQCTEMPBM_00000151"/>
      <w:r w:rsidRPr="00567618">
        <w:rPr>
          <w:rFonts w:ascii="Courier New" w:hAnsi="Courier New" w:cs="Courier New"/>
          <w:lang w:eastAsia="zh-CN"/>
        </w:rPr>
        <w:t>maxptime</w:t>
      </w:r>
      <w:bookmarkEnd w:id="4594"/>
      <w:r w:rsidRPr="00567618">
        <w:rPr>
          <w:lang w:eastAsia="zh-CN"/>
        </w:rPr>
        <w:t xml:space="preserve"> is set to 80, if the MTSI MGW does not support redundancy.</w:t>
      </w:r>
    </w:p>
    <w:bookmarkEnd w:id="4593"/>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595" w:name="_Toc26369584"/>
      <w:bookmarkStart w:id="4596" w:name="_Toc36227466"/>
      <w:bookmarkStart w:id="4597" w:name="_Toc36228481"/>
      <w:bookmarkStart w:id="4598" w:name="_Toc36229108"/>
      <w:bookmarkStart w:id="4599" w:name="_Toc68847427"/>
      <w:bookmarkStart w:id="4600" w:name="_Toc74611362"/>
      <w:bookmarkStart w:id="4601" w:name="_Toc75566641"/>
      <w:bookmarkStart w:id="4602" w:name="_Toc89790193"/>
      <w:bookmarkStart w:id="4603" w:name="_Toc99466830"/>
      <w:bookmarkStart w:id="4604" w:name="_Toc186664021"/>
      <w:r w:rsidRPr="00567618">
        <w:t>A.11</w:t>
      </w:r>
      <w:r w:rsidRPr="00567618">
        <w:tab/>
        <w:t>Adding or removing a video component to/from an on-going video call session</w:t>
      </w:r>
      <w:bookmarkEnd w:id="4595"/>
      <w:bookmarkEnd w:id="4596"/>
      <w:bookmarkEnd w:id="4597"/>
      <w:bookmarkEnd w:id="4598"/>
      <w:bookmarkEnd w:id="4599"/>
      <w:bookmarkEnd w:id="4600"/>
      <w:bookmarkEnd w:id="4601"/>
      <w:bookmarkEnd w:id="4602"/>
      <w:bookmarkEnd w:id="4603"/>
      <w:bookmarkEnd w:id="4604"/>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5" w:name="_MCCTEMPBM_CRPT86940542___7"/>
            <w:bookmarkStart w:id="4606" w:name="MCCQCTEMPBM_00000152"/>
            <w:bookmarkStart w:id="4607"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605"/>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06"/>
          </w:p>
        </w:tc>
      </w:tr>
      <w:bookmarkEnd w:id="4607"/>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8" w:name="_MCCTEMPBM_CRPT86940544___7"/>
            <w:bookmarkStart w:id="4609"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0" w:name="_MCCTEMPBM_CRPT86940545___7"/>
            <w:bookmarkEnd w:id="4608"/>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1" w:name="_MCCTEMPBM_CRPT86940546___7"/>
            <w:bookmarkEnd w:id="4610"/>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11"/>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609"/>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2" w:name="MCCQCTEMPBM_00000153"/>
            <w:bookmarkStart w:id="4613"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12"/>
          </w:p>
        </w:tc>
      </w:tr>
      <w:bookmarkEnd w:id="4613"/>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4"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614"/>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5" w:name="_MCCTEMPBM_CRPT86940550___7"/>
            <w:bookmarkStart w:id="4616" w:name="MCCQCTEMPBM_00000154"/>
            <w:bookmarkStart w:id="4617" w:name="_MCCTEMPBM_CRPT86940551___7" w:colFirst="0" w:colLast="0"/>
            <w:r w:rsidRPr="00567618">
              <w:rPr>
                <w:rFonts w:ascii="Courier New" w:hAnsi="Courier New" w:cs="Courier New"/>
                <w:szCs w:val="18"/>
              </w:rPr>
              <w:t>m=audio 49150 RTP/AVPF 96</w:t>
            </w:r>
          </w:p>
          <w:bookmarkEnd w:id="4615"/>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4616"/>
          </w:p>
        </w:tc>
      </w:tr>
      <w:bookmarkEnd w:id="4617"/>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8" w:name="_MCCTEMPBM_CRPT86940552___7"/>
            <w:bookmarkStart w:id="4619"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0" w:name="_MCCTEMPBM_CRPT86940553___7"/>
            <w:bookmarkEnd w:id="4618"/>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1" w:name="_MCCTEMPBM_CRPT86940554___7"/>
            <w:bookmarkEnd w:id="4620"/>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21"/>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619"/>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622" w:name="_Toc26369585"/>
      <w:bookmarkStart w:id="4623" w:name="_Toc36227467"/>
      <w:bookmarkStart w:id="4624" w:name="_Toc36228482"/>
      <w:bookmarkStart w:id="4625" w:name="_Toc36229109"/>
      <w:bookmarkStart w:id="4626" w:name="_Toc68847428"/>
      <w:bookmarkStart w:id="4627" w:name="_Toc74611363"/>
      <w:bookmarkStart w:id="4628" w:name="_Toc75566642"/>
      <w:bookmarkStart w:id="4629" w:name="_Toc89790194"/>
      <w:bookmarkStart w:id="4630" w:name="_Toc99466831"/>
      <w:bookmarkStart w:id="4631" w:name="_Toc186664022"/>
      <w:r w:rsidRPr="00567618">
        <w:t>A.12</w:t>
      </w:r>
      <w:r w:rsidRPr="00567618">
        <w:tab/>
        <w:t>SDP examples when using ECN</w:t>
      </w:r>
      <w:bookmarkEnd w:id="4622"/>
      <w:bookmarkEnd w:id="4623"/>
      <w:bookmarkEnd w:id="4624"/>
      <w:bookmarkEnd w:id="4625"/>
      <w:bookmarkEnd w:id="4626"/>
      <w:bookmarkEnd w:id="4627"/>
      <w:bookmarkEnd w:id="4628"/>
      <w:bookmarkEnd w:id="4629"/>
      <w:bookmarkEnd w:id="4630"/>
      <w:bookmarkEnd w:id="4631"/>
    </w:p>
    <w:p w14:paraId="77DC8080" w14:textId="77777777" w:rsidR="00FC7E52" w:rsidRPr="00567618" w:rsidRDefault="00FC7E52" w:rsidP="00FC7E52">
      <w:pPr>
        <w:pStyle w:val="Heading2"/>
      </w:pPr>
      <w:bookmarkStart w:id="4632" w:name="_Toc26369586"/>
      <w:bookmarkStart w:id="4633" w:name="_Toc36227468"/>
      <w:bookmarkStart w:id="4634" w:name="_Toc36228483"/>
      <w:bookmarkStart w:id="4635" w:name="_Toc36229110"/>
      <w:bookmarkStart w:id="4636" w:name="_Toc68847429"/>
      <w:bookmarkStart w:id="4637" w:name="_Toc74611364"/>
      <w:bookmarkStart w:id="4638" w:name="_Toc75566643"/>
      <w:bookmarkStart w:id="4639" w:name="_Toc89790195"/>
      <w:bookmarkStart w:id="4640" w:name="_Toc99466832"/>
      <w:bookmarkStart w:id="4641" w:name="_Toc186664023"/>
      <w:r w:rsidRPr="00567618">
        <w:t>A.12.1</w:t>
      </w:r>
      <w:r w:rsidRPr="00567618">
        <w:tab/>
        <w:t>SDP examples when using ECN for speech</w:t>
      </w:r>
      <w:bookmarkEnd w:id="4632"/>
      <w:bookmarkEnd w:id="4633"/>
      <w:bookmarkEnd w:id="4634"/>
      <w:bookmarkEnd w:id="4635"/>
      <w:bookmarkEnd w:id="4636"/>
      <w:bookmarkEnd w:id="4637"/>
      <w:bookmarkEnd w:id="4638"/>
      <w:bookmarkEnd w:id="4639"/>
      <w:bookmarkEnd w:id="4640"/>
      <w:bookmarkEnd w:id="4641"/>
    </w:p>
    <w:p w14:paraId="613AB239" w14:textId="77777777" w:rsidR="00FC7E52" w:rsidRPr="00567618" w:rsidRDefault="00FC7E52" w:rsidP="00FC7E52">
      <w:pPr>
        <w:pStyle w:val="Heading3"/>
      </w:pPr>
      <w:bookmarkStart w:id="4642" w:name="_Toc26369587"/>
      <w:bookmarkStart w:id="4643" w:name="_Toc36227469"/>
      <w:bookmarkStart w:id="4644" w:name="_Toc36228484"/>
      <w:bookmarkStart w:id="4645" w:name="_Toc36229111"/>
      <w:bookmarkStart w:id="4646" w:name="_Toc68847430"/>
      <w:bookmarkStart w:id="4647" w:name="_Toc74611365"/>
      <w:bookmarkStart w:id="4648" w:name="_Toc75566644"/>
      <w:bookmarkStart w:id="4649" w:name="_Toc89790196"/>
      <w:bookmarkStart w:id="4650" w:name="_Toc99466833"/>
      <w:bookmarkStart w:id="4651" w:name="_Toc186664024"/>
      <w:r w:rsidRPr="00567618">
        <w:t>A.12.1.1</w:t>
      </w:r>
      <w:r w:rsidRPr="00567618">
        <w:tab/>
        <w:t>With RTP/AVP and zero RTCP bandwidth</w:t>
      </w:r>
      <w:bookmarkEnd w:id="4642"/>
      <w:bookmarkEnd w:id="4643"/>
      <w:bookmarkEnd w:id="4644"/>
      <w:bookmarkEnd w:id="4645"/>
      <w:bookmarkEnd w:id="4646"/>
      <w:bookmarkEnd w:id="4647"/>
      <w:bookmarkEnd w:id="4648"/>
      <w:bookmarkEnd w:id="4649"/>
      <w:bookmarkEnd w:id="4650"/>
      <w:bookmarkEnd w:id="4651"/>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2" w:name="_MCCTEMPBM_CRPT86940556___4"/>
            <w:r w:rsidRPr="00567618">
              <w:rPr>
                <w:rFonts w:ascii="Arial" w:hAnsi="Arial"/>
                <w:b/>
                <w:sz w:val="18"/>
              </w:rPr>
              <w:t>SDP offer</w:t>
            </w:r>
            <w:bookmarkEnd w:id="4652"/>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3" w:name="MCCQCTEMPBM_00000155"/>
            <w:bookmarkStart w:id="4654"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53"/>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5" w:name="_MCCTEMPBM_CRPT86940558___4"/>
            <w:bookmarkEnd w:id="4654"/>
            <w:r w:rsidRPr="00567618">
              <w:rPr>
                <w:rFonts w:ascii="Arial" w:hAnsi="Arial"/>
                <w:b/>
                <w:sz w:val="18"/>
              </w:rPr>
              <w:t>SDP answer</w:t>
            </w:r>
            <w:bookmarkEnd w:id="4655"/>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6"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56"/>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657" w:name="_Toc26369588"/>
      <w:bookmarkStart w:id="4658" w:name="_Toc36227470"/>
      <w:bookmarkStart w:id="4659" w:name="_Toc36228485"/>
      <w:bookmarkStart w:id="4660" w:name="_Toc36229112"/>
      <w:bookmarkStart w:id="4661" w:name="_Toc68847431"/>
      <w:bookmarkStart w:id="4662" w:name="_Toc74611366"/>
      <w:bookmarkStart w:id="4663" w:name="_Toc75566645"/>
      <w:bookmarkStart w:id="4664" w:name="_Toc89790197"/>
      <w:bookmarkStart w:id="4665" w:name="_Toc99466834"/>
      <w:bookmarkStart w:id="4666" w:name="_Toc186664025"/>
      <w:r w:rsidRPr="00567618">
        <w:t>A.12.1.2</w:t>
      </w:r>
      <w:r w:rsidRPr="00567618">
        <w:tab/>
        <w:t>With RTP/AVPF and non-zero RTCP bandwidth</w:t>
      </w:r>
      <w:bookmarkEnd w:id="4657"/>
      <w:bookmarkEnd w:id="4658"/>
      <w:bookmarkEnd w:id="4659"/>
      <w:bookmarkEnd w:id="4660"/>
      <w:bookmarkEnd w:id="4661"/>
      <w:bookmarkEnd w:id="4662"/>
      <w:bookmarkEnd w:id="4663"/>
      <w:bookmarkEnd w:id="4664"/>
      <w:bookmarkEnd w:id="4665"/>
      <w:bookmarkEnd w:id="4666"/>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67" w:name="_MCCTEMPBM_CRPT86940560___4"/>
            <w:r w:rsidRPr="00567618">
              <w:rPr>
                <w:rFonts w:ascii="Arial" w:hAnsi="Arial"/>
                <w:b/>
                <w:sz w:val="18"/>
              </w:rPr>
              <w:t>SDP offer</w:t>
            </w:r>
            <w:bookmarkEnd w:id="4667"/>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68" w:name="MCCQCTEMPBM_00000156"/>
            <w:bookmarkStart w:id="4669"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68"/>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70" w:name="_MCCTEMPBM_CRPT86940562___4"/>
            <w:bookmarkEnd w:id="4669"/>
            <w:r w:rsidRPr="00567618">
              <w:rPr>
                <w:rFonts w:ascii="Arial" w:hAnsi="Arial"/>
                <w:b/>
                <w:sz w:val="18"/>
              </w:rPr>
              <w:t>SDP answer</w:t>
            </w:r>
            <w:bookmarkEnd w:id="4670"/>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71"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71"/>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672" w:name="_Toc26369589"/>
      <w:bookmarkStart w:id="4673" w:name="_Toc36227471"/>
      <w:bookmarkStart w:id="4674" w:name="_Toc36228486"/>
      <w:bookmarkStart w:id="4675" w:name="_Toc36229113"/>
      <w:bookmarkStart w:id="4676" w:name="_Toc68847432"/>
      <w:bookmarkStart w:id="4677" w:name="_Toc74611367"/>
      <w:bookmarkStart w:id="4678" w:name="_Toc75566646"/>
      <w:bookmarkStart w:id="4679" w:name="_Toc89790198"/>
      <w:bookmarkStart w:id="4680" w:name="_Toc99466835"/>
      <w:bookmarkStart w:id="4681" w:name="_Toc186664026"/>
      <w:r w:rsidRPr="00567618">
        <w:t>A.12.1.3</w:t>
      </w:r>
      <w:r w:rsidRPr="00567618">
        <w:tab/>
        <w:t>With RTCP ECN feedback messages and RTCP XR ECN summary reports for inter-working with non-MTSI clients</w:t>
      </w:r>
      <w:bookmarkEnd w:id="4672"/>
      <w:bookmarkEnd w:id="4673"/>
      <w:bookmarkEnd w:id="4674"/>
      <w:bookmarkEnd w:id="4675"/>
      <w:bookmarkEnd w:id="4676"/>
      <w:bookmarkEnd w:id="4677"/>
      <w:bookmarkEnd w:id="4678"/>
      <w:bookmarkEnd w:id="4679"/>
      <w:bookmarkEnd w:id="4680"/>
      <w:bookmarkEnd w:id="4681"/>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2" w:name="_MCCTEMPBM_CRPT86940564___4"/>
            <w:r w:rsidRPr="00567618">
              <w:rPr>
                <w:rFonts w:ascii="Arial" w:hAnsi="Arial"/>
                <w:b/>
                <w:sz w:val="18"/>
              </w:rPr>
              <w:t>SDP offer</w:t>
            </w:r>
            <w:bookmarkEnd w:id="4682"/>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3" w:name="MCCQCTEMPBM_00000157"/>
            <w:bookmarkStart w:id="4684"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83"/>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5" w:name="_MCCTEMPBM_CRPT86940566___4"/>
            <w:bookmarkEnd w:id="4684"/>
            <w:r w:rsidRPr="00567618">
              <w:rPr>
                <w:rFonts w:ascii="Arial" w:hAnsi="Arial"/>
                <w:b/>
                <w:sz w:val="18"/>
              </w:rPr>
              <w:t>SDP answer</w:t>
            </w:r>
            <w:bookmarkEnd w:id="4685"/>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6"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86"/>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687" w:name="_Toc26369590"/>
      <w:bookmarkStart w:id="4688" w:name="_Toc36227472"/>
      <w:bookmarkStart w:id="4689" w:name="_Toc36228487"/>
      <w:bookmarkStart w:id="4690" w:name="_Toc36229114"/>
      <w:bookmarkStart w:id="4691" w:name="_Toc68847433"/>
      <w:bookmarkStart w:id="4692" w:name="_Toc74611368"/>
      <w:bookmarkStart w:id="4693" w:name="_Toc75566647"/>
      <w:bookmarkStart w:id="4694" w:name="_Toc89790199"/>
      <w:bookmarkStart w:id="4695" w:name="_Toc99466836"/>
      <w:bookmarkStart w:id="4696" w:name="_Toc186664027"/>
      <w:r w:rsidRPr="00567618">
        <w:rPr>
          <w:noProof/>
        </w:rPr>
        <w:t>A.12.2</w:t>
      </w:r>
      <w:r w:rsidRPr="00567618">
        <w:rPr>
          <w:noProof/>
        </w:rPr>
        <w:tab/>
        <w:t>SDP examples when using ECN for video in RTP</w:t>
      </w:r>
      <w:bookmarkEnd w:id="4687"/>
      <w:bookmarkEnd w:id="4688"/>
      <w:bookmarkEnd w:id="4689"/>
      <w:bookmarkEnd w:id="4690"/>
      <w:bookmarkEnd w:id="4691"/>
      <w:bookmarkEnd w:id="4692"/>
      <w:bookmarkEnd w:id="4693"/>
      <w:bookmarkEnd w:id="4694"/>
      <w:bookmarkEnd w:id="4695"/>
      <w:bookmarkEnd w:id="4696"/>
    </w:p>
    <w:p w14:paraId="0E5BD525" w14:textId="77777777" w:rsidR="00FC7E52" w:rsidRPr="00567618" w:rsidRDefault="00FC7E52" w:rsidP="00FC7E52">
      <w:pPr>
        <w:pStyle w:val="Heading3"/>
      </w:pPr>
      <w:bookmarkStart w:id="4697" w:name="_Toc26369591"/>
      <w:bookmarkStart w:id="4698" w:name="_Toc36227473"/>
      <w:bookmarkStart w:id="4699" w:name="_Toc36228488"/>
      <w:bookmarkStart w:id="4700" w:name="_Toc36229115"/>
      <w:bookmarkStart w:id="4701" w:name="_Toc68847434"/>
      <w:bookmarkStart w:id="4702" w:name="_Toc74611369"/>
      <w:bookmarkStart w:id="4703" w:name="_Toc75566648"/>
      <w:bookmarkStart w:id="4704" w:name="_Toc89790200"/>
      <w:bookmarkStart w:id="4705" w:name="_Toc99466837"/>
      <w:bookmarkStart w:id="4706" w:name="_Toc186664028"/>
      <w:r w:rsidRPr="00567618">
        <w:t>A.12.2.1</w:t>
      </w:r>
      <w:r w:rsidRPr="00567618">
        <w:tab/>
        <w:t>Without RTCP AVPF ECN feedback messages and RTCP XR ECN summary reports</w:t>
      </w:r>
      <w:bookmarkEnd w:id="4697"/>
      <w:bookmarkEnd w:id="4698"/>
      <w:bookmarkEnd w:id="4699"/>
      <w:bookmarkEnd w:id="4700"/>
      <w:bookmarkEnd w:id="4701"/>
      <w:bookmarkEnd w:id="4702"/>
      <w:bookmarkEnd w:id="4703"/>
      <w:bookmarkEnd w:id="4704"/>
      <w:bookmarkEnd w:id="4705"/>
      <w:bookmarkEnd w:id="4706"/>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07" w:name="_MCCTEMPBM_CRPT86940568___7"/>
            <w:bookmarkStart w:id="4708" w:name="MCCQCTEMPBM_00000158"/>
            <w:bookmarkStart w:id="4709"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0" w:name="_MCCTEMPBM_CRPT86940569___7"/>
            <w:bookmarkEnd w:id="4707"/>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10"/>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08"/>
          </w:p>
        </w:tc>
      </w:tr>
      <w:bookmarkEnd w:id="4709"/>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11" w:name="_MCCTEMPBM_CRPT86940571___7"/>
            <w:bookmarkStart w:id="4712"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3" w:name="_MCCTEMPBM_CRPT86940572___7"/>
            <w:bookmarkEnd w:id="4711"/>
            <w:r w:rsidRPr="00567618">
              <w:rPr>
                <w:rFonts w:ascii="Courier New" w:hAnsi="Courier New" w:cs="Courier New"/>
                <w:sz w:val="18"/>
                <w:szCs w:val="18"/>
              </w:rPr>
              <w:t>a=acfg:1 t=1</w:t>
            </w:r>
          </w:p>
          <w:bookmarkEnd w:id="4713"/>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12"/>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714" w:name="_Toc26369592"/>
      <w:bookmarkStart w:id="4715" w:name="_Toc36227474"/>
      <w:bookmarkStart w:id="4716" w:name="_Toc36228489"/>
      <w:bookmarkStart w:id="4717" w:name="_Toc36229116"/>
      <w:bookmarkStart w:id="4718" w:name="_Toc68847435"/>
      <w:bookmarkStart w:id="4719" w:name="_Toc74611370"/>
      <w:bookmarkStart w:id="4720" w:name="_Toc75566649"/>
      <w:bookmarkStart w:id="4721" w:name="_Toc89790201"/>
      <w:bookmarkStart w:id="4722" w:name="_Toc99466838"/>
      <w:bookmarkStart w:id="4723" w:name="_Toc186664029"/>
      <w:r w:rsidRPr="00567618">
        <w:rPr>
          <w:noProof/>
        </w:rPr>
        <w:t>A.12.2.2</w:t>
      </w:r>
      <w:r w:rsidRPr="00567618">
        <w:rPr>
          <w:noProof/>
        </w:rPr>
        <w:tab/>
        <w:t>With RTCP AVPF ECN feedback messages and RTCP XR ECN summary reports for inter-working with non-MTSI clients</w:t>
      </w:r>
      <w:bookmarkEnd w:id="4714"/>
      <w:bookmarkEnd w:id="4715"/>
      <w:bookmarkEnd w:id="4716"/>
      <w:bookmarkEnd w:id="4717"/>
      <w:bookmarkEnd w:id="4718"/>
      <w:bookmarkEnd w:id="4719"/>
      <w:bookmarkEnd w:id="4720"/>
      <w:bookmarkEnd w:id="4721"/>
      <w:bookmarkEnd w:id="4722"/>
      <w:bookmarkEnd w:id="4723"/>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4" w:name="_MCCTEMPBM_CRPT86940574___7"/>
            <w:bookmarkStart w:id="4725" w:name="MCCQCTEMPBM_00000159"/>
            <w:bookmarkStart w:id="4726"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27" w:name="_MCCTEMPBM_CRPT86940575___7"/>
            <w:bookmarkEnd w:id="4724"/>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27"/>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25"/>
          </w:p>
        </w:tc>
      </w:tr>
      <w:bookmarkEnd w:id="4726"/>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8" w:name="_MCCTEMPBM_CRPT86940577___7"/>
            <w:bookmarkStart w:id="4729"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30" w:name="_MCCTEMPBM_CRPT86940578___7"/>
            <w:bookmarkEnd w:id="4728"/>
            <w:r w:rsidRPr="00567618">
              <w:rPr>
                <w:rFonts w:ascii="Courier New" w:hAnsi="Courier New" w:cs="Courier New"/>
                <w:sz w:val="18"/>
                <w:szCs w:val="18"/>
              </w:rPr>
              <w:t>a=acfg:1 t=1</w:t>
            </w:r>
          </w:p>
          <w:bookmarkEnd w:id="4730"/>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29"/>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731" w:name="_Toc26369593"/>
      <w:bookmarkStart w:id="4732" w:name="_Toc36227475"/>
      <w:bookmarkStart w:id="4733" w:name="_Toc36228490"/>
      <w:bookmarkStart w:id="4734" w:name="_Toc36229117"/>
      <w:bookmarkStart w:id="4735" w:name="_Toc68847436"/>
      <w:bookmarkStart w:id="4736" w:name="_Toc74611371"/>
      <w:bookmarkStart w:id="4737" w:name="_Toc75566650"/>
      <w:bookmarkStart w:id="4738" w:name="_Toc89790202"/>
      <w:bookmarkStart w:id="4739" w:name="_Toc99466839"/>
      <w:bookmarkStart w:id="4740" w:name="_Toc186664030"/>
      <w:r w:rsidRPr="00567618">
        <w:t>A.13</w:t>
      </w:r>
      <w:r w:rsidRPr="00567618">
        <w:tab/>
        <w:t>SDP examples for MTSI client in terminal using fixed access</w:t>
      </w:r>
      <w:bookmarkEnd w:id="4731"/>
      <w:bookmarkEnd w:id="4732"/>
      <w:bookmarkEnd w:id="4733"/>
      <w:bookmarkEnd w:id="4734"/>
      <w:bookmarkEnd w:id="4735"/>
      <w:bookmarkEnd w:id="4736"/>
      <w:bookmarkEnd w:id="4737"/>
      <w:bookmarkEnd w:id="4738"/>
      <w:bookmarkEnd w:id="4739"/>
      <w:bookmarkEnd w:id="4740"/>
    </w:p>
    <w:p w14:paraId="67759BA1" w14:textId="77777777" w:rsidR="00FC7E52" w:rsidRPr="00567618" w:rsidRDefault="00FC7E52" w:rsidP="00FC7E52">
      <w:pPr>
        <w:pStyle w:val="Heading2"/>
      </w:pPr>
      <w:bookmarkStart w:id="4741" w:name="_Toc26369594"/>
      <w:bookmarkStart w:id="4742" w:name="_Toc36227476"/>
      <w:bookmarkStart w:id="4743" w:name="_Toc36228491"/>
      <w:bookmarkStart w:id="4744" w:name="_Toc36229118"/>
      <w:bookmarkStart w:id="4745" w:name="_Toc68847437"/>
      <w:bookmarkStart w:id="4746" w:name="_Toc74611372"/>
      <w:bookmarkStart w:id="4747" w:name="_Toc75566651"/>
      <w:bookmarkStart w:id="4748" w:name="_Toc89790203"/>
      <w:bookmarkStart w:id="4749" w:name="_Toc99466840"/>
      <w:bookmarkStart w:id="4750" w:name="_Toc186664031"/>
      <w:r w:rsidRPr="00567618">
        <w:t>A.13.1</w:t>
      </w:r>
      <w:r w:rsidRPr="00567618">
        <w:tab/>
        <w:t>General</w:t>
      </w:r>
      <w:bookmarkEnd w:id="4741"/>
      <w:bookmarkEnd w:id="4742"/>
      <w:bookmarkEnd w:id="4743"/>
      <w:bookmarkEnd w:id="4744"/>
      <w:bookmarkEnd w:id="4745"/>
      <w:bookmarkEnd w:id="4746"/>
      <w:bookmarkEnd w:id="4747"/>
      <w:bookmarkEnd w:id="4748"/>
      <w:bookmarkEnd w:id="4749"/>
      <w:bookmarkEnd w:id="4750"/>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751" w:name="_Toc26369595"/>
      <w:bookmarkStart w:id="4752" w:name="_Toc36227477"/>
      <w:bookmarkStart w:id="4753" w:name="_Toc36228492"/>
      <w:bookmarkStart w:id="4754" w:name="_Toc36229119"/>
      <w:bookmarkStart w:id="4755" w:name="_Toc68847438"/>
      <w:bookmarkStart w:id="4756" w:name="_Toc74611373"/>
      <w:bookmarkStart w:id="4757" w:name="_Toc75566652"/>
      <w:bookmarkStart w:id="4758" w:name="_Toc89790204"/>
      <w:bookmarkStart w:id="4759" w:name="_Toc99466841"/>
      <w:bookmarkStart w:id="4760" w:name="_Toc186664032"/>
      <w:r w:rsidRPr="00567618">
        <w:t>A.13.2</w:t>
      </w:r>
      <w:r w:rsidRPr="00567618">
        <w:tab/>
        <w:t>SDP examples for PCM</w:t>
      </w:r>
      <w:bookmarkEnd w:id="4751"/>
      <w:bookmarkEnd w:id="4752"/>
      <w:bookmarkEnd w:id="4753"/>
      <w:bookmarkEnd w:id="4754"/>
      <w:bookmarkEnd w:id="4755"/>
      <w:bookmarkEnd w:id="4756"/>
      <w:bookmarkEnd w:id="4757"/>
      <w:bookmarkEnd w:id="4758"/>
      <w:bookmarkEnd w:id="4759"/>
      <w:bookmarkEnd w:id="4760"/>
    </w:p>
    <w:p w14:paraId="019EDB89" w14:textId="77777777" w:rsidR="00FC7E52" w:rsidRPr="00567618" w:rsidRDefault="00FC7E52" w:rsidP="00FC7E52">
      <w:bookmarkStart w:id="4761"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761"/>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762"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762"/>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763" w:name="_Toc26369596"/>
      <w:bookmarkStart w:id="4764" w:name="_Toc36227478"/>
      <w:bookmarkStart w:id="4765" w:name="_Toc36228493"/>
      <w:bookmarkStart w:id="4766" w:name="_Toc36229120"/>
      <w:bookmarkStart w:id="4767" w:name="_Toc68847439"/>
      <w:bookmarkStart w:id="4768" w:name="_Toc74611374"/>
      <w:bookmarkStart w:id="4769" w:name="_Toc75566653"/>
      <w:bookmarkStart w:id="4770" w:name="_Toc89790205"/>
      <w:bookmarkStart w:id="4771" w:name="_Toc99466842"/>
      <w:bookmarkStart w:id="4772" w:name="_Toc186664033"/>
      <w:r w:rsidRPr="00567618">
        <w:t>A.13.3</w:t>
      </w:r>
      <w:r w:rsidRPr="00567618">
        <w:tab/>
        <w:t>SDP example for G.722</w:t>
      </w:r>
      <w:bookmarkEnd w:id="4763"/>
      <w:bookmarkEnd w:id="4764"/>
      <w:bookmarkEnd w:id="4765"/>
      <w:bookmarkEnd w:id="4766"/>
      <w:bookmarkEnd w:id="4767"/>
      <w:bookmarkEnd w:id="4768"/>
      <w:bookmarkEnd w:id="4769"/>
      <w:bookmarkEnd w:id="4770"/>
      <w:bookmarkEnd w:id="4771"/>
      <w:bookmarkEnd w:id="4772"/>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773" w:name="_Toc26369597"/>
      <w:bookmarkStart w:id="4774" w:name="_Toc36227479"/>
      <w:bookmarkStart w:id="4775" w:name="_Toc36228494"/>
      <w:bookmarkStart w:id="4776" w:name="_Toc36229121"/>
      <w:bookmarkStart w:id="4777" w:name="_Toc68847440"/>
      <w:bookmarkStart w:id="4778" w:name="_Toc74611375"/>
      <w:bookmarkStart w:id="4779" w:name="_Toc75566654"/>
      <w:bookmarkStart w:id="4780" w:name="_Toc89790206"/>
      <w:bookmarkStart w:id="4781" w:name="_Toc99466843"/>
      <w:bookmarkStart w:id="4782" w:name="_Toc186664034"/>
      <w:r w:rsidRPr="00567618">
        <w:t>A.13.4</w:t>
      </w:r>
      <w:r w:rsidRPr="00567618">
        <w:tab/>
        <w:t>SDP example for EVS, AMR-WB, G.722, AMR, PCM and DTMF</w:t>
      </w:r>
      <w:bookmarkEnd w:id="4773"/>
      <w:bookmarkEnd w:id="4774"/>
      <w:bookmarkEnd w:id="4775"/>
      <w:bookmarkEnd w:id="4776"/>
      <w:bookmarkEnd w:id="4777"/>
      <w:bookmarkEnd w:id="4778"/>
      <w:bookmarkEnd w:id="4779"/>
      <w:bookmarkEnd w:id="4780"/>
      <w:bookmarkEnd w:id="4781"/>
      <w:bookmarkEnd w:id="4782"/>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83"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783"/>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784" w:name="_Toc26369598"/>
      <w:bookmarkStart w:id="4785" w:name="_Toc36227480"/>
      <w:bookmarkStart w:id="4786" w:name="_Toc36228495"/>
      <w:bookmarkStart w:id="4787" w:name="_Toc36229122"/>
      <w:bookmarkStart w:id="4788" w:name="_Toc68847441"/>
      <w:bookmarkStart w:id="4789" w:name="_Toc74611376"/>
      <w:bookmarkStart w:id="4790" w:name="_Toc75566655"/>
      <w:bookmarkStart w:id="4791" w:name="_Toc89790207"/>
      <w:bookmarkStart w:id="4792" w:name="_Toc99466844"/>
      <w:bookmarkStart w:id="4793" w:name="_Toc186664035"/>
      <w:r w:rsidRPr="00567618">
        <w:t>A.</w:t>
      </w:r>
      <w:r w:rsidRPr="00567618">
        <w:rPr>
          <w:lang w:eastAsia="ko-KR"/>
        </w:rPr>
        <w:t>14</w:t>
      </w:r>
      <w:r w:rsidRPr="00567618">
        <w:tab/>
        <w:t xml:space="preserve">SDP offers </w:t>
      </w:r>
      <w:r w:rsidRPr="00567618">
        <w:rPr>
          <w:lang w:eastAsia="ko-KR"/>
        </w:rPr>
        <w:t>and answers for speech sessions with EVS</w:t>
      </w:r>
      <w:bookmarkEnd w:id="4784"/>
      <w:bookmarkEnd w:id="4785"/>
      <w:bookmarkEnd w:id="4786"/>
      <w:bookmarkEnd w:id="4787"/>
      <w:bookmarkEnd w:id="4788"/>
      <w:bookmarkEnd w:id="4789"/>
      <w:bookmarkEnd w:id="4790"/>
      <w:bookmarkEnd w:id="4791"/>
      <w:bookmarkEnd w:id="4792"/>
      <w:bookmarkEnd w:id="4793"/>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794" w:name="_Toc26369599"/>
      <w:bookmarkStart w:id="4795" w:name="_Toc36227481"/>
      <w:bookmarkStart w:id="4796" w:name="_Toc36228496"/>
      <w:bookmarkStart w:id="4797" w:name="_Toc36229123"/>
      <w:bookmarkStart w:id="4798" w:name="_Toc68847442"/>
      <w:bookmarkStart w:id="4799" w:name="_Toc74611377"/>
      <w:bookmarkStart w:id="4800" w:name="_Toc75566656"/>
      <w:bookmarkStart w:id="4801" w:name="_Toc89790208"/>
      <w:bookmarkStart w:id="4802" w:name="_Toc99466845"/>
      <w:bookmarkStart w:id="4803" w:name="_Toc186664036"/>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794"/>
      <w:bookmarkEnd w:id="4795"/>
      <w:bookmarkEnd w:id="4796"/>
      <w:bookmarkEnd w:id="4797"/>
      <w:bookmarkEnd w:id="4798"/>
      <w:bookmarkEnd w:id="4799"/>
      <w:bookmarkEnd w:id="4800"/>
      <w:bookmarkEnd w:id="4801"/>
      <w:bookmarkEnd w:id="4802"/>
      <w:bookmarkEnd w:id="4803"/>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804" w:name="_Toc26369600"/>
      <w:bookmarkStart w:id="4805" w:name="_Toc36227482"/>
      <w:bookmarkStart w:id="4806" w:name="_Toc36228497"/>
      <w:bookmarkStart w:id="4807" w:name="_Toc36229124"/>
      <w:bookmarkStart w:id="4808" w:name="_Toc68847443"/>
      <w:bookmarkStart w:id="4809" w:name="_Toc74611378"/>
      <w:bookmarkStart w:id="4810" w:name="_Toc75566657"/>
      <w:bookmarkStart w:id="4811" w:name="_Toc89790209"/>
      <w:bookmarkStart w:id="4812" w:name="_Toc99466846"/>
      <w:bookmarkStart w:id="4813" w:name="_Toc186664037"/>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804"/>
      <w:bookmarkEnd w:id="4805"/>
      <w:bookmarkEnd w:id="4806"/>
      <w:bookmarkEnd w:id="4807"/>
      <w:bookmarkEnd w:id="4808"/>
      <w:bookmarkEnd w:id="4809"/>
      <w:bookmarkEnd w:id="4810"/>
      <w:bookmarkEnd w:id="4811"/>
      <w:bookmarkEnd w:id="4812"/>
      <w:bookmarkEnd w:id="4813"/>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814" w:name="_Toc26369601"/>
      <w:bookmarkStart w:id="4815" w:name="_Toc36227483"/>
      <w:bookmarkStart w:id="4816" w:name="_Toc36228498"/>
      <w:bookmarkStart w:id="4817" w:name="_Toc36229125"/>
      <w:bookmarkStart w:id="4818" w:name="_Toc68847444"/>
      <w:bookmarkStart w:id="4819" w:name="_Toc74611379"/>
      <w:bookmarkStart w:id="4820" w:name="_Toc75566658"/>
      <w:bookmarkStart w:id="4821" w:name="_Toc89790210"/>
      <w:bookmarkStart w:id="4822" w:name="_Toc99466847"/>
      <w:bookmarkStart w:id="4823" w:name="_Toc186664038"/>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814"/>
      <w:bookmarkEnd w:id="4815"/>
      <w:bookmarkEnd w:id="4816"/>
      <w:bookmarkEnd w:id="4817"/>
      <w:bookmarkEnd w:id="4818"/>
      <w:bookmarkEnd w:id="4819"/>
      <w:bookmarkEnd w:id="4820"/>
      <w:bookmarkEnd w:id="4821"/>
      <w:bookmarkEnd w:id="4822"/>
      <w:bookmarkEnd w:id="4823"/>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24"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824"/>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825" w:name="_Toc26369602"/>
      <w:bookmarkStart w:id="4826" w:name="_Toc36227484"/>
      <w:bookmarkStart w:id="4827" w:name="_Toc36228499"/>
      <w:bookmarkStart w:id="4828" w:name="_Toc36229126"/>
      <w:bookmarkStart w:id="4829" w:name="_Toc68847445"/>
      <w:bookmarkStart w:id="4830" w:name="_Toc74611380"/>
      <w:bookmarkStart w:id="4831" w:name="_Toc75566659"/>
      <w:bookmarkStart w:id="4832" w:name="_Toc89790211"/>
      <w:bookmarkStart w:id="4833" w:name="_Toc99466848"/>
      <w:bookmarkStart w:id="4834" w:name="_Toc186664039"/>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825"/>
      <w:bookmarkEnd w:id="4826"/>
      <w:bookmarkEnd w:id="4827"/>
      <w:bookmarkEnd w:id="4828"/>
      <w:bookmarkEnd w:id="4829"/>
      <w:bookmarkEnd w:id="4830"/>
      <w:bookmarkEnd w:id="4831"/>
      <w:bookmarkEnd w:id="4832"/>
      <w:bookmarkEnd w:id="4833"/>
      <w:bookmarkEnd w:id="4834"/>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835" w:name="_Toc26369603"/>
      <w:bookmarkStart w:id="4836" w:name="_Toc36227485"/>
      <w:bookmarkStart w:id="4837" w:name="_Toc36228500"/>
      <w:bookmarkStart w:id="4838" w:name="_Toc36229127"/>
      <w:bookmarkStart w:id="4839" w:name="_Toc68847446"/>
      <w:bookmarkStart w:id="4840" w:name="_Toc74611381"/>
      <w:bookmarkStart w:id="4841" w:name="_Toc75566660"/>
      <w:bookmarkStart w:id="4842" w:name="_Toc89790212"/>
      <w:bookmarkStart w:id="4843" w:name="_Toc99466849"/>
      <w:bookmarkStart w:id="4844" w:name="_Toc186664040"/>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835"/>
      <w:bookmarkEnd w:id="4836"/>
      <w:bookmarkEnd w:id="4837"/>
      <w:bookmarkEnd w:id="4838"/>
      <w:bookmarkEnd w:id="4839"/>
      <w:bookmarkEnd w:id="4840"/>
      <w:bookmarkEnd w:id="4841"/>
      <w:bookmarkEnd w:id="4842"/>
      <w:bookmarkEnd w:id="4843"/>
      <w:bookmarkEnd w:id="4844"/>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bookmarkStart w:id="4845" w:name="MCCQCTEMPBM_00000160"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bookmarkEnd w:id="4845"/>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846" w:name="_Toc26369604"/>
      <w:bookmarkStart w:id="4847" w:name="_Toc36227486"/>
      <w:bookmarkStart w:id="4848" w:name="_Toc36228501"/>
      <w:bookmarkStart w:id="4849" w:name="_Toc36229128"/>
      <w:bookmarkStart w:id="4850" w:name="_Toc68847447"/>
      <w:bookmarkStart w:id="4851" w:name="_Toc74611382"/>
      <w:bookmarkStart w:id="4852" w:name="_Toc75566661"/>
      <w:bookmarkStart w:id="4853" w:name="_Toc89790213"/>
      <w:bookmarkStart w:id="4854" w:name="_Toc99466850"/>
      <w:bookmarkStart w:id="4855" w:name="_Toc186664041"/>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846"/>
      <w:bookmarkEnd w:id="4847"/>
      <w:bookmarkEnd w:id="4848"/>
      <w:bookmarkEnd w:id="4849"/>
      <w:bookmarkEnd w:id="4850"/>
      <w:bookmarkEnd w:id="4851"/>
      <w:bookmarkEnd w:id="4852"/>
      <w:bookmarkEnd w:id="4853"/>
      <w:bookmarkEnd w:id="4854"/>
      <w:bookmarkEnd w:id="4855"/>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856" w:name="_Toc26369605"/>
      <w:bookmarkStart w:id="4857" w:name="_Toc36227487"/>
      <w:bookmarkStart w:id="4858" w:name="_Toc36228502"/>
      <w:bookmarkStart w:id="4859" w:name="_Toc36229129"/>
      <w:bookmarkStart w:id="4860" w:name="_Toc68847448"/>
      <w:bookmarkStart w:id="4861" w:name="_Toc74611383"/>
      <w:bookmarkStart w:id="4862" w:name="_Toc75566662"/>
      <w:bookmarkStart w:id="4863" w:name="_Toc89790214"/>
      <w:bookmarkStart w:id="4864" w:name="_Toc99466851"/>
      <w:bookmarkStart w:id="4865" w:name="_Toc186664042"/>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856"/>
      <w:bookmarkEnd w:id="4857"/>
      <w:bookmarkEnd w:id="4858"/>
      <w:bookmarkEnd w:id="4859"/>
      <w:bookmarkEnd w:id="4860"/>
      <w:bookmarkEnd w:id="4861"/>
      <w:bookmarkEnd w:id="4862"/>
      <w:bookmarkEnd w:id="4863"/>
      <w:bookmarkEnd w:id="4864"/>
      <w:bookmarkEnd w:id="4865"/>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866" w:name="_MCCTEMPBM_CRPT86940584___4"/>
            <w:r w:rsidRPr="00567618">
              <w:rPr>
                <w:rFonts w:ascii="Arial" w:hAnsi="Arial"/>
                <w:b/>
                <w:sz w:val="18"/>
              </w:rPr>
              <w:t>SDP offer from MTSI client in terminal using fixed access</w:t>
            </w:r>
            <w:bookmarkEnd w:id="4866"/>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7"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868" w:name="_MCCTEMPBM_CRPT86940586___4"/>
            <w:bookmarkEnd w:id="4867"/>
            <w:r w:rsidRPr="00567618">
              <w:rPr>
                <w:rFonts w:ascii="Arial" w:hAnsi="Arial"/>
                <w:b/>
                <w:sz w:val="18"/>
              </w:rPr>
              <w:t>SDP offer modified by network</w:t>
            </w:r>
            <w:bookmarkEnd w:id="4868"/>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9"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869"/>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870" w:name="_Toc26369606"/>
      <w:bookmarkStart w:id="4871" w:name="_Toc36227488"/>
      <w:bookmarkStart w:id="4872" w:name="_Toc36228503"/>
      <w:bookmarkStart w:id="4873" w:name="_Toc36229130"/>
      <w:bookmarkStart w:id="4874" w:name="_Toc68847449"/>
      <w:bookmarkStart w:id="4875" w:name="_Toc74611384"/>
      <w:bookmarkStart w:id="4876" w:name="_Toc75566663"/>
      <w:bookmarkStart w:id="4877" w:name="_Toc89790215"/>
      <w:bookmarkStart w:id="4878" w:name="_Toc99466852"/>
      <w:bookmarkStart w:id="4879" w:name="_Toc186664043"/>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870"/>
      <w:bookmarkEnd w:id="4871"/>
      <w:bookmarkEnd w:id="4872"/>
      <w:bookmarkEnd w:id="4873"/>
      <w:bookmarkEnd w:id="4874"/>
      <w:bookmarkEnd w:id="4875"/>
      <w:bookmarkEnd w:id="4876"/>
      <w:bookmarkEnd w:id="4877"/>
      <w:bookmarkEnd w:id="4878"/>
      <w:bookmarkEnd w:id="4879"/>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880" w:name="_Toc26369607"/>
      <w:bookmarkStart w:id="4881" w:name="_Toc36227489"/>
      <w:bookmarkStart w:id="4882" w:name="_Toc36228504"/>
      <w:bookmarkStart w:id="4883" w:name="_Toc36229131"/>
      <w:bookmarkStart w:id="4884" w:name="_Toc68847450"/>
      <w:bookmarkStart w:id="4885" w:name="_Toc74611385"/>
      <w:bookmarkStart w:id="4886" w:name="_Toc75566664"/>
      <w:bookmarkStart w:id="4887" w:name="_Toc89790216"/>
      <w:bookmarkStart w:id="4888" w:name="_Toc99466853"/>
      <w:bookmarkStart w:id="4889" w:name="_Toc186664044"/>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880"/>
      <w:bookmarkEnd w:id="4881"/>
      <w:bookmarkEnd w:id="4882"/>
      <w:bookmarkEnd w:id="4883"/>
      <w:bookmarkEnd w:id="4884"/>
      <w:bookmarkEnd w:id="4885"/>
      <w:bookmarkEnd w:id="4886"/>
      <w:bookmarkEnd w:id="4887"/>
      <w:bookmarkEnd w:id="4888"/>
      <w:bookmarkEnd w:id="4889"/>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890" w:name="_Toc26369608"/>
      <w:bookmarkStart w:id="4891" w:name="_Toc36227490"/>
      <w:bookmarkStart w:id="4892" w:name="_Toc36228505"/>
      <w:bookmarkStart w:id="4893" w:name="_Toc36229132"/>
      <w:bookmarkStart w:id="4894" w:name="_Toc68847451"/>
      <w:bookmarkStart w:id="4895" w:name="_Toc74611386"/>
      <w:bookmarkStart w:id="4896" w:name="_Toc75566665"/>
      <w:bookmarkStart w:id="4897" w:name="_Toc89790217"/>
      <w:bookmarkStart w:id="4898" w:name="_Toc99466854"/>
      <w:bookmarkStart w:id="4899" w:name="_Toc186664045"/>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890"/>
      <w:bookmarkEnd w:id="4891"/>
      <w:bookmarkEnd w:id="4892"/>
      <w:bookmarkEnd w:id="4893"/>
      <w:bookmarkEnd w:id="4894"/>
      <w:bookmarkEnd w:id="4895"/>
      <w:bookmarkEnd w:id="4896"/>
      <w:bookmarkEnd w:id="4897"/>
      <w:bookmarkEnd w:id="4898"/>
      <w:bookmarkEnd w:id="4899"/>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900" w:name="_Toc26369609"/>
      <w:bookmarkStart w:id="4901" w:name="_Toc36227491"/>
      <w:bookmarkStart w:id="4902" w:name="_Toc36228506"/>
      <w:bookmarkStart w:id="4903" w:name="_Toc36229133"/>
      <w:bookmarkStart w:id="4904" w:name="_Toc68847452"/>
      <w:bookmarkStart w:id="4905" w:name="_Toc74611387"/>
      <w:bookmarkStart w:id="4906" w:name="_Toc75566666"/>
      <w:bookmarkStart w:id="4907" w:name="_Toc89790218"/>
      <w:bookmarkStart w:id="4908" w:name="_Toc99466855"/>
      <w:bookmarkStart w:id="4909" w:name="_Toc186664046"/>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900"/>
      <w:bookmarkEnd w:id="4901"/>
      <w:bookmarkEnd w:id="4902"/>
      <w:bookmarkEnd w:id="4903"/>
      <w:bookmarkEnd w:id="4904"/>
      <w:bookmarkEnd w:id="4905"/>
      <w:bookmarkEnd w:id="4906"/>
      <w:bookmarkEnd w:id="4907"/>
      <w:bookmarkEnd w:id="4908"/>
      <w:bookmarkEnd w:id="4909"/>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910" w:name="_Toc26369610"/>
      <w:bookmarkStart w:id="4911" w:name="_Toc36227492"/>
      <w:bookmarkStart w:id="4912" w:name="_Toc36228507"/>
      <w:bookmarkStart w:id="4913" w:name="_Toc36229134"/>
      <w:bookmarkStart w:id="4914" w:name="_Toc68847453"/>
      <w:bookmarkStart w:id="4915" w:name="_Toc74611388"/>
      <w:bookmarkStart w:id="4916" w:name="_Toc75566667"/>
      <w:bookmarkStart w:id="4917" w:name="_Toc89790219"/>
      <w:bookmarkStart w:id="4918" w:name="_Toc99466856"/>
      <w:bookmarkStart w:id="4919" w:name="_Toc186664047"/>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910"/>
      <w:bookmarkEnd w:id="4911"/>
      <w:bookmarkEnd w:id="4912"/>
      <w:bookmarkEnd w:id="4913"/>
      <w:bookmarkEnd w:id="4914"/>
      <w:bookmarkEnd w:id="4915"/>
      <w:bookmarkEnd w:id="4916"/>
      <w:bookmarkEnd w:id="4917"/>
      <w:bookmarkEnd w:id="4918"/>
      <w:bookmarkEnd w:id="4919"/>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920" w:name="_Toc26369611"/>
      <w:bookmarkStart w:id="4921" w:name="_Toc36227493"/>
      <w:bookmarkStart w:id="4922" w:name="_Toc36228508"/>
      <w:bookmarkStart w:id="4923" w:name="_Toc36229135"/>
      <w:bookmarkStart w:id="4924" w:name="_Toc68847454"/>
      <w:bookmarkStart w:id="4925" w:name="_Toc74611389"/>
      <w:bookmarkStart w:id="4926" w:name="_Toc75566668"/>
      <w:bookmarkStart w:id="4927" w:name="_Toc89790220"/>
      <w:bookmarkStart w:id="4928" w:name="_Toc99466857"/>
      <w:bookmarkStart w:id="4929" w:name="_Toc186664048"/>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920"/>
      <w:bookmarkEnd w:id="4921"/>
      <w:bookmarkEnd w:id="4922"/>
      <w:bookmarkEnd w:id="4923"/>
      <w:bookmarkEnd w:id="4924"/>
      <w:bookmarkEnd w:id="4925"/>
      <w:bookmarkEnd w:id="4926"/>
      <w:bookmarkEnd w:id="4927"/>
      <w:bookmarkEnd w:id="4928"/>
      <w:bookmarkEnd w:id="4929"/>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930" w:name="_Toc26369612"/>
      <w:bookmarkStart w:id="4931" w:name="_Toc36227494"/>
      <w:bookmarkStart w:id="4932" w:name="_Toc36228509"/>
      <w:bookmarkStart w:id="4933" w:name="_Toc36229136"/>
      <w:bookmarkStart w:id="4934" w:name="_Toc68847455"/>
      <w:bookmarkStart w:id="4935" w:name="_Toc74611390"/>
      <w:bookmarkStart w:id="4936" w:name="_Toc75566669"/>
      <w:bookmarkStart w:id="4937" w:name="_Toc89790221"/>
      <w:bookmarkStart w:id="4938" w:name="_Toc99466858"/>
      <w:bookmarkStart w:id="4939" w:name="_Toc186664049"/>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930"/>
      <w:bookmarkEnd w:id="4931"/>
      <w:bookmarkEnd w:id="4932"/>
      <w:bookmarkEnd w:id="4933"/>
      <w:bookmarkEnd w:id="4934"/>
      <w:bookmarkEnd w:id="4935"/>
      <w:bookmarkEnd w:id="4936"/>
      <w:bookmarkEnd w:id="4937"/>
      <w:bookmarkEnd w:id="4938"/>
      <w:bookmarkEnd w:id="4939"/>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940" w:name="_Toc26369613"/>
      <w:bookmarkStart w:id="4941" w:name="_Toc36227495"/>
      <w:bookmarkStart w:id="4942" w:name="_Toc36228510"/>
      <w:bookmarkStart w:id="4943" w:name="_Toc36229137"/>
      <w:bookmarkStart w:id="4944" w:name="_Toc68847456"/>
      <w:bookmarkStart w:id="4945" w:name="_Toc74611391"/>
      <w:bookmarkStart w:id="4946" w:name="_Toc75566670"/>
      <w:bookmarkStart w:id="4947" w:name="_Toc89790222"/>
      <w:bookmarkStart w:id="4948" w:name="_Toc99466859"/>
      <w:bookmarkStart w:id="4949" w:name="_Toc186664050"/>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940"/>
      <w:bookmarkEnd w:id="4941"/>
      <w:bookmarkEnd w:id="4942"/>
      <w:bookmarkEnd w:id="4943"/>
      <w:bookmarkEnd w:id="4944"/>
      <w:bookmarkEnd w:id="4945"/>
      <w:bookmarkEnd w:id="4946"/>
      <w:bookmarkEnd w:id="4947"/>
      <w:bookmarkEnd w:id="4948"/>
      <w:bookmarkEnd w:id="4949"/>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50"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950"/>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951" w:name="_Toc26369614"/>
      <w:bookmarkStart w:id="4952" w:name="_Toc36227496"/>
      <w:bookmarkStart w:id="4953" w:name="_Toc36228511"/>
      <w:bookmarkStart w:id="4954" w:name="_Toc36229138"/>
      <w:bookmarkStart w:id="4955" w:name="_Toc68847457"/>
      <w:bookmarkStart w:id="4956" w:name="_Toc74611392"/>
      <w:bookmarkStart w:id="4957" w:name="_Toc75566671"/>
      <w:bookmarkStart w:id="4958" w:name="_Toc89790223"/>
      <w:bookmarkStart w:id="4959" w:name="_Toc99466860"/>
      <w:bookmarkStart w:id="4960" w:name="_Toc186664051"/>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951"/>
      <w:bookmarkEnd w:id="4952"/>
      <w:bookmarkEnd w:id="4953"/>
      <w:bookmarkEnd w:id="4954"/>
      <w:bookmarkEnd w:id="4955"/>
      <w:bookmarkEnd w:id="4956"/>
      <w:bookmarkEnd w:id="4957"/>
      <w:bookmarkEnd w:id="4958"/>
      <w:bookmarkEnd w:id="4959"/>
      <w:bookmarkEnd w:id="4960"/>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961" w:name="_MCCTEMPBM_CRPT86940589___4"/>
            <w:r w:rsidRPr="00567618">
              <w:rPr>
                <w:rFonts w:ascii="Arial" w:hAnsi="Arial"/>
                <w:b/>
                <w:sz w:val="18"/>
              </w:rPr>
              <w:t xml:space="preserve">SDP </w:t>
            </w:r>
            <w:r w:rsidRPr="00567618">
              <w:rPr>
                <w:rFonts w:ascii="Arial" w:hAnsi="Arial"/>
                <w:b/>
                <w:sz w:val="18"/>
                <w:lang w:eastAsia="ko-KR"/>
              </w:rPr>
              <w:t>answer</w:t>
            </w:r>
            <w:bookmarkEnd w:id="4961"/>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62"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62"/>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963" w:name="_Toc26369615"/>
      <w:bookmarkStart w:id="4964" w:name="_Toc36227497"/>
      <w:bookmarkStart w:id="4965" w:name="_Toc36228512"/>
      <w:bookmarkStart w:id="4966" w:name="_Toc36229139"/>
      <w:bookmarkStart w:id="4967" w:name="_Toc68847458"/>
      <w:bookmarkStart w:id="4968" w:name="_Toc74611393"/>
      <w:bookmarkStart w:id="4969" w:name="_Toc75566672"/>
      <w:bookmarkStart w:id="4970" w:name="_Toc89790224"/>
      <w:bookmarkStart w:id="4971" w:name="_Toc99466861"/>
      <w:bookmarkStart w:id="4972" w:name="_Toc186664052"/>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963"/>
      <w:bookmarkEnd w:id="4964"/>
      <w:bookmarkEnd w:id="4965"/>
      <w:bookmarkEnd w:id="4966"/>
      <w:bookmarkEnd w:id="4967"/>
      <w:bookmarkEnd w:id="4968"/>
      <w:bookmarkEnd w:id="4969"/>
      <w:bookmarkEnd w:id="4970"/>
      <w:bookmarkEnd w:id="4971"/>
      <w:bookmarkEnd w:id="4972"/>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973" w:name="_MCCTEMPBM_CRPT86940591___4"/>
            <w:r w:rsidRPr="00567618">
              <w:rPr>
                <w:rFonts w:ascii="Arial" w:hAnsi="Arial"/>
                <w:b/>
                <w:sz w:val="18"/>
              </w:rPr>
              <w:t xml:space="preserve">SDP </w:t>
            </w:r>
            <w:r w:rsidRPr="00567618">
              <w:rPr>
                <w:rFonts w:ascii="Arial" w:hAnsi="Arial"/>
                <w:b/>
                <w:sz w:val="18"/>
                <w:lang w:eastAsia="ko-KR"/>
              </w:rPr>
              <w:t>answer</w:t>
            </w:r>
            <w:bookmarkEnd w:id="4973"/>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74"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74"/>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975" w:name="_Toc26369616"/>
      <w:bookmarkStart w:id="4976" w:name="_Toc36227498"/>
      <w:bookmarkStart w:id="4977" w:name="_Toc36228513"/>
      <w:bookmarkStart w:id="4978" w:name="_Toc36229140"/>
      <w:bookmarkStart w:id="4979" w:name="_Toc68847459"/>
      <w:bookmarkStart w:id="4980" w:name="_Toc74611394"/>
      <w:bookmarkStart w:id="4981" w:name="_Toc75566673"/>
      <w:bookmarkStart w:id="4982" w:name="_Toc89790225"/>
      <w:bookmarkStart w:id="4983" w:name="_Toc99466862"/>
      <w:bookmarkStart w:id="4984" w:name="_Toc186664053"/>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975"/>
      <w:bookmarkEnd w:id="4976"/>
      <w:bookmarkEnd w:id="4977"/>
      <w:bookmarkEnd w:id="4978"/>
      <w:bookmarkEnd w:id="4979"/>
      <w:bookmarkEnd w:id="4980"/>
      <w:bookmarkEnd w:id="4981"/>
      <w:bookmarkEnd w:id="4982"/>
      <w:bookmarkEnd w:id="4983"/>
      <w:bookmarkEnd w:id="4984"/>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985" w:name="_Toc26369617"/>
      <w:bookmarkStart w:id="4986" w:name="_Toc36227499"/>
      <w:bookmarkStart w:id="4987" w:name="_Toc36228514"/>
      <w:bookmarkStart w:id="4988" w:name="_Toc36229141"/>
      <w:bookmarkStart w:id="4989" w:name="_Toc68847460"/>
      <w:bookmarkStart w:id="4990" w:name="_Toc74611395"/>
      <w:bookmarkStart w:id="4991" w:name="_Toc75566674"/>
      <w:bookmarkStart w:id="4992" w:name="_Toc89790226"/>
      <w:bookmarkStart w:id="4993" w:name="_Toc99466863"/>
      <w:bookmarkStart w:id="4994" w:name="_Toc186664054"/>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985"/>
      <w:bookmarkEnd w:id="4986"/>
      <w:bookmarkEnd w:id="4987"/>
      <w:bookmarkEnd w:id="4988"/>
      <w:bookmarkEnd w:id="4989"/>
      <w:bookmarkEnd w:id="4990"/>
      <w:bookmarkEnd w:id="4991"/>
      <w:bookmarkEnd w:id="4992"/>
      <w:bookmarkEnd w:id="4993"/>
      <w:bookmarkEnd w:id="4994"/>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995" w:name="_Toc26369618"/>
      <w:bookmarkStart w:id="4996" w:name="_Toc36227500"/>
      <w:bookmarkStart w:id="4997" w:name="_Toc36228515"/>
      <w:bookmarkStart w:id="4998" w:name="_Toc36229142"/>
      <w:bookmarkStart w:id="4999" w:name="_Toc68847461"/>
      <w:bookmarkStart w:id="5000" w:name="_Toc74611396"/>
      <w:bookmarkStart w:id="5001" w:name="_Toc75566675"/>
      <w:bookmarkStart w:id="5002" w:name="_Toc89790227"/>
      <w:bookmarkStart w:id="5003" w:name="_Toc99466864"/>
      <w:bookmarkStart w:id="5004" w:name="_Toc186664055"/>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995"/>
      <w:bookmarkEnd w:id="4996"/>
      <w:bookmarkEnd w:id="4997"/>
      <w:bookmarkEnd w:id="4998"/>
      <w:bookmarkEnd w:id="4999"/>
      <w:bookmarkEnd w:id="5000"/>
      <w:bookmarkEnd w:id="5001"/>
      <w:bookmarkEnd w:id="5002"/>
      <w:bookmarkEnd w:id="5003"/>
      <w:bookmarkEnd w:id="5004"/>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5005" w:name="_Toc26369619"/>
      <w:bookmarkStart w:id="5006" w:name="_Toc36227501"/>
      <w:bookmarkStart w:id="5007" w:name="_Toc36228516"/>
      <w:bookmarkStart w:id="5008" w:name="_Toc36229143"/>
      <w:bookmarkStart w:id="5009" w:name="_Toc68847462"/>
      <w:bookmarkStart w:id="5010" w:name="_Toc74611397"/>
      <w:bookmarkStart w:id="5011" w:name="_Toc75566676"/>
      <w:bookmarkStart w:id="5012" w:name="_Toc89790228"/>
      <w:bookmarkStart w:id="5013" w:name="_Toc99466865"/>
      <w:bookmarkStart w:id="5014" w:name="_Toc186664056"/>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5005"/>
      <w:bookmarkEnd w:id="5006"/>
      <w:bookmarkEnd w:id="5007"/>
      <w:bookmarkEnd w:id="5008"/>
      <w:bookmarkEnd w:id="5009"/>
      <w:bookmarkEnd w:id="5010"/>
      <w:bookmarkEnd w:id="5011"/>
      <w:bookmarkEnd w:id="5012"/>
      <w:bookmarkEnd w:id="5013"/>
      <w:bookmarkEnd w:id="5014"/>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5015" w:name="_Toc26369620"/>
      <w:bookmarkStart w:id="5016" w:name="_Toc36227502"/>
      <w:bookmarkStart w:id="5017" w:name="_Toc36228517"/>
      <w:bookmarkStart w:id="5018" w:name="_Toc36229144"/>
      <w:bookmarkStart w:id="5019" w:name="_Toc68847463"/>
      <w:bookmarkStart w:id="5020" w:name="_Toc74611398"/>
      <w:bookmarkStart w:id="5021" w:name="_Toc75566677"/>
      <w:bookmarkStart w:id="5022" w:name="_Toc89790229"/>
      <w:bookmarkStart w:id="5023" w:name="_Toc99466866"/>
      <w:bookmarkStart w:id="5024" w:name="_Toc186664057"/>
      <w:r w:rsidRPr="00567618">
        <w:t>A.</w:t>
      </w:r>
      <w:r w:rsidRPr="00567618">
        <w:rPr>
          <w:lang w:eastAsia="ko-KR"/>
        </w:rPr>
        <w:t>15</w:t>
      </w:r>
      <w:r w:rsidRPr="00567618">
        <w:tab/>
        <w:t xml:space="preserve">SDP offers </w:t>
      </w:r>
      <w:r w:rsidRPr="00567618">
        <w:rPr>
          <w:lang w:eastAsia="ko-KR"/>
        </w:rPr>
        <w:t>and answers with ANBR capability signaling</w:t>
      </w:r>
      <w:bookmarkEnd w:id="5015"/>
      <w:bookmarkEnd w:id="5016"/>
      <w:bookmarkEnd w:id="5017"/>
      <w:bookmarkEnd w:id="5018"/>
      <w:bookmarkEnd w:id="5019"/>
      <w:bookmarkEnd w:id="5020"/>
      <w:bookmarkEnd w:id="5021"/>
      <w:bookmarkEnd w:id="5022"/>
      <w:bookmarkEnd w:id="5023"/>
      <w:bookmarkEnd w:id="5024"/>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bookmarkStart w:id="5025" w:name="MCCQCTEMPBM_0000016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5026" w:name="_MCCTEMPBM_CRPT86940593___7"/>
            <w:r w:rsidRPr="00567618">
              <w:rPr>
                <w:rFonts w:ascii="Courier New" w:hAnsi="Courier New" w:cs="Courier New"/>
                <w:sz w:val="16"/>
                <w:szCs w:val="16"/>
              </w:rPr>
              <w:t>a=anbr</w:t>
            </w:r>
            <w:bookmarkEnd w:id="5026"/>
          </w:p>
        </w:tc>
      </w:tr>
      <w:bookmarkEnd w:id="5025"/>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bookmarkStart w:id="5027" w:name="MCCQCTEMPBM_00000162"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bookmarkEnd w:id="5027"/>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5028" w:name="_Toc26369621"/>
      <w:bookmarkStart w:id="5029" w:name="_Toc36227503"/>
      <w:bookmarkStart w:id="5030" w:name="_Toc36228518"/>
      <w:bookmarkStart w:id="5031" w:name="_Toc36229145"/>
      <w:bookmarkStart w:id="5032" w:name="_Toc68847464"/>
      <w:bookmarkStart w:id="5033" w:name="_Toc74611399"/>
      <w:bookmarkStart w:id="5034" w:name="_Toc75566678"/>
      <w:bookmarkStart w:id="5035" w:name="_Toc89790230"/>
      <w:bookmarkStart w:id="5036" w:name="_Toc99466867"/>
      <w:bookmarkStart w:id="5037" w:name="_Toc186664058"/>
      <w:r w:rsidRPr="00567618">
        <w:t>A.16</w:t>
      </w:r>
      <w:r w:rsidRPr="00567618">
        <w:tab/>
        <w:t xml:space="preserve">SDP offers </w:t>
      </w:r>
      <w:r w:rsidRPr="00567618">
        <w:rPr>
          <w:lang w:eastAsia="ko-KR"/>
        </w:rPr>
        <w:t xml:space="preserve">and answers with QoS hint </w:t>
      </w:r>
      <w:bookmarkEnd w:id="5028"/>
      <w:bookmarkEnd w:id="5029"/>
      <w:bookmarkEnd w:id="5030"/>
      <w:bookmarkEnd w:id="5031"/>
      <w:bookmarkEnd w:id="5032"/>
      <w:bookmarkEnd w:id="5033"/>
      <w:bookmarkEnd w:id="5034"/>
      <w:bookmarkEnd w:id="5035"/>
      <w:bookmarkEnd w:id="5036"/>
      <w:r w:rsidRPr="00567618">
        <w:rPr>
          <w:lang w:eastAsia="ko-KR"/>
        </w:rPr>
        <w:t>signalling</w:t>
      </w:r>
      <w:bookmarkEnd w:id="5037"/>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5038"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39" w:name="_MCCTEMPBM_CRPT86940595___7" w:colFirst="0" w:colLast="0"/>
            <w:bookmarkEnd w:id="5038"/>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5039"/>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5040"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1" w:name="_MCCTEMPBM_CRPT86940597___7" w:colFirst="0" w:colLast="0"/>
            <w:bookmarkEnd w:id="5040"/>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5041"/>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5042"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43" w:name="_MCCTEMPBM_CRPT86940599___7" w:colFirst="0" w:colLast="0"/>
            <w:bookmarkEnd w:id="5042"/>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5043"/>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5044"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5" w:name="_MCCTEMPBM_CRPT86940601___7" w:colFirst="0" w:colLast="0"/>
            <w:bookmarkEnd w:id="5044"/>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5045"/>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5046" w:name="_Toc10627453"/>
      <w:bookmarkStart w:id="5047" w:name="_Toc68847465"/>
      <w:bookmarkStart w:id="5048" w:name="_Toc74611400"/>
      <w:bookmarkStart w:id="5049" w:name="_Toc75566679"/>
      <w:bookmarkStart w:id="5050" w:name="_Toc89790231"/>
      <w:bookmarkStart w:id="5051" w:name="_Toc99466868"/>
      <w:bookmarkStart w:id="5052" w:name="_Toc186664059"/>
      <w:r w:rsidRPr="00567618">
        <w:t>A.17</w:t>
      </w:r>
      <w:r w:rsidRPr="00567618">
        <w:tab/>
        <w:t xml:space="preserve">SDP offers and answers with data channel capability </w:t>
      </w:r>
      <w:bookmarkEnd w:id="5046"/>
      <w:bookmarkEnd w:id="5047"/>
      <w:bookmarkEnd w:id="5048"/>
      <w:bookmarkEnd w:id="5049"/>
      <w:bookmarkEnd w:id="5050"/>
      <w:bookmarkEnd w:id="5051"/>
      <w:r w:rsidRPr="00567618">
        <w:t>signalling</w:t>
      </w:r>
      <w:bookmarkEnd w:id="5052"/>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5053"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4" w:name="_MCCTEMPBM_CRPT86940603___7" w:colFirst="0" w:colLast="0"/>
            <w:bookmarkStart w:id="5055" w:name="MCCQCTEMPBM_00000163" w:colFirst="0" w:colLast="0"/>
            <w:bookmarkEnd w:id="5053"/>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5054"/>
      <w:bookmarkEnd w:id="5055"/>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5056"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7" w:name="_MCCTEMPBM_CRPT86940605___7" w:colFirst="0" w:colLast="0"/>
            <w:bookmarkStart w:id="5058" w:name="MCCQCTEMPBM_00000164" w:colFirst="0" w:colLast="0"/>
            <w:bookmarkEnd w:id="5056"/>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5057"/>
      <w:bookmarkEnd w:id="5058"/>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5059"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0" w:name="_MCCTEMPBM_CRPT86940607___7" w:colFirst="0" w:colLast="0"/>
            <w:bookmarkStart w:id="5061" w:name="MCCQCTEMPBM_00000165" w:colFirst="0" w:colLast="0"/>
            <w:bookmarkEnd w:id="5059"/>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5060"/>
      <w:bookmarkEnd w:id="5061"/>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5062"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3" w:name="_MCCTEMPBM_CRPT86940609___7" w:colFirst="0" w:colLast="0"/>
            <w:bookmarkStart w:id="5064" w:name="MCCQCTEMPBM_00000166" w:colFirst="0" w:colLast="0"/>
            <w:bookmarkEnd w:id="5062"/>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5063"/>
      <w:bookmarkEnd w:id="5064"/>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5065"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6" w:name="_MCCTEMPBM_CRPT86940611___7" w:colFirst="0" w:colLast="0"/>
            <w:bookmarkStart w:id="5067" w:name="MCCQCTEMPBM_00000167" w:colFirst="0" w:colLast="0"/>
            <w:bookmarkEnd w:id="5065"/>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5066"/>
      <w:bookmarkEnd w:id="5067"/>
    </w:tbl>
    <w:p w14:paraId="28E4C1F2" w14:textId="77777777" w:rsidR="00FC7E52" w:rsidRPr="00567618" w:rsidRDefault="00FC7E52" w:rsidP="00FC7E52"/>
    <w:p w14:paraId="6AF13907" w14:textId="4C84246E" w:rsidR="00FC7E52" w:rsidRPr="00567618" w:rsidRDefault="00FC7E52" w:rsidP="00FC7E52">
      <w:r w:rsidRPr="00567618">
        <w:rPr>
          <w:lang w:eastAsia="ko-KR"/>
        </w:rPr>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5068"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9" w:name="_MCCTEMPBM_CRPT86940613___7" w:colFirst="0" w:colLast="0"/>
            <w:bookmarkStart w:id="5070" w:name="MCCQCTEMPBM_00000168" w:colFirst="0" w:colLast="0"/>
            <w:bookmarkEnd w:id="5068"/>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5071" w:name="_Toc99466869"/>
      <w:bookmarkEnd w:id="5069"/>
      <w:bookmarkEnd w:id="5070"/>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bookmarkStart w:id="5072" w:name="MCCQCTEMPBM_00000311"/>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bookmarkEnd w:id="5072"/>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73" w:name="MCCQCTEMPBM_00000169" w:colFirst="0" w:colLast="0"/>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bookmarkEnd w:id="5073"/>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bookmarkStart w:id="5074" w:name="MCCQCTEMPBM_00000312"/>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bookmarkEnd w:id="5074"/>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75" w:name="MCCQCTEMPBM_00000170" w:colFirst="0" w:colLast="0"/>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bookmarkEnd w:id="5075"/>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5076" w:name="OLE_LINK8"/>
      <w:r>
        <w:rPr>
          <w:rFonts w:hint="eastAsia"/>
          <w:lang w:val="en-US" w:eastAsia="zh-CN"/>
        </w:rPr>
        <w:t>supporting SDP direction attribute</w:t>
      </w:r>
      <w:bookmarkEnd w:id="5076"/>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5077"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5077"/>
      <w:r>
        <w:rPr>
          <w:rFonts w:hint="eastAsia"/>
          <w:lang w:val="en-US" w:eastAsia="zh-CN"/>
        </w:rPr>
        <w:t>suspended</w:t>
      </w:r>
    </w:p>
    <w:p w14:paraId="216F0D7C" w14:textId="77777777" w:rsidR="00175862" w:rsidRDefault="00175862" w:rsidP="00175862">
      <w:pPr>
        <w:pStyle w:val="TH"/>
        <w:rPr>
          <w:lang w:val="en-US" w:eastAsia="zh-CN"/>
        </w:rPr>
      </w:pPr>
      <w:r>
        <w:t>Table 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8" w:name="MCCQCTEMPBM_00000171" w:colFirst="0" w:colLast="0"/>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bookmarkEnd w:id="5078"/>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r>
        <w:t>Table 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9" w:name="MCCQCTEMPBM_00000172" w:colFirst="0" w:colLast="0"/>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bookmarkEnd w:id="5079"/>
    </w:tbl>
    <w:p w14:paraId="71D61402" w14:textId="77777777" w:rsidR="00175862" w:rsidRDefault="00175862" w:rsidP="00175862"/>
    <w:p w14:paraId="0E4D7153" w14:textId="77777777" w:rsidR="00175862" w:rsidRPr="00610786" w:rsidRDefault="00175862" w:rsidP="00DA588F"/>
    <w:p w14:paraId="0DF260B4" w14:textId="04672C8C" w:rsidR="00FC7E52" w:rsidRPr="00567618" w:rsidRDefault="00FC7E52" w:rsidP="00FC7E52">
      <w:pPr>
        <w:pStyle w:val="Heading1"/>
      </w:pPr>
      <w:bookmarkStart w:id="5080" w:name="_Toc186664060"/>
      <w:r w:rsidRPr="00567618">
        <w:t>A.18</w:t>
      </w:r>
      <w:r w:rsidRPr="00567618">
        <w:tab/>
        <w:t>SDP offers and answers for ITT4RT</w:t>
      </w:r>
      <w:bookmarkEnd w:id="5071"/>
      <w:bookmarkEnd w:id="5080"/>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5081"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5082" w:name="_MCCTEMPBM_CRPT86940615___7"/>
            <w:bookmarkStart w:id="5083" w:name="_MCCTEMPBM_CRPT86940616___7" w:colFirst="0" w:colLast="0"/>
            <w:bookmarkStart w:id="5084" w:name="MCCQCTEMPBM_00000173" w:colFirst="0" w:colLast="0"/>
            <w:bookmarkEnd w:id="5081"/>
            <w:r w:rsidRPr="00567618">
              <w:t>v</w:t>
            </w:r>
            <w:r w:rsidRPr="00567618">
              <w:rPr>
                <w:rFonts w:ascii="Courier New" w:hAnsi="Courier New"/>
                <w:noProof/>
                <w:sz w:val="16"/>
                <w:lang w:eastAsia="ko-KR"/>
              </w:rPr>
              <w:t>=0</w:t>
            </w:r>
          </w:p>
          <w:bookmarkEnd w:id="5082"/>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5083"/>
      <w:bookmarkEnd w:id="5084"/>
    </w:tbl>
    <w:p w14:paraId="3A1BCE9C" w14:textId="77777777" w:rsidR="00FC7E52" w:rsidRDefault="00FC7E52" w:rsidP="00FC7E52"/>
    <w:p w14:paraId="4835523A" w14:textId="00861035" w:rsidR="003B0BD9" w:rsidRPr="00567618" w:rsidRDefault="003B0BD9" w:rsidP="003B0BD9">
      <w:pPr>
        <w:pStyle w:val="Heading1"/>
      </w:pPr>
      <w:bookmarkStart w:id="5085" w:name="_Toc153464594"/>
      <w:bookmarkStart w:id="5086" w:name="_Toc186664061"/>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5085"/>
      <w:bookmarkEnd w:id="5086"/>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5087" w:name="_Toc153464595"/>
      <w:bookmarkStart w:id="5088" w:name="_Toc186664062"/>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5087"/>
      <w:bookmarkEnd w:id="5088"/>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5089" w:name="_Toc153464596"/>
      <w:bookmarkStart w:id="5090" w:name="_Toc186664063"/>
      <w:r w:rsidRPr="00567618">
        <w:t>A.</w:t>
      </w:r>
      <w:r>
        <w:t>19.</w:t>
      </w:r>
      <w:r>
        <w:rPr>
          <w:lang w:eastAsia="ko-KR"/>
        </w:rPr>
        <w:t>1</w:t>
      </w:r>
      <w:r w:rsidRPr="00567618">
        <w:t>.1</w:t>
      </w:r>
      <w:r w:rsidRPr="00567618">
        <w:tab/>
      </w:r>
      <w:r w:rsidRPr="00567618">
        <w:rPr>
          <w:lang w:eastAsia="ko-KR"/>
        </w:rPr>
        <w:t>Unknown access technology</w:t>
      </w:r>
      <w:bookmarkEnd w:id="5089"/>
      <w:bookmarkEnd w:id="5090"/>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77777777" w:rsidR="003B0BD9" w:rsidRPr="00567618" w:rsidRDefault="003B0BD9" w:rsidP="003B0BD9">
      <w:pPr>
        <w:pStyle w:val="TH"/>
      </w:pPr>
      <w:r w:rsidRPr="00567618">
        <w:t>Table A.</w:t>
      </w:r>
      <w:r>
        <w:rPr>
          <w:lang w:eastAsia="ko-KR"/>
        </w:rPr>
        <w:t>xx</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71D06F36" w14:textId="77777777" w:rsidTr="003969FD">
        <w:trPr>
          <w:jc w:val="center"/>
        </w:trPr>
        <w:tc>
          <w:tcPr>
            <w:tcW w:w="9639" w:type="dxa"/>
            <w:shd w:val="clear" w:color="auto" w:fill="auto"/>
          </w:tcPr>
          <w:p w14:paraId="762B2FA9" w14:textId="77777777" w:rsidR="003B0BD9" w:rsidRPr="00567618" w:rsidRDefault="003B0BD9" w:rsidP="003969FD">
            <w:pPr>
              <w:pStyle w:val="TAH"/>
            </w:pPr>
            <w:r w:rsidRPr="00567618">
              <w:t>SDP offer</w:t>
            </w:r>
          </w:p>
        </w:tc>
      </w:tr>
      <w:tr w:rsidR="003B0BD9" w:rsidRPr="00567618" w14:paraId="6EF51F5F" w14:textId="77777777" w:rsidTr="003969FD">
        <w:trPr>
          <w:jc w:val="center"/>
        </w:trPr>
        <w:tc>
          <w:tcPr>
            <w:tcW w:w="9639" w:type="dxa"/>
            <w:shd w:val="clear" w:color="auto" w:fill="auto"/>
          </w:tcPr>
          <w:p w14:paraId="64476CC4" w14:textId="77777777" w:rsidR="003B0BD9" w:rsidRPr="00567618" w:rsidRDefault="003B0BD9" w:rsidP="003969FD">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232488AD" w14:textId="77777777" w:rsidR="003B0BD9" w:rsidRPr="00567618" w:rsidRDefault="003B0BD9" w:rsidP="003969FD">
            <w:pPr>
              <w:pStyle w:val="PL"/>
            </w:pPr>
            <w:r w:rsidRPr="00567618">
              <w:t>a=tcap:1 RTP/AVPF</w:t>
            </w:r>
          </w:p>
          <w:p w14:paraId="4B9C16C9" w14:textId="77777777" w:rsidR="003B0BD9" w:rsidRPr="00567618" w:rsidRDefault="003B0BD9" w:rsidP="003969FD">
            <w:pPr>
              <w:pStyle w:val="PL"/>
              <w:rPr>
                <w:lang w:eastAsia="ko-KR"/>
              </w:rPr>
            </w:pPr>
            <w:r w:rsidRPr="00567618">
              <w:t>a=pcfg:1 t=1</w:t>
            </w:r>
          </w:p>
          <w:p w14:paraId="3E22F0DD" w14:textId="77777777" w:rsidR="003B0BD9" w:rsidRPr="00567618" w:rsidRDefault="003B0BD9" w:rsidP="003969FD">
            <w:pPr>
              <w:pStyle w:val="PL"/>
              <w:rPr>
                <w:lang w:eastAsia="ko-KR"/>
              </w:rPr>
            </w:pPr>
            <w:r w:rsidRPr="00567618">
              <w:rPr>
                <w:lang w:eastAsia="ko-KR"/>
              </w:rPr>
              <w:t>b=AS:</w:t>
            </w:r>
            <w:r>
              <w:rPr>
                <w:lang w:eastAsia="ko-KR"/>
              </w:rPr>
              <w:t>556</w:t>
            </w:r>
          </w:p>
          <w:p w14:paraId="5D7F31F0" w14:textId="77777777" w:rsidR="003B0BD9" w:rsidRPr="00567618" w:rsidRDefault="003B0BD9" w:rsidP="003969FD">
            <w:pPr>
              <w:pStyle w:val="PL"/>
              <w:rPr>
                <w:lang w:eastAsia="ko-KR"/>
              </w:rPr>
            </w:pPr>
            <w:r w:rsidRPr="00567618">
              <w:rPr>
                <w:lang w:eastAsia="ko-KR"/>
              </w:rPr>
              <w:t>b=RS:0</w:t>
            </w:r>
          </w:p>
          <w:p w14:paraId="73ABB45A" w14:textId="77777777" w:rsidR="003B0BD9" w:rsidRPr="00567618" w:rsidRDefault="003B0BD9" w:rsidP="003969FD">
            <w:pPr>
              <w:pStyle w:val="PL"/>
              <w:rPr>
                <w:lang w:eastAsia="ko-KR"/>
              </w:rPr>
            </w:pPr>
            <w:r w:rsidRPr="00567618">
              <w:rPr>
                <w:lang w:eastAsia="ko-KR"/>
              </w:rPr>
              <w:t>b=RR:2000</w:t>
            </w:r>
          </w:p>
          <w:p w14:paraId="1D32DDAE"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436F0ECA"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cf=OSBA,OMASA,MC,ISM,SBA,Stereo; ibr=512; pi-types=xxx; pi-br=20; </w:t>
            </w:r>
            <w:r w:rsidRPr="00567618">
              <w:t>max-red=220</w:t>
            </w:r>
          </w:p>
          <w:p w14:paraId="1697262A" w14:textId="77777777" w:rsidR="003B0BD9" w:rsidRPr="00567618" w:rsidRDefault="003B0BD9" w:rsidP="003969FD">
            <w:pPr>
              <w:pStyle w:val="PL"/>
              <w:rPr>
                <w:lang w:eastAsia="ko-KR"/>
              </w:rPr>
            </w:pPr>
            <w:r w:rsidRPr="00567618">
              <w:t>a=rtpmap:9</w:t>
            </w:r>
            <w:r w:rsidRPr="00567618">
              <w:rPr>
                <w:lang w:eastAsia="ko-KR"/>
              </w:rPr>
              <w:t>7 EVS/16000/1</w:t>
            </w:r>
          </w:p>
          <w:p w14:paraId="3F9FD760" w14:textId="77777777" w:rsidR="003B0BD9" w:rsidRPr="00567618" w:rsidRDefault="003B0BD9" w:rsidP="003969FD">
            <w:pPr>
              <w:pStyle w:val="PL"/>
              <w:rPr>
                <w:lang w:eastAsia="ko-KR"/>
              </w:rPr>
            </w:pPr>
            <w:r w:rsidRPr="00567618">
              <w:t>a=fmtp:9</w:t>
            </w:r>
            <w:r w:rsidRPr="00567618">
              <w:rPr>
                <w:lang w:eastAsia="ko-KR"/>
              </w:rPr>
              <w:t xml:space="preserve">7 </w:t>
            </w:r>
            <w:r w:rsidRPr="00567618">
              <w:t>max-red=220</w:t>
            </w:r>
          </w:p>
          <w:p w14:paraId="7216479A" w14:textId="77777777" w:rsidR="003B0BD9" w:rsidRPr="00567618" w:rsidRDefault="003B0BD9" w:rsidP="003969FD">
            <w:pPr>
              <w:pStyle w:val="PL"/>
            </w:pPr>
            <w:r w:rsidRPr="00567618">
              <w:t>a=rtpmap:9</w:t>
            </w:r>
            <w:r w:rsidRPr="00567618">
              <w:rPr>
                <w:lang w:eastAsia="ko-KR"/>
              </w:rPr>
              <w:t>8</w:t>
            </w:r>
            <w:r w:rsidRPr="00567618">
              <w:t xml:space="preserve"> AMR-WB/16000/1</w:t>
            </w:r>
          </w:p>
          <w:p w14:paraId="5BC5D4F5" w14:textId="77777777" w:rsidR="003B0BD9" w:rsidRPr="00567618" w:rsidRDefault="003B0BD9" w:rsidP="003969FD">
            <w:pPr>
              <w:pStyle w:val="PL"/>
            </w:pPr>
            <w:r w:rsidRPr="00567618">
              <w:t>a=fmtp:9</w:t>
            </w:r>
            <w:r w:rsidRPr="00567618">
              <w:rPr>
                <w:lang w:eastAsia="ko-KR"/>
              </w:rPr>
              <w:t>8</w:t>
            </w:r>
            <w:r w:rsidRPr="00567618">
              <w:t xml:space="preserve"> mode-change-capability=2; max-red=220</w:t>
            </w:r>
          </w:p>
          <w:p w14:paraId="4F879824" w14:textId="77777777" w:rsidR="003B0BD9" w:rsidRPr="00567618" w:rsidRDefault="003B0BD9" w:rsidP="003969FD">
            <w:pPr>
              <w:pStyle w:val="PL"/>
            </w:pPr>
            <w:r w:rsidRPr="00567618">
              <w:t>a=rtpmap:9</w:t>
            </w:r>
            <w:r w:rsidRPr="00567618">
              <w:rPr>
                <w:lang w:eastAsia="ko-KR"/>
              </w:rPr>
              <w:t>9</w:t>
            </w:r>
            <w:r w:rsidRPr="00567618">
              <w:t xml:space="preserve"> AMR-WB/16000/1</w:t>
            </w:r>
          </w:p>
          <w:p w14:paraId="1FE46E74" w14:textId="77777777" w:rsidR="003B0BD9" w:rsidRPr="00567618" w:rsidRDefault="003B0BD9" w:rsidP="003969FD">
            <w:pPr>
              <w:pStyle w:val="PL"/>
            </w:pPr>
            <w:r w:rsidRPr="00567618">
              <w:t>a=fmtp:9</w:t>
            </w:r>
            <w:r w:rsidRPr="00567618">
              <w:rPr>
                <w:lang w:eastAsia="ko-KR"/>
              </w:rPr>
              <w:t>9</w:t>
            </w:r>
            <w:r w:rsidRPr="00567618">
              <w:t xml:space="preserve"> mode-change-capability=2; max-red=220; octet-align=1</w:t>
            </w:r>
          </w:p>
          <w:p w14:paraId="196E15A9" w14:textId="77777777" w:rsidR="003B0BD9" w:rsidRPr="00567618" w:rsidRDefault="003B0BD9" w:rsidP="003969FD">
            <w:pPr>
              <w:pStyle w:val="PL"/>
            </w:pPr>
            <w:r w:rsidRPr="00567618">
              <w:t>a=rtpmap:</w:t>
            </w:r>
            <w:r w:rsidRPr="00567618">
              <w:rPr>
                <w:lang w:eastAsia="ko-KR"/>
              </w:rPr>
              <w:t>100</w:t>
            </w:r>
            <w:r w:rsidRPr="00567618">
              <w:t xml:space="preserve"> AMR/8000/1</w:t>
            </w:r>
          </w:p>
          <w:p w14:paraId="2F41ACBE" w14:textId="77777777" w:rsidR="003B0BD9" w:rsidRPr="00567618" w:rsidRDefault="003B0BD9" w:rsidP="003969FD">
            <w:pPr>
              <w:pStyle w:val="PL"/>
            </w:pPr>
            <w:r w:rsidRPr="00567618">
              <w:t>a=fmtp:</w:t>
            </w:r>
            <w:r w:rsidRPr="00567618">
              <w:rPr>
                <w:lang w:eastAsia="ko-KR"/>
              </w:rPr>
              <w:t>100</w:t>
            </w:r>
            <w:r w:rsidRPr="00567618">
              <w:t xml:space="preserve"> mode-change-capability=2; max-red=220</w:t>
            </w:r>
          </w:p>
          <w:p w14:paraId="058CBF48" w14:textId="77777777" w:rsidR="003B0BD9" w:rsidRPr="00567618" w:rsidRDefault="003B0BD9" w:rsidP="003969FD">
            <w:pPr>
              <w:pStyle w:val="PL"/>
            </w:pPr>
            <w:r w:rsidRPr="00567618">
              <w:t>a=rtpmap:10</w:t>
            </w:r>
            <w:r w:rsidRPr="00567618">
              <w:rPr>
                <w:lang w:eastAsia="ko-KR"/>
              </w:rPr>
              <w:t>1</w:t>
            </w:r>
            <w:r w:rsidRPr="00567618">
              <w:t xml:space="preserve"> AMR/8000/1</w:t>
            </w:r>
          </w:p>
          <w:p w14:paraId="0392E0DC" w14:textId="77777777" w:rsidR="003B0BD9" w:rsidRPr="00567618" w:rsidRDefault="003B0BD9" w:rsidP="003969FD">
            <w:pPr>
              <w:pStyle w:val="PL"/>
            </w:pPr>
            <w:r w:rsidRPr="00567618">
              <w:t>a=fmtp:10</w:t>
            </w:r>
            <w:r w:rsidRPr="00567618">
              <w:rPr>
                <w:lang w:eastAsia="ko-KR"/>
              </w:rPr>
              <w:t>1</w:t>
            </w:r>
            <w:r w:rsidRPr="00567618">
              <w:t xml:space="preserve"> mode-change-capability=2; max-red=220; octet-align=1</w:t>
            </w:r>
          </w:p>
          <w:p w14:paraId="34C91823" w14:textId="77777777" w:rsidR="003B0BD9" w:rsidRPr="00567618" w:rsidRDefault="003B0BD9" w:rsidP="003969FD">
            <w:pPr>
              <w:pStyle w:val="PL"/>
            </w:pPr>
            <w:r w:rsidRPr="00567618">
              <w:t>a=ptime:20</w:t>
            </w:r>
          </w:p>
          <w:p w14:paraId="21AFC3BE" w14:textId="77777777" w:rsidR="003B0BD9" w:rsidRPr="00567618" w:rsidRDefault="003B0BD9" w:rsidP="003969FD">
            <w:pPr>
              <w:pStyle w:val="PL"/>
            </w:pPr>
            <w:r w:rsidRPr="00567618">
              <w:t>a=maxptime:240</w:t>
            </w:r>
          </w:p>
        </w:tc>
      </w:tr>
    </w:tbl>
    <w:p w14:paraId="4CC16710" w14:textId="77777777" w:rsidR="003B0BD9" w:rsidRDefault="003B0BD9" w:rsidP="003B0BD9"/>
    <w:p w14:paraId="329BABDA" w14:textId="77777777" w:rsidR="003B0BD9" w:rsidRPr="00D10BBE" w:rsidRDefault="003B0BD9" w:rsidP="003B0BD9">
      <w:pPr>
        <w:pStyle w:val="NO"/>
        <w:rPr>
          <w:lang w:eastAsia="ko-KR"/>
        </w:rPr>
      </w:pPr>
      <w:r>
        <w:rPr>
          <w:lang w:eastAsia="ko-KR"/>
        </w:rPr>
        <w:t>NOTE: It is FFS to add the list of PI data types offered for the session.</w:t>
      </w:r>
    </w:p>
    <w:p w14:paraId="191C9846" w14:textId="77777777" w:rsidR="003B0BD9" w:rsidRPr="00567618" w:rsidRDefault="003B0BD9" w:rsidP="003B0BD9">
      <w:pPr>
        <w:rPr>
          <w:b/>
        </w:rPr>
      </w:pPr>
      <w:r w:rsidRPr="00567618">
        <w:rPr>
          <w:b/>
        </w:rPr>
        <w:t>Comments:</w:t>
      </w:r>
    </w:p>
    <w:p w14:paraId="790A733E" w14:textId="77777777" w:rsidR="003B0BD9" w:rsidRPr="00567618" w:rsidRDefault="003B0BD9" w:rsidP="003B0BD9">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date is also offered for both directions with up to 20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20F40C1C" w14:textId="77777777" w:rsidR="003B0BD9" w:rsidRDefault="003B0BD9" w:rsidP="003B0BD9">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4D8147F1" w14:textId="77777777" w:rsidR="003B0BD9" w:rsidRPr="00567618" w:rsidRDefault="003B0BD9" w:rsidP="003B0BD9">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 </w:t>
      </w:r>
      <w:r>
        <w:rPr>
          <w:lang w:eastAsia="ko-KR"/>
        </w:rPr>
        <w:t>and including 20 kbps for PI data, and then adding 24 kbps for IPv6 overhead, resulting in 556 kbps</w:t>
      </w:r>
      <w:r w:rsidRPr="00567618">
        <w:rPr>
          <w:lang w:eastAsia="ko-KR"/>
        </w:rPr>
        <w:t>.</w:t>
      </w:r>
    </w:p>
    <w:p w14:paraId="32C47E62" w14:textId="26C84638" w:rsidR="003B0BD9" w:rsidRPr="00567618" w:rsidRDefault="003B0BD9" w:rsidP="003B0BD9">
      <w:pPr>
        <w:pStyle w:val="Heading2"/>
      </w:pPr>
      <w:bookmarkStart w:id="5091" w:name="_Toc153464602"/>
      <w:bookmarkStart w:id="5092" w:name="_Toc186664064"/>
      <w:r w:rsidRPr="00567618">
        <w:t>A.</w:t>
      </w:r>
      <w:r>
        <w:t>19</w:t>
      </w:r>
      <w:r w:rsidRPr="00567618">
        <w:t>.</w:t>
      </w:r>
      <w:r>
        <w:rPr>
          <w:lang w:eastAsia="ko-KR"/>
        </w:rPr>
        <w:t>2</w:t>
      </w:r>
      <w:r w:rsidRPr="00567618">
        <w:tab/>
      </w:r>
      <w:r w:rsidRPr="00567618">
        <w:rPr>
          <w:lang w:eastAsia="ko-KR"/>
        </w:rPr>
        <w:t>SDP answers from MTSI client in terminal</w:t>
      </w:r>
      <w:bookmarkEnd w:id="5091"/>
      <w:bookmarkEnd w:id="5092"/>
    </w:p>
    <w:p w14:paraId="373138BD" w14:textId="77777777"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Pr>
          <w:lang w:eastAsia="ko-KR"/>
        </w:rPr>
        <w:t>xx</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5093" w:name="_Toc153464603"/>
      <w:bookmarkStart w:id="5094" w:name="_Toc186664065"/>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5093"/>
      <w:bookmarkEnd w:id="5094"/>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77777777" w:rsidR="003B0BD9" w:rsidRPr="00567618" w:rsidRDefault="003B0BD9" w:rsidP="003B0BD9">
      <w:pPr>
        <w:pStyle w:val="TH"/>
      </w:pPr>
      <w:r w:rsidRPr="00567618">
        <w:t>Table A.</w:t>
      </w:r>
      <w:r>
        <w:rPr>
          <w:lang w:eastAsia="ko-KR"/>
        </w:rPr>
        <w:t>xx</w:t>
      </w:r>
      <w:r w:rsidRPr="00567618">
        <w:t>.</w:t>
      </w:r>
      <w:r>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07AB1FC0" w14:textId="77777777" w:rsidTr="003969FD">
        <w:trPr>
          <w:jc w:val="center"/>
        </w:trPr>
        <w:tc>
          <w:tcPr>
            <w:tcW w:w="9639" w:type="dxa"/>
            <w:shd w:val="clear" w:color="auto" w:fill="auto"/>
          </w:tcPr>
          <w:p w14:paraId="6CD377E3" w14:textId="77777777" w:rsidR="003B0BD9" w:rsidRPr="00567618" w:rsidRDefault="003B0BD9" w:rsidP="003969FD">
            <w:pPr>
              <w:pStyle w:val="TAH"/>
            </w:pPr>
            <w:r w:rsidRPr="00567618">
              <w:t xml:space="preserve">SDP </w:t>
            </w:r>
            <w:r w:rsidRPr="00567618">
              <w:rPr>
                <w:lang w:eastAsia="ko-KR"/>
              </w:rPr>
              <w:t>answer</w:t>
            </w:r>
          </w:p>
        </w:tc>
      </w:tr>
      <w:tr w:rsidR="003B0BD9" w:rsidRPr="00567618" w14:paraId="024168D6" w14:textId="77777777" w:rsidTr="003969FD">
        <w:trPr>
          <w:jc w:val="center"/>
        </w:trPr>
        <w:tc>
          <w:tcPr>
            <w:tcW w:w="9639" w:type="dxa"/>
            <w:shd w:val="clear" w:color="auto" w:fill="auto"/>
          </w:tcPr>
          <w:p w14:paraId="4AEDCBF6" w14:textId="77777777" w:rsidR="003B0BD9" w:rsidRPr="00567618" w:rsidRDefault="003B0BD9" w:rsidP="003969FD">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FB67396" w14:textId="77777777" w:rsidR="003B0BD9" w:rsidRPr="00567618" w:rsidRDefault="003B0BD9" w:rsidP="003969FD">
            <w:pPr>
              <w:pStyle w:val="PL"/>
              <w:rPr>
                <w:lang w:eastAsia="ko-KR"/>
              </w:rPr>
            </w:pPr>
            <w:r w:rsidRPr="00567618">
              <w:t>a=</w:t>
            </w:r>
            <w:r w:rsidRPr="00567618">
              <w:rPr>
                <w:lang w:eastAsia="ko-KR"/>
              </w:rPr>
              <w:t>a</w:t>
            </w:r>
            <w:r w:rsidRPr="00567618">
              <w:t>cfg:1 t=1</w:t>
            </w:r>
          </w:p>
          <w:p w14:paraId="357D0574" w14:textId="77777777" w:rsidR="003B0BD9" w:rsidRPr="00567618" w:rsidRDefault="003B0BD9" w:rsidP="003969FD">
            <w:pPr>
              <w:pStyle w:val="PL"/>
              <w:rPr>
                <w:lang w:eastAsia="ko-KR"/>
              </w:rPr>
            </w:pPr>
            <w:r w:rsidRPr="00567618">
              <w:rPr>
                <w:lang w:eastAsia="ko-KR"/>
              </w:rPr>
              <w:t>b=AS:</w:t>
            </w:r>
            <w:r>
              <w:rPr>
                <w:lang w:eastAsia="ko-KR"/>
              </w:rPr>
              <w:t>172</w:t>
            </w:r>
          </w:p>
          <w:p w14:paraId="18470351" w14:textId="77777777" w:rsidR="003B0BD9" w:rsidRPr="00567618" w:rsidRDefault="003B0BD9" w:rsidP="003969FD">
            <w:pPr>
              <w:pStyle w:val="PL"/>
              <w:rPr>
                <w:lang w:eastAsia="ko-KR"/>
              </w:rPr>
            </w:pPr>
            <w:r w:rsidRPr="00567618">
              <w:rPr>
                <w:lang w:eastAsia="ko-KR"/>
              </w:rPr>
              <w:t>b=RS:0</w:t>
            </w:r>
          </w:p>
          <w:p w14:paraId="7756FB89" w14:textId="77777777" w:rsidR="003B0BD9" w:rsidRPr="00567618" w:rsidRDefault="003B0BD9" w:rsidP="003969FD">
            <w:pPr>
              <w:pStyle w:val="PL"/>
              <w:rPr>
                <w:lang w:eastAsia="ko-KR"/>
              </w:rPr>
            </w:pPr>
            <w:r w:rsidRPr="00567618">
              <w:rPr>
                <w:lang w:eastAsia="ko-KR"/>
              </w:rPr>
              <w:t>b=RR:2000</w:t>
            </w:r>
          </w:p>
          <w:p w14:paraId="5EFCB10D"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1F212A59"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cf=Stereo; ibr=128; pi-types=xxx; pi-br=20; </w:t>
            </w:r>
            <w:r w:rsidRPr="00567618">
              <w:t>max-red=220</w:t>
            </w:r>
          </w:p>
          <w:p w14:paraId="56625E04" w14:textId="77777777" w:rsidR="003B0BD9" w:rsidRPr="00567618" w:rsidRDefault="003B0BD9" w:rsidP="003969FD">
            <w:pPr>
              <w:pStyle w:val="PL"/>
            </w:pPr>
            <w:r w:rsidRPr="00567618">
              <w:t>a=ptime:20</w:t>
            </w:r>
          </w:p>
          <w:p w14:paraId="16BD9673" w14:textId="77777777" w:rsidR="003B0BD9" w:rsidRPr="00567618" w:rsidRDefault="003B0BD9" w:rsidP="003969FD">
            <w:pPr>
              <w:pStyle w:val="PL"/>
              <w:rPr>
                <w:lang w:eastAsia="ko-KR"/>
              </w:rPr>
            </w:pPr>
            <w:r w:rsidRPr="00567618">
              <w:t>a=maxptime:240</w:t>
            </w:r>
          </w:p>
        </w:tc>
      </w:tr>
    </w:tbl>
    <w:p w14:paraId="225F8FEB" w14:textId="77777777" w:rsidR="003B0BD9" w:rsidRDefault="003B0BD9" w:rsidP="003B0BD9"/>
    <w:p w14:paraId="4720EA5D" w14:textId="77777777" w:rsidR="003B0BD9" w:rsidRDefault="003B0BD9" w:rsidP="003B0BD9">
      <w:pPr>
        <w:pStyle w:val="NO"/>
        <w:rPr>
          <w:lang w:eastAsia="ko-KR"/>
        </w:rPr>
      </w:pPr>
      <w:r>
        <w:rPr>
          <w:lang w:eastAsia="ko-KR"/>
        </w:rPr>
        <w:t>NOTE: It is FFS to add the list of PI data types offered for the session.</w:t>
      </w:r>
    </w:p>
    <w:p w14:paraId="54CBC0E9" w14:textId="77777777" w:rsidR="003B0BD9" w:rsidRPr="00567618" w:rsidRDefault="003B0BD9" w:rsidP="003B0BD9">
      <w:pPr>
        <w:rPr>
          <w:b/>
        </w:rPr>
      </w:pPr>
      <w:r w:rsidRPr="00567618">
        <w:rPr>
          <w:b/>
        </w:rPr>
        <w:t>Comments:</w:t>
      </w:r>
    </w:p>
    <w:p w14:paraId="27B47D4B" w14:textId="77777777" w:rsidR="003B0BD9" w:rsidRDefault="003B0BD9" w:rsidP="003B0BD9">
      <w:pPr>
        <w:rPr>
          <w:lang w:eastAsia="ko-KR"/>
        </w:rPr>
      </w:pPr>
      <w:r>
        <w:rPr>
          <w:lang w:eastAsia="ko-KR"/>
        </w:rPr>
        <w:t>For IVAS, stereo at 128 kbps is selected for the session, while all other the configuration parameters are the same as in the received SDP offer.</w:t>
      </w:r>
    </w:p>
    <w:p w14:paraId="358FFB78" w14:textId="468BC40E" w:rsidR="003B0BD9" w:rsidRPr="00567618" w:rsidRDefault="003B0BD9" w:rsidP="00FC7E52">
      <w:pPr>
        <w:rPr>
          <w:lang w:eastAsia="ko-KR"/>
        </w:rPr>
      </w:pPr>
      <w:r w:rsidRPr="00567618">
        <w:rPr>
          <w:lang w:eastAsia="ko-KR"/>
        </w:rPr>
        <w:t xml:space="preserve">The </w:t>
      </w:r>
      <w:r>
        <w:rPr>
          <w:lang w:eastAsia="ko-KR"/>
        </w:rPr>
        <w:t>media level bandwidth (b=AS) is calculated by adding 128 kbps for IVAS</w:t>
      </w:r>
      <w:r w:rsidRPr="00567618">
        <w:rPr>
          <w:lang w:eastAsia="ko-KR"/>
        </w:rPr>
        <w:t xml:space="preserve">, </w:t>
      </w:r>
      <w:r>
        <w:rPr>
          <w:lang w:eastAsia="ko-KR"/>
        </w:rPr>
        <w:t xml:space="preserve">20 kbps for PI data and adding 24 kbps for </w:t>
      </w:r>
      <w:r w:rsidRPr="00567618">
        <w:rPr>
          <w:lang w:eastAsia="ko-KR"/>
        </w:rPr>
        <w:t>IPv</w:t>
      </w:r>
      <w:r>
        <w:rPr>
          <w:lang w:eastAsia="ko-KR"/>
        </w:rPr>
        <w:t>6</w:t>
      </w:r>
      <w:r w:rsidRPr="00567618">
        <w:rPr>
          <w:lang w:eastAsia="ko-KR"/>
        </w:rPr>
        <w:t>.</w:t>
      </w:r>
    </w:p>
    <w:p w14:paraId="5CCEC3B1" w14:textId="77777777" w:rsidR="00FC7E52" w:rsidRPr="00FC7E52" w:rsidRDefault="00FC7E52">
      <w:pPr>
        <w:spacing w:after="0"/>
      </w:pPr>
      <w:bookmarkStart w:id="5095" w:name="_Toc26369622"/>
      <w:bookmarkStart w:id="5096" w:name="_Toc36227504"/>
      <w:bookmarkStart w:id="5097" w:name="_Toc36228519"/>
      <w:bookmarkStart w:id="5098" w:name="_Toc36229146"/>
      <w:bookmarkStart w:id="5099" w:name="_Toc68847466"/>
      <w:bookmarkStart w:id="5100" w:name="_Toc74611401"/>
      <w:bookmarkStart w:id="5101" w:name="_Toc75566680"/>
      <w:bookmarkStart w:id="5102" w:name="_Toc89790232"/>
      <w:bookmarkStart w:id="5103" w:name="_Toc99466870"/>
      <w:r w:rsidRPr="00FC7E52">
        <w:br w:type="page"/>
      </w:r>
    </w:p>
    <w:p w14:paraId="360A4B40" w14:textId="77777777" w:rsidR="005759FE" w:rsidRPr="00567618" w:rsidRDefault="005759FE" w:rsidP="005759FE">
      <w:pPr>
        <w:pStyle w:val="Heading8"/>
        <w:rPr>
          <w:noProof/>
        </w:rPr>
      </w:pPr>
      <w:bookmarkStart w:id="5104" w:name="_Toc186664066"/>
      <w:r w:rsidRPr="00567618">
        <w:t xml:space="preserve">Annex </w:t>
      </w:r>
      <w:r>
        <w:t>AA</w:t>
      </w:r>
      <w:r w:rsidRPr="00567618">
        <w:t xml:space="preserve"> (informative):</w:t>
      </w:r>
      <w:r w:rsidRPr="00567618">
        <w:br/>
        <w:t xml:space="preserve">IANA registration information for </w:t>
      </w:r>
      <w:r>
        <w:t>Data Channel Sub-protocols</w:t>
      </w:r>
      <w:bookmarkEnd w:id="5104"/>
    </w:p>
    <w:p w14:paraId="43F59AF6" w14:textId="77777777" w:rsidR="005759FE" w:rsidRPr="00567618" w:rsidRDefault="005759FE" w:rsidP="00805B98">
      <w:pPr>
        <w:pStyle w:val="Heading1"/>
      </w:pPr>
      <w:bookmarkStart w:id="5105" w:name="_Toc186664067"/>
      <w:r>
        <w:t>AA</w:t>
      </w:r>
      <w:r w:rsidRPr="00567618">
        <w:t>.1</w:t>
      </w:r>
      <w:r w:rsidRPr="00567618">
        <w:tab/>
        <w:t>Introduction</w:t>
      </w:r>
      <w:bookmarkEnd w:id="5105"/>
    </w:p>
    <w:p w14:paraId="4046987F" w14:textId="77777777" w:rsidR="005759FE" w:rsidRDefault="005759FE" w:rsidP="005759FE">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133" w:anchor="subprotocol-name" w:history="1">
        <w:r w:rsidRPr="0023729F">
          <w:rPr>
            <w:rStyle w:val="Hyperlink"/>
          </w:rPr>
          <w:t>https://www.iana.org/assignments/websocket/websocket.xhtml#subprotocol-name</w:t>
        </w:r>
      </w:hyperlink>
      <w:r w:rsidRPr="00567618">
        <w:t>.</w:t>
      </w:r>
      <w:r>
        <w:t xml:space="preserve"> </w:t>
      </w:r>
    </w:p>
    <w:p w14:paraId="6F5524C3" w14:textId="77777777" w:rsidR="005759FE" w:rsidRPr="00567618" w:rsidRDefault="005759FE" w:rsidP="005759FE">
      <w:r>
        <w:t>NOTE: that data channels and WebSockets share the same sub-protocol definitions.</w:t>
      </w:r>
    </w:p>
    <w:p w14:paraId="30704ADF" w14:textId="77777777" w:rsidR="005759FE" w:rsidRDefault="005759FE" w:rsidP="00805B98">
      <w:pPr>
        <w:pStyle w:val="Heading1"/>
      </w:pPr>
      <w:bookmarkStart w:id="5106" w:name="_Toc186664068"/>
      <w:r>
        <w:t>AA</w:t>
      </w:r>
      <w:r w:rsidRPr="00567618">
        <w:t>.2</w:t>
      </w:r>
      <w:r w:rsidRPr="00567618">
        <w:tab/>
      </w:r>
      <w:r>
        <w:t>HTTP</w:t>
      </w:r>
      <w:bookmarkEnd w:id="5106"/>
    </w:p>
    <w:p w14:paraId="5EF51491" w14:textId="77777777" w:rsidR="005759FE" w:rsidRPr="00567618" w:rsidRDefault="005759FE" w:rsidP="005759FE">
      <w:r w:rsidRPr="00567618">
        <w:t xml:space="preserve">The </w:t>
      </w:r>
      <w:r>
        <w:t>subprotocol Identifier is</w:t>
      </w:r>
      <w:r w:rsidRPr="00567618">
        <w:t>:</w:t>
      </w:r>
    </w:p>
    <w:p w14:paraId="7B22EA6B" w14:textId="77777777" w:rsidR="005759FE" w:rsidRDefault="005759FE" w:rsidP="005759FE">
      <w:pPr>
        <w:pStyle w:val="B1"/>
      </w:pPr>
      <w:r>
        <w:tab/>
        <w:t>http</w:t>
      </w:r>
    </w:p>
    <w:p w14:paraId="058812B8" w14:textId="77777777" w:rsidR="005759FE" w:rsidRPr="00567618" w:rsidRDefault="005759FE" w:rsidP="005759FE">
      <w:r w:rsidRPr="00567618">
        <w:t xml:space="preserve">The </w:t>
      </w:r>
      <w:r>
        <w:t>subprotocol Common Name is</w:t>
      </w:r>
      <w:r w:rsidRPr="00567618">
        <w:t>:</w:t>
      </w:r>
    </w:p>
    <w:p w14:paraId="5042DC75" w14:textId="77777777" w:rsidR="005759FE" w:rsidRPr="00567618" w:rsidRDefault="005759FE" w:rsidP="005759FE">
      <w:pPr>
        <w:pStyle w:val="B1"/>
      </w:pPr>
      <w:r>
        <w:tab/>
        <w:t>http</w:t>
      </w:r>
    </w:p>
    <w:p w14:paraId="30105683" w14:textId="77777777" w:rsidR="005759FE" w:rsidRPr="00567618" w:rsidRDefault="005759FE" w:rsidP="005759FE">
      <w:r>
        <w:t>The subprotocol is defined in the specification</w:t>
      </w:r>
      <w:r w:rsidRPr="00567618">
        <w:t>:</w:t>
      </w:r>
    </w:p>
    <w:p w14:paraId="7DD3A98A" w14:textId="77777777" w:rsidR="005759FE" w:rsidRPr="00DD2368"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3C1C1E0D" w14:textId="77777777" w:rsidR="005759FE" w:rsidRPr="00567618" w:rsidRDefault="005759FE" w:rsidP="005759FE">
      <w:pPr>
        <w:pStyle w:val="B1"/>
      </w:pPr>
    </w:p>
    <w:p w14:paraId="1DB9A993" w14:textId="77777777" w:rsidR="005759FE" w:rsidRPr="00567618" w:rsidRDefault="005759FE" w:rsidP="005759FE">
      <w:r w:rsidRPr="00567618">
        <w:t>A short phrase describing the function of the</w:t>
      </w:r>
      <w:r>
        <w:t xml:space="preserve"> subprotocol</w:t>
      </w:r>
      <w:r w:rsidRPr="00567618">
        <w:t>:</w:t>
      </w:r>
    </w:p>
    <w:p w14:paraId="76AB1F80" w14:textId="77777777" w:rsidR="005759FE" w:rsidRDefault="005759FE" w:rsidP="005759FE">
      <w:pPr>
        <w:pStyle w:val="B1"/>
      </w:pPr>
      <w:r>
        <w:tab/>
        <w:t>A UTF-8 encoded HTTP/1.1 compatible protocol over data channel.</w:t>
      </w:r>
    </w:p>
    <w:p w14:paraId="1DE46D0F" w14:textId="77777777" w:rsidR="005759FE" w:rsidRDefault="005759FE" w:rsidP="005759FE">
      <w:pPr>
        <w:pStyle w:val="B1"/>
        <w:ind w:left="0" w:firstLine="0"/>
      </w:pPr>
      <w:r>
        <w:t>Associated attributes:</w:t>
      </w:r>
    </w:p>
    <w:p w14:paraId="5F38A027" w14:textId="77777777" w:rsidR="005759FE" w:rsidRPr="00567618" w:rsidRDefault="005759FE" w:rsidP="005759FE">
      <w:pPr>
        <w:pStyle w:val="B1"/>
        <w:ind w:left="0" w:firstLine="0"/>
      </w:pPr>
      <w:r>
        <w:tab/>
        <w:t>None.</w:t>
      </w:r>
    </w:p>
    <w:p w14:paraId="1A64F1DB" w14:textId="77777777" w:rsidR="005759FE" w:rsidRPr="00567618" w:rsidRDefault="005759FE" w:rsidP="005759FE">
      <w:r w:rsidRPr="00567618">
        <w:t>Contact information for the organization or person making the registration</w:t>
      </w:r>
    </w:p>
    <w:p w14:paraId="2D9F1170" w14:textId="77777777" w:rsidR="005759FE" w:rsidRPr="00567618" w:rsidRDefault="005759FE" w:rsidP="005759FE">
      <w:pPr>
        <w:pStyle w:val="B1"/>
      </w:pPr>
      <w:r>
        <w:tab/>
      </w:r>
      <w:r w:rsidRPr="00567618">
        <w:t>3GPP Specifications Manager</w:t>
      </w:r>
    </w:p>
    <w:p w14:paraId="4A6CB5FA" w14:textId="77777777" w:rsidR="005759FE" w:rsidRPr="00567618" w:rsidRDefault="005759FE" w:rsidP="005759FE">
      <w:pPr>
        <w:pStyle w:val="B1"/>
      </w:pPr>
      <w:r>
        <w:tab/>
      </w:r>
      <w:r w:rsidRPr="00567618">
        <w:t>3gppContact@etsi.org</w:t>
      </w:r>
    </w:p>
    <w:p w14:paraId="478E0BD1" w14:textId="77777777" w:rsidR="005759FE" w:rsidRDefault="005759FE" w:rsidP="005759FE">
      <w:pPr>
        <w:pStyle w:val="B1"/>
      </w:pPr>
      <w:r>
        <w:tab/>
      </w:r>
      <w:r w:rsidRPr="00567618">
        <w:t>+33 (0)492944200</w:t>
      </w:r>
    </w:p>
    <w:p w14:paraId="2F681C28" w14:textId="77777777" w:rsidR="005759FE" w:rsidRPr="00D74FC0" w:rsidRDefault="005759FE" w:rsidP="00805B98">
      <w:pPr>
        <w:pStyle w:val="Heading1"/>
      </w:pPr>
      <w:bookmarkStart w:id="5107" w:name="_Toc186664069"/>
      <w:r>
        <w:t>AA.3</w:t>
      </w:r>
      <w:r>
        <w:tab/>
        <w:t>MPEG Scene Description</w:t>
      </w:r>
      <w:bookmarkEnd w:id="5107"/>
    </w:p>
    <w:p w14:paraId="480CEC18" w14:textId="77777777" w:rsidR="005759FE" w:rsidRPr="00567618" w:rsidRDefault="005759FE" w:rsidP="005759FE">
      <w:r w:rsidRPr="00567618">
        <w:t xml:space="preserve">The </w:t>
      </w:r>
      <w:r>
        <w:t>subprotocol Identifier is</w:t>
      </w:r>
      <w:r w:rsidRPr="00567618">
        <w:t>:</w:t>
      </w:r>
    </w:p>
    <w:p w14:paraId="32CA2C16" w14:textId="77777777" w:rsidR="005759FE" w:rsidRDefault="005759FE" w:rsidP="005759FE">
      <w:pPr>
        <w:pStyle w:val="B1"/>
      </w:pPr>
      <w:r>
        <w:tab/>
        <w:t>mpeg-sd</w:t>
      </w:r>
    </w:p>
    <w:p w14:paraId="110A19E4" w14:textId="77777777" w:rsidR="005759FE" w:rsidRPr="00567618" w:rsidRDefault="005759FE" w:rsidP="005759FE">
      <w:r w:rsidRPr="00567618">
        <w:t xml:space="preserve">The </w:t>
      </w:r>
      <w:r>
        <w:t>subprotocol Common Name is</w:t>
      </w:r>
      <w:r w:rsidRPr="00567618">
        <w:t>:</w:t>
      </w:r>
    </w:p>
    <w:p w14:paraId="4B9007C2" w14:textId="77777777" w:rsidR="005759FE" w:rsidRPr="00567618" w:rsidRDefault="005759FE" w:rsidP="005759FE">
      <w:pPr>
        <w:pStyle w:val="B1"/>
      </w:pPr>
      <w:r>
        <w:tab/>
        <w:t>mpeg-sd</w:t>
      </w:r>
    </w:p>
    <w:p w14:paraId="6F8685B3" w14:textId="77777777" w:rsidR="005759FE" w:rsidRPr="00567618" w:rsidRDefault="005759FE" w:rsidP="005759FE">
      <w:r>
        <w:t>The subprotocol is defined in the specification</w:t>
      </w:r>
      <w:r w:rsidRPr="00567618">
        <w:t>:</w:t>
      </w:r>
    </w:p>
    <w:p w14:paraId="16C41745" w14:textId="77777777" w:rsidR="005759FE"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7BBD73A0" w14:textId="77777777" w:rsidR="005759FE" w:rsidRPr="00567618" w:rsidRDefault="005759FE" w:rsidP="005759FE">
      <w:pPr>
        <w:spacing w:after="0"/>
      </w:pPr>
    </w:p>
    <w:p w14:paraId="2E09BEDB" w14:textId="77777777" w:rsidR="005759FE" w:rsidRPr="00567618" w:rsidRDefault="005759FE" w:rsidP="005759FE">
      <w:r w:rsidRPr="00567618">
        <w:t>A short phrase describing the function of the</w:t>
      </w:r>
      <w:r>
        <w:t xml:space="preserve"> subprotocol</w:t>
      </w:r>
      <w:r w:rsidRPr="00567618">
        <w:t>:</w:t>
      </w:r>
    </w:p>
    <w:p w14:paraId="46EBA99B" w14:textId="77777777" w:rsidR="005759FE" w:rsidRDefault="005759FE" w:rsidP="005759FE">
      <w:pPr>
        <w:pStyle w:val="B1"/>
      </w:pPr>
      <w:r>
        <w:tab/>
        <w:t>A UTF-8 encoded JSON-formatted protocol for the exchange of MPEG-I scene description and scene description updates.</w:t>
      </w:r>
    </w:p>
    <w:p w14:paraId="59D6752D" w14:textId="77777777" w:rsidR="005759FE" w:rsidRDefault="005759FE" w:rsidP="005759FE">
      <w:pPr>
        <w:pStyle w:val="B1"/>
        <w:ind w:left="0" w:firstLine="0"/>
      </w:pPr>
      <w:r>
        <w:t>Associated attributes:</w:t>
      </w:r>
    </w:p>
    <w:p w14:paraId="135A1F55" w14:textId="77777777" w:rsidR="005759FE" w:rsidRPr="00567618" w:rsidRDefault="005759FE" w:rsidP="005759FE">
      <w:pPr>
        <w:pStyle w:val="B1"/>
        <w:ind w:left="0" w:firstLine="0"/>
      </w:pPr>
      <w:r>
        <w:tab/>
        <w:t>None.</w:t>
      </w:r>
    </w:p>
    <w:p w14:paraId="0370CD82" w14:textId="77777777" w:rsidR="005759FE" w:rsidRPr="00567618" w:rsidRDefault="005759FE" w:rsidP="005759FE">
      <w:r w:rsidRPr="00567618">
        <w:t>Contact information for the organization or person making the registration</w:t>
      </w:r>
    </w:p>
    <w:p w14:paraId="1988AE99" w14:textId="77777777" w:rsidR="005759FE" w:rsidRPr="00567618" w:rsidRDefault="005759FE" w:rsidP="005759FE">
      <w:pPr>
        <w:pStyle w:val="B1"/>
      </w:pPr>
      <w:r>
        <w:tab/>
      </w:r>
      <w:r w:rsidRPr="00567618">
        <w:t>3GPP Specifications Manager</w:t>
      </w:r>
    </w:p>
    <w:p w14:paraId="2B9EEA2B" w14:textId="77777777" w:rsidR="005759FE" w:rsidRPr="00567618" w:rsidRDefault="005759FE" w:rsidP="005759FE">
      <w:pPr>
        <w:pStyle w:val="B1"/>
      </w:pPr>
      <w:r>
        <w:tab/>
      </w:r>
      <w:r w:rsidRPr="00567618">
        <w:t>3gppContact@etsi.org</w:t>
      </w:r>
    </w:p>
    <w:p w14:paraId="0A8A2B26" w14:textId="77777777" w:rsidR="005759FE" w:rsidRDefault="005759FE" w:rsidP="005759FE">
      <w:pPr>
        <w:pStyle w:val="B1"/>
      </w:pPr>
      <w:r>
        <w:tab/>
      </w:r>
      <w:r w:rsidRPr="00567618">
        <w:t>+33 (0)492944200</w:t>
      </w:r>
    </w:p>
    <w:p w14:paraId="3248D252" w14:textId="73A6B085" w:rsidR="00FC7E52" w:rsidRPr="00567618" w:rsidRDefault="00FC7E52" w:rsidP="00FC7E52">
      <w:pPr>
        <w:pStyle w:val="Heading8"/>
      </w:pPr>
      <w:bookmarkStart w:id="5108" w:name="_Toc186664070"/>
      <w:r w:rsidRPr="00567618">
        <w:t>Annex B (informative):</w:t>
      </w:r>
      <w:r w:rsidRPr="00567618">
        <w:br/>
        <w:t>Examples of adaptation scenarios</w:t>
      </w:r>
      <w:bookmarkEnd w:id="5095"/>
      <w:bookmarkEnd w:id="5096"/>
      <w:bookmarkEnd w:id="5097"/>
      <w:bookmarkEnd w:id="5098"/>
      <w:bookmarkEnd w:id="5099"/>
      <w:bookmarkEnd w:id="5100"/>
      <w:bookmarkEnd w:id="5101"/>
      <w:bookmarkEnd w:id="5102"/>
      <w:bookmarkEnd w:id="5103"/>
      <w:bookmarkEnd w:id="5108"/>
    </w:p>
    <w:p w14:paraId="2EB96A68" w14:textId="77777777" w:rsidR="00FC7E52" w:rsidRPr="00567618" w:rsidRDefault="00FC7E52" w:rsidP="00FC7E52">
      <w:pPr>
        <w:pStyle w:val="Heading1"/>
      </w:pPr>
      <w:bookmarkStart w:id="5109" w:name="_Toc26369623"/>
      <w:bookmarkStart w:id="5110" w:name="_Toc36227505"/>
      <w:bookmarkStart w:id="5111" w:name="_Toc36228520"/>
      <w:bookmarkStart w:id="5112" w:name="_Toc36229147"/>
      <w:bookmarkStart w:id="5113" w:name="_Toc68847467"/>
      <w:bookmarkStart w:id="5114" w:name="_Toc74611402"/>
      <w:bookmarkStart w:id="5115" w:name="_Toc75566681"/>
      <w:bookmarkStart w:id="5116" w:name="_Toc89790233"/>
      <w:bookmarkStart w:id="5117" w:name="_Toc99466871"/>
      <w:bookmarkStart w:id="5118" w:name="_Toc186664071"/>
      <w:r w:rsidRPr="00567618">
        <w:t>B.1</w:t>
      </w:r>
      <w:r w:rsidRPr="00567618">
        <w:tab/>
        <w:t>Video bitrate adaptation</w:t>
      </w:r>
      <w:bookmarkEnd w:id="5109"/>
      <w:bookmarkEnd w:id="5110"/>
      <w:bookmarkEnd w:id="5111"/>
      <w:bookmarkEnd w:id="5112"/>
      <w:bookmarkEnd w:id="5113"/>
      <w:bookmarkEnd w:id="5114"/>
      <w:bookmarkEnd w:id="5115"/>
      <w:bookmarkEnd w:id="5116"/>
      <w:bookmarkEnd w:id="5117"/>
      <w:bookmarkEnd w:id="5118"/>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5119" w:name="_Toc26369624"/>
      <w:bookmarkStart w:id="5120" w:name="_Toc36227506"/>
      <w:bookmarkStart w:id="5121" w:name="_Toc36228521"/>
      <w:bookmarkStart w:id="5122" w:name="_Toc36229148"/>
      <w:bookmarkStart w:id="5123" w:name="_Toc68847468"/>
      <w:bookmarkStart w:id="5124" w:name="_Toc74611403"/>
      <w:bookmarkStart w:id="5125" w:name="_Toc75566682"/>
      <w:bookmarkStart w:id="5126" w:name="_Toc89790234"/>
      <w:bookmarkStart w:id="5127" w:name="_Toc99466872"/>
      <w:bookmarkStart w:id="5128" w:name="_Toc186664072"/>
      <w:r w:rsidRPr="00567618">
        <w:t>Annex C (informative):</w:t>
      </w:r>
      <w:r w:rsidRPr="00567618">
        <w:br/>
        <w:t>Example adaptation mechanisms for speech</w:t>
      </w:r>
      <w:bookmarkEnd w:id="5119"/>
      <w:bookmarkEnd w:id="5120"/>
      <w:bookmarkEnd w:id="5121"/>
      <w:bookmarkEnd w:id="5122"/>
      <w:bookmarkEnd w:id="5123"/>
      <w:bookmarkEnd w:id="5124"/>
      <w:bookmarkEnd w:id="5125"/>
      <w:bookmarkEnd w:id="5126"/>
      <w:bookmarkEnd w:id="5127"/>
      <w:bookmarkEnd w:id="5128"/>
    </w:p>
    <w:p w14:paraId="79FD2639" w14:textId="77777777" w:rsidR="00FC7E52" w:rsidRPr="00567618" w:rsidRDefault="00FC7E52" w:rsidP="00FC7E52">
      <w:pPr>
        <w:pStyle w:val="Heading1"/>
      </w:pPr>
      <w:bookmarkStart w:id="5129" w:name="_Toc26369625"/>
      <w:bookmarkStart w:id="5130" w:name="_Toc36227507"/>
      <w:bookmarkStart w:id="5131" w:name="_Toc36228522"/>
      <w:bookmarkStart w:id="5132" w:name="_Toc36229149"/>
      <w:bookmarkStart w:id="5133" w:name="_Toc68847469"/>
      <w:bookmarkStart w:id="5134" w:name="_Toc74611404"/>
      <w:bookmarkStart w:id="5135" w:name="_Toc75566683"/>
      <w:bookmarkStart w:id="5136" w:name="_Toc89790235"/>
      <w:bookmarkStart w:id="5137" w:name="_Toc99466873"/>
      <w:bookmarkStart w:id="5138" w:name="_Toc186664073"/>
      <w:r w:rsidRPr="00567618">
        <w:t>C.1</w:t>
      </w:r>
      <w:r w:rsidRPr="00567618">
        <w:tab/>
        <w:t>Example of feedback and adaptation for speech and video</w:t>
      </w:r>
      <w:bookmarkEnd w:id="5129"/>
      <w:bookmarkEnd w:id="5130"/>
      <w:bookmarkEnd w:id="5131"/>
      <w:bookmarkEnd w:id="5132"/>
      <w:bookmarkEnd w:id="5133"/>
      <w:bookmarkEnd w:id="5134"/>
      <w:bookmarkEnd w:id="5135"/>
      <w:bookmarkEnd w:id="5136"/>
      <w:bookmarkEnd w:id="5137"/>
      <w:bookmarkEnd w:id="5138"/>
    </w:p>
    <w:p w14:paraId="7FB04B1E" w14:textId="77777777" w:rsidR="00FC7E52" w:rsidRPr="00567618" w:rsidRDefault="00FC7E52" w:rsidP="00FC7E52">
      <w:pPr>
        <w:pStyle w:val="Heading2"/>
      </w:pPr>
      <w:bookmarkStart w:id="5139" w:name="_Toc26369626"/>
      <w:bookmarkStart w:id="5140" w:name="_Toc36227508"/>
      <w:bookmarkStart w:id="5141" w:name="_Toc36228523"/>
      <w:bookmarkStart w:id="5142" w:name="_Toc36229150"/>
      <w:bookmarkStart w:id="5143" w:name="_Toc68847470"/>
      <w:bookmarkStart w:id="5144" w:name="_Toc74611405"/>
      <w:bookmarkStart w:id="5145" w:name="_Toc75566684"/>
      <w:bookmarkStart w:id="5146" w:name="_Toc89790236"/>
      <w:bookmarkStart w:id="5147" w:name="_Toc99466874"/>
      <w:bookmarkStart w:id="5148" w:name="_Toc186664074"/>
      <w:r w:rsidRPr="00567618">
        <w:t>C.1.1</w:t>
      </w:r>
      <w:r w:rsidRPr="00567618">
        <w:tab/>
        <w:t>Introduction</w:t>
      </w:r>
      <w:bookmarkEnd w:id="5139"/>
      <w:bookmarkEnd w:id="5140"/>
      <w:bookmarkEnd w:id="5141"/>
      <w:bookmarkEnd w:id="5142"/>
      <w:bookmarkEnd w:id="5143"/>
      <w:bookmarkEnd w:id="5144"/>
      <w:bookmarkEnd w:id="5145"/>
      <w:bookmarkEnd w:id="5146"/>
      <w:bookmarkEnd w:id="5147"/>
      <w:bookmarkEnd w:id="5148"/>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149" w:name="_Toc26369627"/>
      <w:bookmarkStart w:id="5150" w:name="_Toc36227509"/>
      <w:bookmarkStart w:id="5151" w:name="_Toc36228524"/>
      <w:bookmarkStart w:id="5152" w:name="_Toc36229151"/>
      <w:bookmarkStart w:id="5153" w:name="_Toc68847471"/>
      <w:bookmarkStart w:id="5154" w:name="_Toc74611406"/>
      <w:bookmarkStart w:id="5155" w:name="_Toc75566685"/>
      <w:bookmarkStart w:id="5156" w:name="_Toc89790237"/>
      <w:bookmarkStart w:id="5157" w:name="_Toc99466875"/>
      <w:bookmarkStart w:id="5158" w:name="_Toc186664075"/>
      <w:r w:rsidRPr="00567618">
        <w:t>C.1.2</w:t>
      </w:r>
      <w:r w:rsidRPr="00567618">
        <w:tab/>
        <w:t>Signalling state considerations</w:t>
      </w:r>
      <w:bookmarkEnd w:id="5149"/>
      <w:bookmarkEnd w:id="5150"/>
      <w:bookmarkEnd w:id="5151"/>
      <w:bookmarkEnd w:id="5152"/>
      <w:bookmarkEnd w:id="5153"/>
      <w:bookmarkEnd w:id="5154"/>
      <w:bookmarkEnd w:id="5155"/>
      <w:bookmarkEnd w:id="5156"/>
      <w:bookmarkEnd w:id="5157"/>
      <w:bookmarkEnd w:id="5158"/>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159"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159"/>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5" type="#_x0000_t75" style="width:324.15pt;height:313.8pt" o:ole="">
            <v:imagedata r:id="rId134" o:title=""/>
          </v:shape>
          <o:OLEObject Type="Embed" ProgID="Visio.Drawing.11" ShapeID="_x0000_i1085" DrawAspect="Content" ObjectID="_1797276878" r:id="rId135"/>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160" w:name="_Toc26369628"/>
      <w:bookmarkStart w:id="5161" w:name="_Toc36227510"/>
      <w:bookmarkStart w:id="5162" w:name="_Toc36228525"/>
      <w:bookmarkStart w:id="5163" w:name="_Toc36229152"/>
      <w:bookmarkStart w:id="5164" w:name="_Toc68847472"/>
      <w:bookmarkStart w:id="5165" w:name="_Toc74611407"/>
      <w:bookmarkStart w:id="5166" w:name="_Toc75566686"/>
      <w:bookmarkStart w:id="5167" w:name="_Toc89790238"/>
      <w:bookmarkStart w:id="5168" w:name="_Toc99466876"/>
      <w:bookmarkStart w:id="5169" w:name="_Toc186664076"/>
      <w:r w:rsidRPr="00567618">
        <w:t>C.1.3</w:t>
      </w:r>
      <w:r w:rsidRPr="00567618">
        <w:tab/>
        <w:t>Adaptation state machine implementations</w:t>
      </w:r>
      <w:bookmarkEnd w:id="5160"/>
      <w:bookmarkEnd w:id="5161"/>
      <w:bookmarkEnd w:id="5162"/>
      <w:bookmarkEnd w:id="5163"/>
      <w:bookmarkEnd w:id="5164"/>
      <w:bookmarkEnd w:id="5165"/>
      <w:bookmarkEnd w:id="5166"/>
      <w:bookmarkEnd w:id="5167"/>
      <w:bookmarkEnd w:id="5168"/>
      <w:bookmarkEnd w:id="5169"/>
    </w:p>
    <w:p w14:paraId="4E6643FC" w14:textId="77777777" w:rsidR="00FC7E52" w:rsidRPr="00567618" w:rsidRDefault="00FC7E52" w:rsidP="00FC7E52">
      <w:pPr>
        <w:pStyle w:val="Heading3"/>
      </w:pPr>
      <w:bookmarkStart w:id="5170" w:name="_Toc26369629"/>
      <w:bookmarkStart w:id="5171" w:name="_Toc36227511"/>
      <w:bookmarkStart w:id="5172" w:name="_Toc36228526"/>
      <w:bookmarkStart w:id="5173" w:name="_Toc36229153"/>
      <w:bookmarkStart w:id="5174" w:name="_Toc68847473"/>
      <w:bookmarkStart w:id="5175" w:name="_Toc74611408"/>
      <w:bookmarkStart w:id="5176" w:name="_Toc75566687"/>
      <w:bookmarkStart w:id="5177" w:name="_Toc89790239"/>
      <w:bookmarkStart w:id="5178" w:name="_Toc99466877"/>
      <w:bookmarkStart w:id="5179" w:name="_Toc186664077"/>
      <w:r w:rsidRPr="00567618">
        <w:t>C.1.3.1</w:t>
      </w:r>
      <w:r w:rsidRPr="00567618">
        <w:tab/>
        <w:t>General</w:t>
      </w:r>
      <w:bookmarkEnd w:id="5170"/>
      <w:bookmarkEnd w:id="5171"/>
      <w:bookmarkEnd w:id="5172"/>
      <w:bookmarkEnd w:id="5173"/>
      <w:bookmarkEnd w:id="5174"/>
      <w:bookmarkEnd w:id="5175"/>
      <w:bookmarkEnd w:id="5176"/>
      <w:bookmarkEnd w:id="5177"/>
      <w:bookmarkEnd w:id="5178"/>
      <w:bookmarkEnd w:id="5179"/>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180" w:name="_Toc26369630"/>
      <w:bookmarkStart w:id="5181" w:name="_Toc36227512"/>
      <w:bookmarkStart w:id="5182" w:name="_Toc36228527"/>
      <w:bookmarkStart w:id="5183" w:name="_Toc36229154"/>
      <w:bookmarkStart w:id="5184" w:name="_Toc68847474"/>
      <w:bookmarkStart w:id="5185" w:name="_Toc74611409"/>
      <w:bookmarkStart w:id="5186" w:name="_Toc75566688"/>
      <w:bookmarkStart w:id="5187" w:name="_Toc89790240"/>
      <w:bookmarkStart w:id="5188" w:name="_Toc99466878"/>
      <w:bookmarkStart w:id="5189" w:name="_Toc186664078"/>
      <w:r w:rsidRPr="00567618">
        <w:t>C.1.3.2</w:t>
      </w:r>
      <w:r w:rsidRPr="00567618">
        <w:tab/>
        <w:t>Adaptation state machine with four states</w:t>
      </w:r>
      <w:bookmarkEnd w:id="5180"/>
      <w:bookmarkEnd w:id="5181"/>
      <w:bookmarkEnd w:id="5182"/>
      <w:bookmarkEnd w:id="5183"/>
      <w:bookmarkEnd w:id="5184"/>
      <w:bookmarkEnd w:id="5185"/>
      <w:bookmarkEnd w:id="5186"/>
      <w:bookmarkEnd w:id="5187"/>
      <w:bookmarkEnd w:id="5188"/>
      <w:bookmarkEnd w:id="5189"/>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6" type="#_x0000_t75" style="width:432.05pt;height:452.9pt" o:ole="">
            <v:imagedata r:id="rId136" o:title=""/>
          </v:shape>
          <o:OLEObject Type="Embed" ProgID="Visio.Drawing.11" ShapeID="_x0000_i1086" DrawAspect="Content" ObjectID="_1797276879" r:id="rId137"/>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190"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190"/>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191"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192" w:name="_MCCTEMPBM_CRPT86940620___5" w:colFirst="1" w:colLast="1"/>
            <w:bookmarkEnd w:id="5191"/>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193" w:name="_MCCTEMPBM_CRPT86940621___5" w:colFirst="1" w:colLast="1"/>
            <w:bookmarkEnd w:id="5192"/>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194" w:name="_MCCTEMPBM_CRPT86940622___5" w:colFirst="1" w:colLast="1"/>
            <w:bookmarkEnd w:id="5193"/>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195" w:name="_MCCTEMPBM_CRPT86940623___5" w:colFirst="1" w:colLast="1"/>
            <w:bookmarkEnd w:id="5194"/>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196" w:name="_MCCTEMPBM_CRPT86940624___5" w:colFirst="1" w:colLast="1"/>
            <w:bookmarkEnd w:id="5195"/>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196"/>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197" w:name="_MCCTEMPBM_CRPT86940625___5"/>
            <w:r w:rsidRPr="00567618">
              <w:rPr>
                <w:color w:val="000000"/>
              </w:rPr>
              <w:t>Condition:</w:t>
            </w:r>
          </w:p>
          <w:bookmarkEnd w:id="5197"/>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198"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199" w:name="_MCCTEMPBM_CRPT86940627___5" w:colFirst="1" w:colLast="1"/>
            <w:bookmarkEnd w:id="5198"/>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199"/>
    </w:tbl>
    <w:p w14:paraId="4248E2BF" w14:textId="77777777" w:rsidR="00FC7E52" w:rsidRPr="00567618" w:rsidRDefault="00FC7E52" w:rsidP="00FC7E52"/>
    <w:p w14:paraId="012F8CC9" w14:textId="77777777" w:rsidR="00FC7E52" w:rsidRPr="00567618" w:rsidRDefault="00FC7E52" w:rsidP="00FC7E52">
      <w:pPr>
        <w:pStyle w:val="Heading3"/>
      </w:pPr>
      <w:bookmarkStart w:id="5200" w:name="_Toc26369631"/>
      <w:bookmarkStart w:id="5201" w:name="_Toc36227513"/>
      <w:bookmarkStart w:id="5202" w:name="_Toc36228528"/>
      <w:bookmarkStart w:id="5203" w:name="_Toc36229155"/>
      <w:bookmarkStart w:id="5204" w:name="_Toc68847475"/>
      <w:bookmarkStart w:id="5205" w:name="_Toc74611410"/>
      <w:bookmarkStart w:id="5206" w:name="_Toc75566689"/>
      <w:bookmarkStart w:id="5207" w:name="_Toc89790241"/>
      <w:bookmarkStart w:id="5208" w:name="_Toc99466879"/>
      <w:bookmarkStart w:id="5209" w:name="_Toc186664079"/>
      <w:r w:rsidRPr="00567618">
        <w:t>C.1.3.3</w:t>
      </w:r>
      <w:r w:rsidRPr="00567618">
        <w:tab/>
        <w:t>Adaptation state machine with four states (simplified version without frame aggregation)</w:t>
      </w:r>
      <w:bookmarkEnd w:id="5200"/>
      <w:bookmarkEnd w:id="5201"/>
      <w:bookmarkEnd w:id="5202"/>
      <w:bookmarkEnd w:id="5203"/>
      <w:bookmarkEnd w:id="5204"/>
      <w:bookmarkEnd w:id="5205"/>
      <w:bookmarkEnd w:id="5206"/>
      <w:bookmarkEnd w:id="5207"/>
      <w:bookmarkEnd w:id="5208"/>
      <w:bookmarkEnd w:id="5209"/>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7" type="#_x0000_t75" style="width:364.3pt;height:369.5pt" o:ole="">
            <v:imagedata r:id="rId138" o:title=""/>
          </v:shape>
          <o:OLEObject Type="Embed" ProgID="Visio.Drawing.11" ShapeID="_x0000_i1087" DrawAspect="Content" ObjectID="_1797276880" r:id="rId139"/>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210"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210"/>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211"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212" w:name="_MCCTEMPBM_CRPT86940630___5" w:colFirst="1" w:colLast="1"/>
            <w:bookmarkEnd w:id="5211"/>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213" w:name="_MCCTEMPBM_CRPT86940631___5" w:colFirst="1" w:colLast="1"/>
            <w:bookmarkEnd w:id="5212"/>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214" w:name="_MCCTEMPBM_CRPT86940632___5" w:colFirst="1" w:colLast="1"/>
            <w:bookmarkEnd w:id="5213"/>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215" w:name="_MCCTEMPBM_CRPT86940633___5" w:colFirst="1" w:colLast="1"/>
            <w:bookmarkEnd w:id="5214"/>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216" w:name="_MCCTEMPBM_CRPT86940634___5" w:colFirst="1" w:colLast="1"/>
            <w:bookmarkEnd w:id="5215"/>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216"/>
    </w:tbl>
    <w:p w14:paraId="079EC713" w14:textId="77777777" w:rsidR="00FC7E52" w:rsidRPr="00567618" w:rsidRDefault="00FC7E52" w:rsidP="00FC7E52"/>
    <w:p w14:paraId="7147D2F4" w14:textId="77777777" w:rsidR="00FC7E52" w:rsidRPr="00567618" w:rsidRDefault="00FC7E52" w:rsidP="00FC7E52">
      <w:pPr>
        <w:pStyle w:val="Heading3"/>
      </w:pPr>
      <w:bookmarkStart w:id="5217" w:name="_Toc26369632"/>
      <w:bookmarkStart w:id="5218" w:name="_Toc36227514"/>
      <w:bookmarkStart w:id="5219" w:name="_Toc36228529"/>
      <w:bookmarkStart w:id="5220" w:name="_Toc36229156"/>
      <w:bookmarkStart w:id="5221" w:name="_Toc68847476"/>
      <w:bookmarkStart w:id="5222" w:name="_Toc74611411"/>
      <w:bookmarkStart w:id="5223" w:name="_Toc75566690"/>
      <w:bookmarkStart w:id="5224" w:name="_Toc89790242"/>
      <w:bookmarkStart w:id="5225" w:name="_Toc99466880"/>
      <w:bookmarkStart w:id="5226" w:name="_Toc186664080"/>
      <w:r w:rsidRPr="00567618">
        <w:t>C.1.3.4</w:t>
      </w:r>
      <w:r w:rsidRPr="00567618">
        <w:tab/>
        <w:t>Adaptation state machine with two states</w:t>
      </w:r>
      <w:bookmarkEnd w:id="5217"/>
      <w:bookmarkEnd w:id="5218"/>
      <w:bookmarkEnd w:id="5219"/>
      <w:bookmarkEnd w:id="5220"/>
      <w:bookmarkEnd w:id="5221"/>
      <w:bookmarkEnd w:id="5222"/>
      <w:bookmarkEnd w:id="5223"/>
      <w:bookmarkEnd w:id="5224"/>
      <w:bookmarkEnd w:id="5225"/>
      <w:bookmarkEnd w:id="5226"/>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8" type="#_x0000_t75" style="width:323.95pt;height:354.3pt" o:ole="">
            <v:imagedata r:id="rId140" o:title=""/>
          </v:shape>
          <o:OLEObject Type="Embed" ProgID="Visio.Drawing.11" ShapeID="_x0000_i1088" DrawAspect="Content" ObjectID="_1797276881" r:id="rId141"/>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227" w:name="_MCCTEMPBM_CRPT86940635___4"/>
            <w:r w:rsidRPr="00567618">
              <w:t>State transition</w:t>
            </w:r>
            <w:bookmarkEnd w:id="5227"/>
          </w:p>
        </w:tc>
        <w:tc>
          <w:tcPr>
            <w:tcW w:w="7607" w:type="dxa"/>
            <w:shd w:val="clear" w:color="auto" w:fill="auto"/>
          </w:tcPr>
          <w:p w14:paraId="19AB44FE" w14:textId="77777777" w:rsidR="00FC7E52" w:rsidRPr="00567618" w:rsidRDefault="00FC7E52" w:rsidP="00FC7E52">
            <w:pPr>
              <w:pStyle w:val="TAH"/>
            </w:pPr>
            <w:bookmarkStart w:id="5228" w:name="_MCCTEMPBM_CRPT86940636___4"/>
            <w:r w:rsidRPr="00567618">
              <w:t xml:space="preserve">Conditions and actions </w:t>
            </w:r>
            <w:bookmarkEnd w:id="5228"/>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229"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230" w:name="_MCCTEMPBM_CRPT86940638___5" w:colFirst="1" w:colLast="1"/>
            <w:bookmarkEnd w:id="5229"/>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231" w:name="_MCCTEMPBM_CRPT86940639___5" w:colFirst="1" w:colLast="1"/>
            <w:bookmarkEnd w:id="5230"/>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232" w:name="_MCCTEMPBM_CRPT86940640___5" w:colFirst="1" w:colLast="1"/>
            <w:bookmarkEnd w:id="5231"/>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232"/>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233" w:name="_Toc26369633"/>
      <w:bookmarkStart w:id="5234" w:name="_Toc36227515"/>
      <w:bookmarkStart w:id="5235" w:name="_Toc36228530"/>
      <w:bookmarkStart w:id="5236" w:name="_Toc36229157"/>
      <w:bookmarkStart w:id="5237" w:name="_Toc68847477"/>
      <w:bookmarkStart w:id="5238" w:name="_Toc74611412"/>
      <w:bookmarkStart w:id="5239" w:name="_Toc75566691"/>
      <w:bookmarkStart w:id="5240" w:name="_Toc89790243"/>
      <w:bookmarkStart w:id="5241" w:name="_Toc99466881"/>
      <w:bookmarkStart w:id="5242" w:name="_Toc186664081"/>
      <w:r w:rsidRPr="00567618">
        <w:rPr>
          <w:noProof/>
        </w:rPr>
        <w:t>C.1.3.5</w:t>
      </w:r>
      <w:r w:rsidRPr="00567618">
        <w:rPr>
          <w:noProof/>
        </w:rPr>
        <w:tab/>
        <w:t>Adaptation when using ECN</w:t>
      </w:r>
      <w:bookmarkEnd w:id="5233"/>
      <w:bookmarkEnd w:id="5234"/>
      <w:bookmarkEnd w:id="5235"/>
      <w:bookmarkEnd w:id="5236"/>
      <w:bookmarkEnd w:id="5237"/>
      <w:bookmarkEnd w:id="5238"/>
      <w:bookmarkEnd w:id="5239"/>
      <w:bookmarkEnd w:id="5240"/>
      <w:bookmarkEnd w:id="5241"/>
      <w:bookmarkEnd w:id="5242"/>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243"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244" w:name="_MCCTEMPBM_CRPT86940642___7"/>
            <w:bookmarkEnd w:id="5243"/>
            <w:r w:rsidRPr="00567618">
              <w:t>ECN_min_rate</w:t>
            </w:r>
            <w:bookmarkEnd w:id="5244"/>
          </w:p>
        </w:tc>
        <w:tc>
          <w:tcPr>
            <w:tcW w:w="5670" w:type="dxa"/>
          </w:tcPr>
          <w:p w14:paraId="250900D2" w14:textId="77777777" w:rsidR="00FC7E52" w:rsidRPr="00567618" w:rsidRDefault="00FC7E52" w:rsidP="00FC7E52">
            <w:pPr>
              <w:pStyle w:val="TAL"/>
            </w:pPr>
            <w:bookmarkStart w:id="5245" w:name="_MCCTEMPBM_CRPT86940643___7"/>
            <w:r w:rsidRPr="00567618">
              <w:t>Used in accordance with Table 10.1</w:t>
            </w:r>
            <w:bookmarkEnd w:id="5245"/>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246" w:name="_MCCTEMPBM_CRPT86940644___7"/>
            <w:r w:rsidRPr="00567618">
              <w:t>ECN_congestion_wait</w:t>
            </w:r>
            <w:bookmarkEnd w:id="5246"/>
          </w:p>
        </w:tc>
        <w:tc>
          <w:tcPr>
            <w:tcW w:w="5670" w:type="dxa"/>
          </w:tcPr>
          <w:p w14:paraId="11E93189" w14:textId="77777777" w:rsidR="00FC7E52" w:rsidRPr="00567618" w:rsidRDefault="00FC7E52" w:rsidP="00FC7E52">
            <w:pPr>
              <w:pStyle w:val="TAL"/>
              <w:rPr>
                <w:bCs/>
              </w:rPr>
            </w:pPr>
            <w:bookmarkStart w:id="5247" w:name="_MCCTEMPBM_CRPT86940645___7"/>
            <w:r w:rsidRPr="00567618">
              <w:t>Used in accordance with Table 10.1</w:t>
            </w:r>
            <w:bookmarkEnd w:id="5247"/>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248"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249" w:name="MCCQCTEMPBM_00000174"/>
      <w:r w:rsidRPr="00567618">
        <w:rPr>
          <w:rFonts w:ascii="Courier New" w:hAnsi="Courier New" w:cs="Courier New"/>
        </w:rPr>
        <w:t>ECN_min_rate</w:t>
      </w:r>
      <w:bookmarkEnd w:id="5249"/>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250" w:name="_MCCTEMPBM_CRPT86940647___7"/>
      <w:bookmarkEnd w:id="5248"/>
      <w:r w:rsidRPr="00567618">
        <w:t>NOTE:</w:t>
      </w:r>
      <w:r w:rsidRPr="00567618">
        <w:tab/>
        <w:t xml:space="preserve">ECN can also be used for AMR-WB in a corresponding way, with the difference that the highest codec mode and </w:t>
      </w:r>
      <w:bookmarkStart w:id="5251" w:name="MCCQCTEMPBM_00000175"/>
      <w:r w:rsidRPr="00567618">
        <w:rPr>
          <w:rFonts w:ascii="Courier New" w:hAnsi="Courier New" w:cs="Courier New"/>
        </w:rPr>
        <w:t>ECN_min_rate</w:t>
      </w:r>
      <w:bookmarkEnd w:id="5251"/>
      <w:r w:rsidRPr="00567618">
        <w:t xml:space="preserve"> would be selected based on the AMR-WB codec mode rates.</w:t>
      </w:r>
    </w:p>
    <w:bookmarkEnd w:id="5250"/>
    <w:p w14:paraId="1537C11B" w14:textId="77777777" w:rsidR="00FC7E52" w:rsidRPr="00567618" w:rsidRDefault="00FC7E52" w:rsidP="00FC7E52">
      <w:pPr>
        <w:pStyle w:val="TH"/>
      </w:pPr>
      <w:r w:rsidRPr="00567618">
        <w:object w:dxaOrig="8460" w:dyaOrig="3972" w14:anchorId="7D5BF062">
          <v:shape id="_x0000_i1089" type="#_x0000_t75" style="width:421.3pt;height:201pt" o:ole="">
            <v:imagedata r:id="rId142" o:title=""/>
          </v:shape>
          <o:OLEObject Type="Embed" ProgID="Word.Picture.8" ShapeID="_x0000_i1089" DrawAspect="Content" ObjectID="_1797276882" r:id="rId143"/>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252" w:name="_MON_1315607834"/>
    <w:bookmarkEnd w:id="5252"/>
    <w:p w14:paraId="0B43AC7A" w14:textId="77777777" w:rsidR="00FC7E52" w:rsidRPr="00567618" w:rsidRDefault="00FC7E52" w:rsidP="00FC7E52">
      <w:pPr>
        <w:pStyle w:val="TH"/>
      </w:pPr>
      <w:r w:rsidRPr="00567618">
        <w:object w:dxaOrig="8460" w:dyaOrig="4870" w14:anchorId="4B21DC48">
          <v:shape id="_x0000_i1090" type="#_x0000_t75" style="width:421.3pt;height:241.8pt" o:ole="">
            <v:imagedata r:id="rId144" o:title=""/>
          </v:shape>
          <o:OLEObject Type="Embed" ProgID="Word.Picture.8" ShapeID="_x0000_i1090" DrawAspect="Content" ObjectID="_1797276883" r:id="rId145"/>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253" w:name="_MON_1315607884"/>
    <w:bookmarkEnd w:id="5253"/>
    <w:p w14:paraId="036B97C4" w14:textId="77777777" w:rsidR="00FC7E52" w:rsidRPr="00567618" w:rsidRDefault="00FC7E52" w:rsidP="00FC7E52">
      <w:pPr>
        <w:pStyle w:val="TH"/>
      </w:pPr>
      <w:r w:rsidRPr="00567618">
        <w:object w:dxaOrig="8460" w:dyaOrig="4870" w14:anchorId="6D0C9995">
          <v:shape id="_x0000_i1091" type="#_x0000_t75" style="width:421.3pt;height:241.8pt" o:ole="">
            <v:imagedata r:id="rId146" o:title=""/>
          </v:shape>
          <o:OLEObject Type="Embed" ProgID="Word.Picture.8" ShapeID="_x0000_i1091" DrawAspect="Content" ObjectID="_1797276884" r:id="rId147"/>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254" w:name="_Toc26369634"/>
      <w:bookmarkStart w:id="5255" w:name="_Toc36227516"/>
      <w:bookmarkStart w:id="5256" w:name="_Toc36228531"/>
      <w:bookmarkStart w:id="5257" w:name="_Toc36229158"/>
      <w:bookmarkStart w:id="5258" w:name="_Toc68847478"/>
      <w:bookmarkStart w:id="5259" w:name="_Toc74611413"/>
      <w:bookmarkStart w:id="5260" w:name="_Toc75566692"/>
      <w:bookmarkStart w:id="5261" w:name="_Toc89790244"/>
      <w:bookmarkStart w:id="5262" w:name="_Toc99466882"/>
      <w:bookmarkStart w:id="5263" w:name="_Toc186664082"/>
      <w:r w:rsidRPr="00567618">
        <w:t>C.2</w:t>
      </w:r>
      <w:r w:rsidRPr="00567618">
        <w:tab/>
        <w:t>Example criteria for video bit rate feedback and adaptation</w:t>
      </w:r>
      <w:bookmarkEnd w:id="5254"/>
      <w:bookmarkEnd w:id="5255"/>
      <w:bookmarkEnd w:id="5256"/>
      <w:bookmarkEnd w:id="5257"/>
      <w:bookmarkEnd w:id="5258"/>
      <w:bookmarkEnd w:id="5259"/>
      <w:bookmarkEnd w:id="5260"/>
      <w:bookmarkEnd w:id="5261"/>
      <w:bookmarkEnd w:id="5262"/>
      <w:bookmarkEnd w:id="5263"/>
    </w:p>
    <w:p w14:paraId="7DE0C988" w14:textId="77777777" w:rsidR="00FC7E52" w:rsidRPr="00567618" w:rsidRDefault="00FC7E52" w:rsidP="00FC7E52">
      <w:pPr>
        <w:pStyle w:val="Heading2"/>
      </w:pPr>
      <w:bookmarkStart w:id="5264" w:name="_Toc26369635"/>
      <w:bookmarkStart w:id="5265" w:name="_Toc36227517"/>
      <w:bookmarkStart w:id="5266" w:name="_Toc36228532"/>
      <w:bookmarkStart w:id="5267" w:name="_Toc36229159"/>
      <w:bookmarkStart w:id="5268" w:name="_Toc68847479"/>
      <w:bookmarkStart w:id="5269" w:name="_Toc74611414"/>
      <w:bookmarkStart w:id="5270" w:name="_Toc75566693"/>
      <w:bookmarkStart w:id="5271" w:name="_Toc89790245"/>
      <w:bookmarkStart w:id="5272" w:name="_Toc99466883"/>
      <w:bookmarkStart w:id="5273" w:name="_Toc186664083"/>
      <w:r w:rsidRPr="00567618">
        <w:t>C.2.1</w:t>
      </w:r>
      <w:r w:rsidRPr="00567618">
        <w:tab/>
        <w:t>Introduction</w:t>
      </w:r>
      <w:bookmarkEnd w:id="5264"/>
      <w:bookmarkEnd w:id="5265"/>
      <w:bookmarkEnd w:id="5266"/>
      <w:bookmarkEnd w:id="5267"/>
      <w:bookmarkEnd w:id="5268"/>
      <w:bookmarkEnd w:id="5269"/>
      <w:bookmarkEnd w:id="5270"/>
      <w:bookmarkEnd w:id="5271"/>
      <w:bookmarkEnd w:id="5272"/>
      <w:bookmarkEnd w:id="5273"/>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274" w:name="_Toc26369636"/>
      <w:bookmarkStart w:id="5275" w:name="_Toc36227518"/>
      <w:bookmarkStart w:id="5276" w:name="_Toc36228533"/>
      <w:bookmarkStart w:id="5277" w:name="_Toc36229160"/>
      <w:bookmarkStart w:id="5278" w:name="_Toc68847480"/>
      <w:bookmarkStart w:id="5279" w:name="_Toc74611415"/>
      <w:bookmarkStart w:id="5280" w:name="_Toc75566694"/>
      <w:bookmarkStart w:id="5281" w:name="_Toc89790246"/>
      <w:bookmarkStart w:id="5282" w:name="_Toc99466884"/>
      <w:bookmarkStart w:id="5283" w:name="_Toc186664084"/>
      <w:r w:rsidRPr="00567618">
        <w:t>C.2.2</w:t>
      </w:r>
      <w:r w:rsidRPr="00567618">
        <w:tab/>
        <w:t>Media sender side</w:t>
      </w:r>
      <w:bookmarkEnd w:id="5274"/>
      <w:bookmarkEnd w:id="5275"/>
      <w:bookmarkEnd w:id="5276"/>
      <w:bookmarkEnd w:id="5277"/>
      <w:bookmarkEnd w:id="5278"/>
      <w:bookmarkEnd w:id="5279"/>
      <w:bookmarkEnd w:id="5280"/>
      <w:bookmarkEnd w:id="5281"/>
      <w:bookmarkEnd w:id="5282"/>
      <w:bookmarkEnd w:id="5283"/>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284" w:name="_Toc26369637"/>
      <w:bookmarkStart w:id="5285" w:name="_Toc36227519"/>
      <w:bookmarkStart w:id="5286" w:name="_Toc36228534"/>
      <w:bookmarkStart w:id="5287" w:name="_Toc36229161"/>
      <w:bookmarkStart w:id="5288" w:name="_Toc68847481"/>
      <w:bookmarkStart w:id="5289" w:name="_Toc74611416"/>
      <w:bookmarkStart w:id="5290" w:name="_Toc75566695"/>
      <w:bookmarkStart w:id="5291" w:name="_Toc89790247"/>
      <w:bookmarkStart w:id="5292" w:name="_Toc99466885"/>
      <w:bookmarkStart w:id="5293" w:name="_Toc186664085"/>
      <w:r w:rsidRPr="00567618">
        <w:t>C.2.3</w:t>
      </w:r>
      <w:r w:rsidRPr="00567618">
        <w:tab/>
        <w:t>Media receiver side</w:t>
      </w:r>
      <w:bookmarkEnd w:id="5284"/>
      <w:bookmarkEnd w:id="5285"/>
      <w:bookmarkEnd w:id="5286"/>
      <w:bookmarkEnd w:id="5287"/>
      <w:bookmarkEnd w:id="5288"/>
      <w:bookmarkEnd w:id="5289"/>
      <w:bookmarkEnd w:id="5290"/>
      <w:bookmarkEnd w:id="5291"/>
      <w:bookmarkEnd w:id="5292"/>
      <w:bookmarkEnd w:id="5293"/>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294" w:name="_Toc26369638"/>
      <w:bookmarkStart w:id="5295" w:name="_Toc36227520"/>
      <w:bookmarkStart w:id="5296" w:name="_Toc36228535"/>
      <w:bookmarkStart w:id="5297" w:name="_Toc36229162"/>
      <w:bookmarkStart w:id="5298" w:name="_Toc68847482"/>
      <w:bookmarkStart w:id="5299" w:name="_Toc74611417"/>
      <w:bookmarkStart w:id="5300" w:name="_Toc75566696"/>
      <w:bookmarkStart w:id="5301" w:name="_Toc89790248"/>
      <w:bookmarkStart w:id="5302" w:name="_Toc99466886"/>
      <w:bookmarkStart w:id="5303" w:name="_Toc186664086"/>
      <w:r w:rsidRPr="00567618">
        <w:rPr>
          <w:noProof/>
        </w:rPr>
        <w:t>C.2.4</w:t>
      </w:r>
      <w:r w:rsidRPr="00567618">
        <w:rPr>
          <w:noProof/>
        </w:rPr>
        <w:tab/>
        <w:t>Video encoder bitrate adaptation, down-switch</w:t>
      </w:r>
      <w:bookmarkEnd w:id="5294"/>
      <w:bookmarkEnd w:id="5295"/>
      <w:bookmarkEnd w:id="5296"/>
      <w:bookmarkEnd w:id="5297"/>
      <w:bookmarkEnd w:id="5298"/>
      <w:bookmarkEnd w:id="5299"/>
      <w:bookmarkEnd w:id="5300"/>
      <w:bookmarkEnd w:id="5301"/>
      <w:bookmarkEnd w:id="5302"/>
      <w:bookmarkEnd w:id="5303"/>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304" w:name="MCCQCTEMPBM_00000176"/>
      <w:r w:rsidR="00051C87" w:rsidRPr="00051C87">
        <w:rPr>
          <w:rFonts w:ascii="Courier New" w:hAnsi="Courier New" w:cs="Courier New"/>
          <w:i/>
          <w:iCs/>
          <w:noProof/>
        </w:rPr>
        <w:t>excess_bits</w:t>
      </w:r>
      <w:bookmarkEnd w:id="5304"/>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305" w:name="MCCQCTEMPBM_00000177"/>
      <w:r w:rsidR="00051C87">
        <w:rPr>
          <w:rFonts w:ascii="Courier New" w:hAnsi="Courier New" w:cs="Courier New"/>
          <w:i/>
          <w:iCs/>
          <w:noProof/>
        </w:rPr>
        <w:t>prev</w:t>
      </w:r>
      <w:r w:rsidR="00051C87" w:rsidRPr="00051C87">
        <w:rPr>
          <w:rFonts w:ascii="Courier New" w:hAnsi="Courier New" w:cs="Courier New"/>
          <w:i/>
          <w:iCs/>
          <w:noProof/>
        </w:rPr>
        <w:t>_rate</w:t>
      </w:r>
      <w:bookmarkEnd w:id="5305"/>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306" w:name="MCCQCTEMPBM_00000178"/>
      <w:r w:rsidR="00051C87" w:rsidRPr="00051C87">
        <w:rPr>
          <w:rFonts w:ascii="Courier New" w:hAnsi="Courier New" w:cs="Courier New"/>
          <w:i/>
          <w:iCs/>
          <w:noProof/>
        </w:rPr>
        <w:t>new_rate</w:t>
      </w:r>
      <w:bookmarkEnd w:id="5306"/>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2" type="#_x0000_t75" style="width:478.2pt;height:303.8pt" o:ole="">
            <v:imagedata r:id="rId148" o:title=""/>
          </v:shape>
          <o:OLEObject Type="Embed" ProgID="Word.Picture.8" ShapeID="_x0000_i1092" DrawAspect="Content" ObjectID="_1797276885" r:id="rId149"/>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3" type="#_x0000_t75" style="width:1in;height:15.85pt" o:ole="">
            <v:imagedata r:id="rId150" o:title=""/>
          </v:shape>
          <o:OLEObject Type="Embed" ProgID="Equation.3" ShapeID="_x0000_i1093" DrawAspect="Content" ObjectID="_1797276886" r:id="rId151"/>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4" type="#_x0000_t75" style="width:30.95pt;height:10.8pt" o:ole="">
            <v:imagedata r:id="rId152" o:title=""/>
          </v:shape>
          <o:OLEObject Type="Embed" ProgID="Equation.3" ShapeID="_x0000_i1094" DrawAspect="Content" ObjectID="_1797276887" r:id="rId153"/>
        </w:object>
      </w:r>
      <w:r w:rsidRPr="00567618">
        <w:rPr>
          <w:noProof/>
        </w:rPr>
        <w:t xml:space="preserve"> while the recommendation (</w:t>
      </w:r>
      <w:r w:rsidRPr="00567618">
        <w:rPr>
          <w:position w:val="-10"/>
        </w:rPr>
        <w:object w:dxaOrig="1860" w:dyaOrig="300" w14:anchorId="22290AA9">
          <v:shape id="_x0000_i1095" type="#_x0000_t75" style="width:92.9pt;height:15.85pt" o:ole="">
            <v:imagedata r:id="rId154" o:title=""/>
          </v:shape>
          <o:OLEObject Type="Embed" ProgID="Equation.3" ShapeID="_x0000_i1095" DrawAspect="Content" ObjectID="_1797276888" r:id="rId155"/>
        </w:object>
      </w:r>
      <w:r w:rsidRPr="00567618">
        <w:rPr>
          <w:noProof/>
        </w:rPr>
        <w:t xml:space="preserve">) is defined by the triangle </w:t>
      </w:r>
      <w:r w:rsidRPr="00567618">
        <w:rPr>
          <w:position w:val="-6"/>
        </w:rPr>
        <w:object w:dxaOrig="480" w:dyaOrig="240" w14:anchorId="1B8AAA4C">
          <v:shape id="_x0000_i1096" type="#_x0000_t75" style="width:25.9pt;height:10.8pt" o:ole="">
            <v:imagedata r:id="rId156" o:title=""/>
          </v:shape>
          <o:OLEObject Type="Embed" ProgID="Equation.3" ShapeID="_x0000_i1096" DrawAspect="Content" ObjectID="_1797276889" r:id="rId157"/>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7" type="#_x0000_t75" style="width:25.9pt;height:10.8pt" o:ole="">
            <v:imagedata r:id="rId158" o:title=""/>
          </v:shape>
          <o:OLEObject Type="Embed" ProgID="Equation.3" ShapeID="_x0000_i1097" DrawAspect="Content" ObjectID="_1797276890" r:id="rId159"/>
        </w:object>
      </w:r>
      <w:r w:rsidRPr="00567618">
        <w:rPr>
          <w:noProof/>
        </w:rPr>
        <w:t>. As can be seen in the figure, the measurement window (</w:t>
      </w:r>
      <w:r w:rsidRPr="00567618">
        <w:rPr>
          <w:position w:val="-10"/>
        </w:rPr>
        <w:object w:dxaOrig="1939" w:dyaOrig="300" w14:anchorId="5CFAA2E3">
          <v:shape id="_x0000_i1098" type="#_x0000_t75" style="width:97.9pt;height:15.85pt" o:ole="">
            <v:imagedata r:id="rId160" o:title=""/>
          </v:shape>
          <o:OLEObject Type="Embed" ProgID="Equation.3" ShapeID="_x0000_i1098" DrawAspect="Content" ObjectID="_1797276891" r:id="rId161"/>
        </w:object>
      </w:r>
      <w:r w:rsidRPr="00567618">
        <w:rPr>
          <w:noProof/>
        </w:rPr>
        <w:t>) is here longer than the worst case adaptation time (</w:t>
      </w:r>
      <w:r w:rsidRPr="00567618">
        <w:rPr>
          <w:position w:val="-10"/>
        </w:rPr>
        <w:object w:dxaOrig="1440" w:dyaOrig="300" w14:anchorId="1647B3D0">
          <v:shape id="_x0000_i1099" type="#_x0000_t75" style="width:1in;height:15.85pt" o:ole="">
            <v:imagedata r:id="rId90" o:title=""/>
          </v:shape>
          <o:OLEObject Type="Embed" ProgID="Equation.3" ShapeID="_x0000_i1099" DrawAspect="Content" ObjectID="_1797276892" r:id="rId162"/>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0" type="#_x0000_t75" style="width:30.95pt;height:10.8pt" o:ole="">
            <v:imagedata r:id="rId163" o:title=""/>
          </v:shape>
          <o:OLEObject Type="Embed" ProgID="Equation.3" ShapeID="_x0000_i1100" DrawAspect="Content" ObjectID="_1797276893" r:id="rId164"/>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307" w:name="_Toc26369639"/>
      <w:bookmarkStart w:id="5308" w:name="_Toc36227521"/>
      <w:bookmarkStart w:id="5309" w:name="_Toc36228536"/>
      <w:bookmarkStart w:id="5310" w:name="_Toc36229163"/>
      <w:bookmarkStart w:id="5311" w:name="_Toc68847483"/>
      <w:bookmarkStart w:id="5312" w:name="_Toc74611418"/>
      <w:bookmarkStart w:id="5313" w:name="_Toc75566697"/>
      <w:bookmarkStart w:id="5314" w:name="_Toc89790249"/>
      <w:bookmarkStart w:id="5315" w:name="_Toc99466887"/>
      <w:bookmarkStart w:id="5316" w:name="_Toc186664087"/>
      <w:r w:rsidRPr="00567618">
        <w:rPr>
          <w:noProof/>
        </w:rPr>
        <w:t>C.2.5</w:t>
      </w:r>
      <w:r w:rsidRPr="00567618">
        <w:rPr>
          <w:noProof/>
        </w:rPr>
        <w:tab/>
        <w:t>Video encoder bitrate adaptation, receiver-driven up-switch</w:t>
      </w:r>
      <w:bookmarkEnd w:id="5307"/>
      <w:bookmarkEnd w:id="5308"/>
      <w:bookmarkEnd w:id="5309"/>
      <w:bookmarkEnd w:id="5310"/>
      <w:bookmarkEnd w:id="5311"/>
      <w:bookmarkEnd w:id="5312"/>
      <w:bookmarkEnd w:id="5313"/>
      <w:bookmarkEnd w:id="5314"/>
      <w:bookmarkEnd w:id="5315"/>
      <w:bookmarkEnd w:id="5316"/>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1" type="#_x0000_t75" style="width:51.85pt;height:15.85pt" o:ole="">
            <v:imagedata r:id="rId165" o:title=""/>
          </v:shape>
          <o:OLEObject Type="Embed" ProgID="Equation.3" ShapeID="_x0000_i1101" DrawAspect="Content" ObjectID="_1797276894" r:id="rId166"/>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2" type="#_x0000_t75" style="width:293.9pt;height:15.85pt" o:ole="">
            <v:imagedata r:id="rId167" o:title=""/>
          </v:shape>
          <o:OLEObject Type="Embed" ProgID="Equation.3" ShapeID="_x0000_i1102" DrawAspect="Content" ObjectID="_1797276895" r:id="rId168"/>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3" type="#_x0000_t75" style="width:87.85pt;height:15.85pt" o:ole="">
            <v:imagedata r:id="rId169" o:title=""/>
          </v:shape>
          <o:OLEObject Type="Embed" ProgID="Equation.3" ShapeID="_x0000_i1103" DrawAspect="Content" ObjectID="_1797276896" r:id="rId170"/>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4" type="#_x0000_t75" style="width:25.9pt;height:10.8pt" o:ole="">
            <v:imagedata r:id="rId171" o:title=""/>
          </v:shape>
          <o:OLEObject Type="Embed" ProgID="Equation.3" ShapeID="_x0000_i1104" DrawAspect="Content" ObjectID="_1797276897" r:id="rId172"/>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5" type="#_x0000_t75" style="width:108pt;height:15.85pt" o:ole="">
            <v:imagedata r:id="rId173" o:title=""/>
          </v:shape>
          <o:OLEObject Type="Embed" ProgID="Equation.3" ShapeID="_x0000_i1105" DrawAspect="Content" ObjectID="_1797276898" r:id="rId174"/>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6" type="#_x0000_t75" style="width:82.8pt;height:15.85pt" o:ole="">
            <v:imagedata r:id="rId175" o:title=""/>
          </v:shape>
          <o:OLEObject Type="Embed" ProgID="Equation.3" ShapeID="_x0000_i1106" DrawAspect="Content" ObjectID="_1797276899" r:id="rId176"/>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7" type="#_x0000_t75" style="width:323.95pt;height:31.7pt" o:ole="">
            <v:imagedata r:id="rId177" o:title=""/>
          </v:shape>
          <o:OLEObject Type="Embed" ProgID="Equation.3" ShapeID="_x0000_i1107" DrawAspect="Content" ObjectID="_1797276900" r:id="rId178"/>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8" type="#_x0000_t75" style="width:92.9pt;height:15.85pt" o:ole="">
            <v:imagedata r:id="rId179" o:title=""/>
          </v:shape>
          <o:OLEObject Type="Embed" ProgID="Equation.3" ShapeID="_x0000_i1108" DrawAspect="Content" ObjectID="_1797276901" r:id="rId180"/>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9" type="#_x0000_t75" style="width:108pt;height:15.85pt" o:ole="">
            <v:imagedata r:id="rId181" o:title=""/>
          </v:shape>
          <o:OLEObject Type="Embed" ProgID="Equation.3" ShapeID="_x0000_i1109" DrawAspect="Content" ObjectID="_1797276902" r:id="rId182"/>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0" type="#_x0000_t75" style="width:303.1pt;height:31.7pt" o:ole="">
            <v:imagedata r:id="rId183" o:title=""/>
          </v:shape>
          <o:OLEObject Type="Embed" ProgID="Equation.3" ShapeID="_x0000_i1110" DrawAspect="Content" ObjectID="_1797276903" r:id="rId184"/>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1" type="#_x0000_t75" style="width:66.95pt;height:15.85pt" o:ole="">
            <v:imagedata r:id="rId185" o:title=""/>
          </v:shape>
          <o:OLEObject Type="Embed" ProgID="Equation.3" ShapeID="_x0000_i1111" DrawAspect="Content" ObjectID="_1797276904" r:id="rId186"/>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2" type="#_x0000_t75" style="width:215.95pt;height:15.85pt" o:ole="">
            <v:imagedata r:id="rId187" o:title=""/>
          </v:shape>
          <o:OLEObject Type="Embed" ProgID="Equation.3" ShapeID="_x0000_i1112" DrawAspect="Content" ObjectID="_1797276905" r:id="rId188"/>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317" w:name="_Toc26369640"/>
      <w:bookmarkStart w:id="5318" w:name="_Toc36227522"/>
      <w:bookmarkStart w:id="5319" w:name="_Toc36228537"/>
      <w:bookmarkStart w:id="5320" w:name="_Toc36229164"/>
      <w:bookmarkStart w:id="5321" w:name="_Toc68847484"/>
      <w:bookmarkStart w:id="5322" w:name="_Toc74611419"/>
      <w:bookmarkStart w:id="5323" w:name="_Toc75566698"/>
      <w:bookmarkStart w:id="5324" w:name="_Toc89790250"/>
      <w:bookmarkStart w:id="5325" w:name="_Toc99466888"/>
      <w:bookmarkStart w:id="5326" w:name="_Toc186664088"/>
      <w:r w:rsidRPr="00567618">
        <w:rPr>
          <w:noProof/>
        </w:rPr>
        <w:t>C.2.6</w:t>
      </w:r>
      <w:r w:rsidRPr="00567618">
        <w:rPr>
          <w:noProof/>
        </w:rPr>
        <w:tab/>
        <w:t>Video encoder bitrate adaptation, recovery phase</w:t>
      </w:r>
      <w:bookmarkEnd w:id="5317"/>
      <w:bookmarkEnd w:id="5318"/>
      <w:bookmarkEnd w:id="5319"/>
      <w:bookmarkEnd w:id="5320"/>
      <w:bookmarkEnd w:id="5321"/>
      <w:bookmarkEnd w:id="5322"/>
      <w:bookmarkEnd w:id="5323"/>
      <w:bookmarkEnd w:id="5324"/>
      <w:bookmarkEnd w:id="5325"/>
      <w:bookmarkEnd w:id="5326"/>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3" type="#_x0000_t75" style="width:87.85pt;height:15.85pt" o:ole="">
            <v:imagedata r:id="rId189" o:title=""/>
          </v:shape>
          <o:OLEObject Type="Embed" ProgID="Equation.3" ShapeID="_x0000_i1113" DrawAspect="Content" ObjectID="_1797276906" r:id="rId190"/>
        </w:object>
      </w:r>
      <w:r w:rsidRPr="00567618">
        <w:rPr>
          <w:noProof/>
        </w:rPr>
        <w:t>) and delay recovery period (</w:t>
      </w:r>
      <w:r w:rsidRPr="00567618">
        <w:rPr>
          <w:position w:val="-10"/>
        </w:rPr>
        <w:object w:dxaOrig="1939" w:dyaOrig="300" w14:anchorId="563CA169">
          <v:shape id="_x0000_i1114" type="#_x0000_t75" style="width:97.9pt;height:15.85pt" o:ole="">
            <v:imagedata r:id="rId191" o:title=""/>
          </v:shape>
          <o:OLEObject Type="Embed" ProgID="Equation.3" ShapeID="_x0000_i1114" DrawAspect="Content" ObjectID="_1797276907" r:id="rId192"/>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5" type="#_x0000_t75" style="width:179.95pt;height:15.85pt" o:ole="">
            <v:imagedata r:id="rId193" o:title=""/>
          </v:shape>
          <o:OLEObject Type="Embed" ProgID="Equation.3" ShapeID="_x0000_i1115" DrawAspect="Content" ObjectID="_1797276908" r:id="rId194"/>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6" type="#_x0000_t75" style="width:15.85pt;height:15.85pt" o:ole="">
            <v:imagedata r:id="rId195" o:title=""/>
          </v:shape>
          <o:OLEObject Type="Embed" ProgID="Equation.3" ShapeID="_x0000_i1116" DrawAspect="Content" ObjectID="_1797276909" r:id="rId196"/>
        </w:object>
      </w:r>
      <w:r w:rsidRPr="00567618">
        <w:t xml:space="preserve"> (</w:t>
      </w:r>
      <w:r w:rsidRPr="00567618">
        <w:rPr>
          <w:position w:val="-10"/>
        </w:rPr>
        <w:object w:dxaOrig="920" w:dyaOrig="300" w14:anchorId="428123B5">
          <v:shape id="_x0000_i1117" type="#_x0000_t75" style="width:46.8pt;height:15.85pt" o:ole="">
            <v:imagedata r:id="rId197" o:title=""/>
          </v:shape>
          <o:OLEObject Type="Embed" ProgID="Equation.3" ShapeID="_x0000_i1117" DrawAspect="Content" ObjectID="_1797276910" r:id="rId198"/>
        </w:object>
      </w:r>
      <w:r w:rsidRPr="00567618">
        <w:t>) is the rate undershoot factor and may depend on the magnitude of the channel rate drop (</w:t>
      </w:r>
      <w:r w:rsidRPr="00567618">
        <w:rPr>
          <w:position w:val="-4"/>
        </w:rPr>
        <w:object w:dxaOrig="320" w:dyaOrig="220" w14:anchorId="6F43BF34">
          <v:shape id="_x0000_i1118" type="#_x0000_t75" style="width:15.85pt;height:10.8pt" o:ole="">
            <v:imagedata r:id="rId199" o:title=""/>
          </v:shape>
          <o:OLEObject Type="Embed" ProgID="Equation.3" ShapeID="_x0000_i1118" DrawAspect="Content" ObjectID="_1797276911" r:id="rId200"/>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9" type="#_x0000_t75" style="width:123.9pt;height:15.85pt" o:ole="">
            <v:imagedata r:id="rId201" o:title=""/>
          </v:shape>
          <o:OLEObject Type="Embed" ProgID="Equation.3" ShapeID="_x0000_i1119" DrawAspect="Content" ObjectID="_1797276912" r:id="rId202"/>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0" type="#_x0000_t75" style="width:15.85pt;height:10.8pt" o:ole="">
            <v:imagedata r:id="rId203" o:title=""/>
          </v:shape>
          <o:OLEObject Type="Embed" ProgID="Equation.3" ShapeID="_x0000_i1120" DrawAspect="Content" ObjectID="_1797276913" r:id="rId204"/>
        </w:object>
      </w:r>
      <w:r w:rsidRPr="00567618">
        <w:rPr>
          <w:noProof/>
        </w:rPr>
        <w:t xml:space="preserve"> is large, then </w:t>
      </w:r>
      <w:r w:rsidRPr="00567618">
        <w:rPr>
          <w:position w:val="-10"/>
        </w:rPr>
        <w:object w:dxaOrig="320" w:dyaOrig="300" w14:anchorId="14E265FB">
          <v:shape id="_x0000_i1121" type="#_x0000_t75" style="width:15.85pt;height:15.85pt" o:ole="">
            <v:imagedata r:id="rId205" o:title=""/>
          </v:shape>
          <o:OLEObject Type="Embed" ProgID="Equation.3" ShapeID="_x0000_i1121" DrawAspect="Content" ObjectID="_1797276914" r:id="rId206"/>
        </w:object>
      </w:r>
      <w:r w:rsidRPr="00567618">
        <w:rPr>
          <w:noProof/>
        </w:rPr>
        <w:t xml:space="preserve"> may be proportionally large or if </w:t>
      </w:r>
      <w:r w:rsidRPr="00567618">
        <w:rPr>
          <w:position w:val="-4"/>
        </w:rPr>
        <w:object w:dxaOrig="320" w:dyaOrig="220" w14:anchorId="4C6F19A3">
          <v:shape id="_x0000_i1122" type="#_x0000_t75" style="width:15.85pt;height:10.8pt" o:ole="">
            <v:imagedata r:id="rId203" o:title=""/>
          </v:shape>
          <o:OLEObject Type="Embed" ProgID="Equation.3" ShapeID="_x0000_i1122" DrawAspect="Content" ObjectID="_1797276915" r:id="rId207"/>
        </w:object>
      </w:r>
      <w:r w:rsidRPr="00567618">
        <w:rPr>
          <w:noProof/>
        </w:rPr>
        <w:t xml:space="preserve"> is small, then </w:t>
      </w:r>
      <w:r w:rsidRPr="00567618">
        <w:rPr>
          <w:position w:val="-10"/>
        </w:rPr>
        <w:object w:dxaOrig="320" w:dyaOrig="300" w14:anchorId="5D3758AE">
          <v:shape id="_x0000_i1123" type="#_x0000_t75" style="width:15.85pt;height:15.85pt" o:ole="">
            <v:imagedata r:id="rId195" o:title=""/>
          </v:shape>
          <o:OLEObject Type="Embed" ProgID="Equation.3" ShapeID="_x0000_i1123" DrawAspect="Content" ObjectID="_1797276916" r:id="rId208"/>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4" type="#_x0000_t75" style="width:92.2pt;height:15.85pt" o:ole="">
            <v:imagedata r:id="rId209" o:title=""/>
          </v:shape>
          <o:OLEObject Type="Embed" ProgID="Equation.3" ShapeID="_x0000_i1124" DrawAspect="Content" ObjectID="_1797276917" r:id="rId210"/>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5" type="#_x0000_t75" style="width:97.9pt;height:15.85pt" o:ole="">
            <v:imagedata r:id="rId211" o:title=""/>
          </v:shape>
          <o:OLEObject Type="Embed" ProgID="Equation.3" ShapeID="_x0000_i1125" DrawAspect="Content" ObjectID="_1797276918" r:id="rId212"/>
        </w:object>
      </w:r>
      <w:r w:rsidRPr="00567618">
        <w:rPr>
          <w:noProof/>
        </w:rPr>
        <w:t xml:space="preserve"> are queued up and are contributing to the delay, the delay recovery period </w:t>
      </w:r>
      <w:r w:rsidRPr="00567618">
        <w:rPr>
          <w:position w:val="-10"/>
        </w:rPr>
        <w:object w:dxaOrig="400" w:dyaOrig="300" w14:anchorId="5B4CDEBF">
          <v:shape id="_x0000_i1126" type="#_x0000_t75" style="width:20.15pt;height:15.85pt" o:ole="">
            <v:imagedata r:id="rId213" o:title=""/>
          </v:shape>
          <o:OLEObject Type="Embed" ProgID="Equation.3" ShapeID="_x0000_i1126" DrawAspect="Content" ObjectID="_1797276919" r:id="rId214"/>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7" type="#_x0000_t75" style="width:221.75pt;height:15.85pt" o:ole="">
            <v:imagedata r:id="rId215" o:title=""/>
          </v:shape>
          <o:OLEObject Type="Embed" ProgID="Equation.3" ShapeID="_x0000_i1127" DrawAspect="Content" ObjectID="_1797276920" r:id="rId216"/>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8" type="#_x0000_t75" style="width:87.85pt;height:15.85pt" o:ole="">
            <v:imagedata r:id="rId189" o:title=""/>
          </v:shape>
          <o:OLEObject Type="Embed" ProgID="Equation.3" ShapeID="_x0000_i1128" DrawAspect="Content" ObjectID="_1797276921" r:id="rId217"/>
        </w:object>
      </w:r>
      <w:r w:rsidRPr="00567618">
        <w:rPr>
          <w:noProof/>
        </w:rPr>
        <w:t xml:space="preserve"> and, therefore, also to </w:t>
      </w:r>
      <w:r w:rsidRPr="00567618">
        <w:rPr>
          <w:position w:val="-10"/>
        </w:rPr>
        <w:object w:dxaOrig="320" w:dyaOrig="300" w14:anchorId="07ED088E">
          <v:shape id="_x0000_i1129" type="#_x0000_t75" style="width:15.85pt;height:15.85pt" o:ole="">
            <v:imagedata r:id="rId195" o:title=""/>
          </v:shape>
          <o:OLEObject Type="Embed" ProgID="Equation.3" ShapeID="_x0000_i1129" DrawAspect="Content" ObjectID="_1797276922" r:id="rId218"/>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0" type="#_x0000_t75" style="width:113.75pt;height:15.85pt" o:ole="">
            <v:imagedata r:id="rId219" o:title=""/>
          </v:shape>
          <o:OLEObject Type="Embed" ProgID="Equation.3" ShapeID="_x0000_i1130" DrawAspect="Content" ObjectID="_1797276923" r:id="rId220"/>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1" type="#_x0000_t75" style="width:118.75pt;height:15.85pt" o:ole="">
            <v:imagedata r:id="rId221" o:title=""/>
          </v:shape>
          <o:OLEObject Type="Embed" ProgID="Equation.3" ShapeID="_x0000_i1131" DrawAspect="Content" ObjectID="_1797276924" r:id="rId222"/>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2" type="#_x0000_t75" style="width:77pt;height:15.85pt" o:ole="">
            <v:imagedata r:id="rId223" o:title=""/>
          </v:shape>
          <o:OLEObject Type="Embed" ProgID="Equation.3" ShapeID="_x0000_i1132" DrawAspect="Content" ObjectID="_1797276925" r:id="rId224"/>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3" type="#_x0000_t75" style="width:46.8pt;height:15.85pt" o:ole="">
            <v:imagedata r:id="rId225" o:title=""/>
          </v:shape>
          <o:OLEObject Type="Embed" ProgID="Equation.3" ShapeID="_x0000_i1133" DrawAspect="Content" ObjectID="_1797276926" r:id="rId226"/>
        </w:object>
      </w:r>
      <w:r w:rsidRPr="00567618">
        <w:rPr>
          <w:noProof/>
        </w:rPr>
        <w:t xml:space="preserve">), and </w:t>
      </w:r>
      <w:r w:rsidRPr="00567618">
        <w:rPr>
          <w:position w:val="-10"/>
        </w:rPr>
        <w:object w:dxaOrig="920" w:dyaOrig="279" w14:anchorId="2C686D06">
          <v:shape id="_x0000_i1134" type="#_x0000_t75" style="width:46.8pt;height:15.85pt" o:ole="">
            <v:imagedata r:id="rId227" o:title=""/>
          </v:shape>
          <o:OLEObject Type="Embed" ProgID="Equation.3" ShapeID="_x0000_i1134" DrawAspect="Content" ObjectID="_1797276927" r:id="rId228"/>
        </w:object>
      </w:r>
      <w:r w:rsidRPr="00567618">
        <w:rPr>
          <w:noProof/>
        </w:rPr>
        <w:t xml:space="preserve"> is significantly larger than </w:t>
      </w:r>
      <w:r w:rsidRPr="00567618">
        <w:rPr>
          <w:position w:val="-10"/>
        </w:rPr>
        <w:object w:dxaOrig="820" w:dyaOrig="260" w14:anchorId="3D2B38A6">
          <v:shape id="_x0000_i1135" type="#_x0000_t75" style="width:41.05pt;height:15.85pt" o:ole="">
            <v:imagedata r:id="rId229" o:title=""/>
          </v:shape>
          <o:OLEObject Type="Embed" ProgID="Equation.3" ShapeID="_x0000_i1135" DrawAspect="Content" ObjectID="_1797276928" r:id="rId230"/>
        </w:object>
      </w:r>
      <w:r w:rsidRPr="00567618">
        <w:rPr>
          <w:noProof/>
        </w:rPr>
        <w:t xml:space="preserve">, for example </w:t>
      </w:r>
      <w:r w:rsidRPr="00567618">
        <w:rPr>
          <w:position w:val="-10"/>
        </w:rPr>
        <w:object w:dxaOrig="2320" w:dyaOrig="300" w14:anchorId="3E291E5C">
          <v:shape id="_x0000_i1136" type="#_x0000_t75" style="width:118.8pt;height:15.85pt" o:ole="">
            <v:imagedata r:id="rId231" o:title=""/>
          </v:shape>
          <o:OLEObject Type="Embed" ProgID="Equation.3" ShapeID="_x0000_i1136" DrawAspect="Content" ObjectID="_1797276929" r:id="rId232"/>
        </w:object>
      </w:r>
      <w:r w:rsidRPr="00567618">
        <w:rPr>
          <w:noProof/>
        </w:rPr>
        <w:t xml:space="preserve">, then the delay recovery period may be shortened. Conversely, if </w:t>
      </w:r>
      <w:r w:rsidRPr="00567618">
        <w:rPr>
          <w:position w:val="-10"/>
        </w:rPr>
        <w:object w:dxaOrig="1960" w:dyaOrig="279" w14:anchorId="4A7E7208">
          <v:shape id="_x0000_i1137" type="#_x0000_t75" style="width:97.9pt;height:15.85pt" o:ole="">
            <v:imagedata r:id="rId233" o:title=""/>
          </v:shape>
          <o:OLEObject Type="Embed" ProgID="Equation.3" ShapeID="_x0000_i1137" DrawAspect="Content" ObjectID="_1797276930" r:id="rId234"/>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327" w:name="_Toc26369641"/>
      <w:bookmarkStart w:id="5328" w:name="_Toc36227523"/>
      <w:bookmarkStart w:id="5329" w:name="_Toc36228538"/>
      <w:bookmarkStart w:id="5330" w:name="_Toc36229165"/>
      <w:bookmarkStart w:id="5331" w:name="_Toc68847485"/>
      <w:bookmarkStart w:id="5332" w:name="_Toc74611420"/>
      <w:bookmarkStart w:id="5333" w:name="_Toc75566699"/>
      <w:bookmarkStart w:id="5334" w:name="_Toc89790251"/>
      <w:bookmarkStart w:id="5335" w:name="_Toc99466889"/>
      <w:bookmarkStart w:id="5336" w:name="_Toc186664089"/>
      <w:r w:rsidRPr="00567618">
        <w:t>Annex D (informative):</w:t>
      </w:r>
      <w:r w:rsidRPr="00567618">
        <w:br/>
        <w:t>Reference delay computation algorithm</w:t>
      </w:r>
      <w:bookmarkEnd w:id="5327"/>
      <w:bookmarkEnd w:id="5328"/>
      <w:bookmarkEnd w:id="5329"/>
      <w:bookmarkEnd w:id="5330"/>
      <w:bookmarkEnd w:id="5331"/>
      <w:bookmarkEnd w:id="5332"/>
      <w:bookmarkEnd w:id="5333"/>
      <w:bookmarkEnd w:id="5334"/>
      <w:bookmarkEnd w:id="5335"/>
      <w:bookmarkEnd w:id="5336"/>
    </w:p>
    <w:p w14:paraId="56A89BF8" w14:textId="77777777" w:rsidR="00FC7E52" w:rsidRPr="00567618" w:rsidRDefault="00FC7E52" w:rsidP="00FC7E52">
      <w:bookmarkStart w:id="5337"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338" w:name="_Toc26369642"/>
      <w:bookmarkStart w:id="5339" w:name="_Toc36227524"/>
      <w:bookmarkStart w:id="5340" w:name="_Toc36228539"/>
      <w:bookmarkStart w:id="5341" w:name="_Toc36229166"/>
      <w:bookmarkStart w:id="5342" w:name="_Toc68847486"/>
      <w:bookmarkStart w:id="5343" w:name="_Toc74611421"/>
      <w:bookmarkStart w:id="5344" w:name="_Toc75566700"/>
      <w:bookmarkStart w:id="5345" w:name="_Toc89790252"/>
      <w:bookmarkStart w:id="5346" w:name="_Toc99466890"/>
      <w:bookmarkStart w:id="5347" w:name="_Toc186664090"/>
      <w:r w:rsidRPr="00567618">
        <w:t>Annex E (informative):</w:t>
      </w:r>
      <w:r w:rsidRPr="00567618">
        <w:br/>
        <w:t>QoS profiles</w:t>
      </w:r>
      <w:bookmarkEnd w:id="5338"/>
      <w:bookmarkEnd w:id="5339"/>
      <w:bookmarkEnd w:id="5340"/>
      <w:bookmarkEnd w:id="5341"/>
      <w:bookmarkEnd w:id="5342"/>
      <w:bookmarkEnd w:id="5343"/>
      <w:bookmarkEnd w:id="5344"/>
      <w:bookmarkEnd w:id="5345"/>
      <w:bookmarkEnd w:id="5346"/>
      <w:bookmarkEnd w:id="5347"/>
    </w:p>
    <w:p w14:paraId="3FE1F274" w14:textId="77777777" w:rsidR="00FC7E52" w:rsidRPr="00567618" w:rsidRDefault="00FC7E52" w:rsidP="00FC7E52">
      <w:pPr>
        <w:pStyle w:val="Heading1"/>
      </w:pPr>
      <w:bookmarkStart w:id="5348" w:name="_Toc26369643"/>
      <w:bookmarkStart w:id="5349" w:name="_Toc36227525"/>
      <w:bookmarkStart w:id="5350" w:name="_Toc36228540"/>
      <w:bookmarkStart w:id="5351" w:name="_Toc36229167"/>
      <w:bookmarkStart w:id="5352" w:name="_Toc68847487"/>
      <w:bookmarkStart w:id="5353" w:name="_Toc74611422"/>
      <w:bookmarkStart w:id="5354" w:name="_Toc75566701"/>
      <w:bookmarkStart w:id="5355" w:name="_Toc89790253"/>
      <w:bookmarkStart w:id="5356" w:name="_Toc99466891"/>
      <w:bookmarkStart w:id="5357" w:name="_Toc186664091"/>
      <w:r w:rsidRPr="00567618">
        <w:t>E.1</w:t>
      </w:r>
      <w:r w:rsidRPr="00567618">
        <w:tab/>
        <w:t>General</w:t>
      </w:r>
      <w:bookmarkEnd w:id="5348"/>
      <w:bookmarkEnd w:id="5349"/>
      <w:bookmarkEnd w:id="5350"/>
      <w:bookmarkEnd w:id="5351"/>
      <w:bookmarkEnd w:id="5352"/>
      <w:bookmarkEnd w:id="5353"/>
      <w:bookmarkEnd w:id="5354"/>
      <w:bookmarkEnd w:id="5355"/>
      <w:bookmarkEnd w:id="5356"/>
      <w:bookmarkEnd w:id="5357"/>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358" w:name="MCCQCTEMPBM_00000052"/>
            <w:bookmarkStart w:id="5359" w:name="MCCQCTEMPBM_00000323"/>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358"/>
      <w:bookmarkEnd w:id="5359"/>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360" w:name="_Toc26369644"/>
      <w:bookmarkStart w:id="5361" w:name="_Toc36227526"/>
      <w:bookmarkStart w:id="5362" w:name="_Toc36228541"/>
      <w:bookmarkStart w:id="5363" w:name="_Toc36229168"/>
      <w:bookmarkStart w:id="5364" w:name="_Toc68847488"/>
      <w:bookmarkStart w:id="5365" w:name="_Toc74611423"/>
      <w:bookmarkStart w:id="5366" w:name="_Toc75566702"/>
      <w:bookmarkStart w:id="5367" w:name="_Toc89790254"/>
      <w:bookmarkStart w:id="5368" w:name="_Toc99466892"/>
      <w:bookmarkStart w:id="5369" w:name="_Toc186664092"/>
      <w:r w:rsidRPr="00567618">
        <w:t>E.2</w:t>
      </w:r>
      <w:r w:rsidRPr="00567618">
        <w:tab/>
        <w:t>Bi-directional speech (AMR12.2, IPv4, RTCP and MBR=GBR bearer)</w:t>
      </w:r>
      <w:bookmarkEnd w:id="5360"/>
      <w:bookmarkEnd w:id="5361"/>
      <w:bookmarkEnd w:id="5362"/>
      <w:bookmarkEnd w:id="5363"/>
      <w:bookmarkEnd w:id="5364"/>
      <w:bookmarkEnd w:id="5365"/>
      <w:bookmarkEnd w:id="5366"/>
      <w:bookmarkEnd w:id="5367"/>
      <w:bookmarkEnd w:id="5368"/>
      <w:bookmarkEnd w:id="5369"/>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370" w:name="_MCCTEMPBM_CRPT86940649___4"/>
            <w:r w:rsidRPr="00567618">
              <w:t>The application should handle packet reordering.</w:t>
            </w:r>
            <w:bookmarkEnd w:id="5370"/>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371" w:name="_MCCTEMPBM_CRPT86940650___4"/>
            <w:r w:rsidRPr="00567618">
              <w:t>Maximum size of IP packets</w:t>
            </w:r>
            <w:bookmarkEnd w:id="5371"/>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372" w:name="_MCCTEMPBM_CRPT86940651___4"/>
            <w:r w:rsidRPr="00567618">
              <w:t>Reflects the desire to have a medium level of protection to achieve an acceptable compromise between packet loss rate and speech transport delay and delay variation.</w:t>
            </w:r>
            <w:bookmarkEnd w:id="5372"/>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373" w:name="_MCCTEMPBM_CRPT86940652___4"/>
            <w:r w:rsidRPr="00567618">
              <w:t>A packet loss rate of 0.7 % per wireless link is in general sufficient for speech services</w:t>
            </w:r>
            <w:bookmarkEnd w:id="5373"/>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374"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74"/>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375" w:name="_MCCTEMPBM_CRPT86940654___4"/>
            <w:r w:rsidRPr="00567618">
              <w:t>The total bit-rate of AMR12.2 including IP/UDP/RTP overhead and 5 % for RTCP.</w:t>
            </w:r>
            <w:bookmarkEnd w:id="5375"/>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376" w:name="_MCCTEMPBM_CRPT86940655___4"/>
            <w:r w:rsidRPr="00567618">
              <w:t>The same as the guaranteed bitrate.</w:t>
            </w:r>
            <w:bookmarkEnd w:id="5376"/>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377" w:name="_MCCTEMPBM_CRPT86940656___4"/>
            <w:r w:rsidRPr="00567618">
              <w:t>The total bit-rate of AMR12.2 including IP/UDP/RTP overhead and 5 % for RTCP.</w:t>
            </w:r>
            <w:bookmarkEnd w:id="5377"/>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378" w:name="_MCCTEMPBM_CRPT86940657___4"/>
            <w:r w:rsidRPr="00567618">
              <w:t>The same as the guaranteed bitrate</w:t>
            </w:r>
            <w:bookmarkEnd w:id="5378"/>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379"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79"/>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380" w:name="_Toc26369645"/>
      <w:bookmarkStart w:id="5381" w:name="_Toc36227527"/>
      <w:bookmarkStart w:id="5382" w:name="_Toc36228542"/>
      <w:bookmarkStart w:id="5383" w:name="_Toc36229169"/>
      <w:bookmarkStart w:id="5384" w:name="_Toc68847489"/>
      <w:bookmarkStart w:id="5385" w:name="_Toc74611424"/>
      <w:bookmarkStart w:id="5386" w:name="_Toc75566703"/>
      <w:bookmarkStart w:id="5387" w:name="_Toc89790255"/>
      <w:bookmarkStart w:id="5388" w:name="_Toc99466893"/>
      <w:bookmarkStart w:id="5389" w:name="_Toc186664093"/>
      <w:r w:rsidRPr="00567618">
        <w:t>E.3</w:t>
      </w:r>
      <w:r w:rsidRPr="00567618">
        <w:tab/>
        <w:t>Void</w:t>
      </w:r>
      <w:bookmarkEnd w:id="5380"/>
      <w:bookmarkEnd w:id="5381"/>
      <w:bookmarkEnd w:id="5382"/>
      <w:bookmarkEnd w:id="5383"/>
      <w:bookmarkEnd w:id="5384"/>
      <w:bookmarkEnd w:id="5385"/>
      <w:bookmarkEnd w:id="5386"/>
      <w:bookmarkEnd w:id="5387"/>
      <w:bookmarkEnd w:id="5388"/>
      <w:bookmarkEnd w:id="5389"/>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390" w:name="_Toc26369646"/>
      <w:bookmarkStart w:id="5391" w:name="_Toc36227528"/>
      <w:bookmarkStart w:id="5392" w:name="_Toc36228543"/>
      <w:bookmarkStart w:id="5393" w:name="_Toc36229170"/>
      <w:bookmarkStart w:id="5394" w:name="_Toc68847490"/>
      <w:bookmarkStart w:id="5395" w:name="_Toc74611425"/>
      <w:bookmarkStart w:id="5396" w:name="_Toc75566704"/>
      <w:bookmarkStart w:id="5397" w:name="_Toc89790256"/>
      <w:bookmarkStart w:id="5398" w:name="_Toc99466894"/>
      <w:bookmarkStart w:id="5399" w:name="_Toc186664094"/>
      <w:r w:rsidRPr="00567618">
        <w:t>E.4</w:t>
      </w:r>
      <w:r w:rsidRPr="00567618">
        <w:tab/>
        <w:t>Bi-directional real-time text (3 kbps, IPv4 or IPv6, RTCP and MBR=GBR bearer)</w:t>
      </w:r>
      <w:bookmarkEnd w:id="5390"/>
      <w:bookmarkEnd w:id="5391"/>
      <w:bookmarkEnd w:id="5392"/>
      <w:bookmarkEnd w:id="5393"/>
      <w:bookmarkEnd w:id="5394"/>
      <w:bookmarkEnd w:id="5395"/>
      <w:bookmarkEnd w:id="5396"/>
      <w:bookmarkEnd w:id="5397"/>
      <w:bookmarkEnd w:id="5398"/>
      <w:bookmarkEnd w:id="5399"/>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400" w:name="_MCCTEMPBM_CRPT86940659___4"/>
            <w:r w:rsidRPr="00567618">
              <w:t>The application should handle packet reordering.</w:t>
            </w:r>
            <w:bookmarkEnd w:id="5400"/>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401" w:name="_MCCTEMPBM_CRPT86940660___4"/>
            <w:r w:rsidRPr="00567618">
              <w:t>Maximum size of IP packets</w:t>
            </w:r>
            <w:bookmarkEnd w:id="5401"/>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402" w:name="_MCCTEMPBM_CRPT86940661___4"/>
            <w:r w:rsidRPr="00567618">
              <w:t>Reflects the desire to have a medium level of protection to achieve an acceptable compromise between packet loss rate and speech transport delay and delay variation.</w:t>
            </w:r>
            <w:bookmarkEnd w:id="5402"/>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403" w:name="_MCCTEMPBM_CRPT86940662___4"/>
            <w:r w:rsidRPr="00567618">
              <w:t>Text should have a higher level of protection than voice and video.</w:t>
            </w:r>
            <w:bookmarkEnd w:id="5403"/>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404"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04"/>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405" w:name="_MCCTEMPBM_CRPT86940664___4"/>
            <w:r w:rsidRPr="00567618">
              <w:t>An assumed total bit-rate of a real-time text service including headers and RTCP.</w:t>
            </w:r>
            <w:bookmarkEnd w:id="5405"/>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406" w:name="_MCCTEMPBM_CRPT86940665___4"/>
            <w:r w:rsidRPr="00567618">
              <w:t xml:space="preserve">The same as the guaranteed bitrate. </w:t>
            </w:r>
            <w:bookmarkEnd w:id="5406"/>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407" w:name="_MCCTEMPBM_CRPT86940666___4"/>
            <w:r w:rsidRPr="00567618">
              <w:t>An assumed total bit-rate of a real-time text service including headers and RTCP.</w:t>
            </w:r>
            <w:bookmarkEnd w:id="5407"/>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408" w:name="_MCCTEMPBM_CRPT86940667___4"/>
            <w:r w:rsidRPr="00567618">
              <w:t xml:space="preserve">The same as the guaranteed bitrate. </w:t>
            </w:r>
            <w:bookmarkEnd w:id="5408"/>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409"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09"/>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410" w:name="_MCCTEMPBM_CRPT86940669___4"/>
            <w:r w:rsidRPr="00567618">
              <w:t>In sequence delivery is not required</w:t>
            </w:r>
            <w:bookmarkEnd w:id="5410"/>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411" w:name="_MCCTEMPBM_CRPT86940670___4"/>
            <w:r w:rsidRPr="00567618">
              <w:t>Maximum size of IP packets</w:t>
            </w:r>
            <w:bookmarkEnd w:id="5411"/>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412" w:name="_MCCTEMPBM_CRPT86940671___4"/>
            <w:r w:rsidRPr="00567618">
              <w:t>Reflects the desire to have a medium level of protection to achieve an acceptable compromise between packet loss rate and voice transport delay and delay variation.</w:t>
            </w:r>
            <w:bookmarkEnd w:id="5412"/>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413" w:name="_MCCTEMPBM_CRPT86940672___4"/>
            <w:r w:rsidRPr="00567618">
              <w:t>Text should have a higher level of protection than voice and video.</w:t>
            </w:r>
            <w:bookmarkEnd w:id="5413"/>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414" w:name="_MCCTEMPBM_CRPT86940673___4"/>
            <w:r w:rsidRPr="00567618">
              <w:t>Should be set as high as the UE category can handle</w:t>
            </w:r>
            <w:bookmarkEnd w:id="5414"/>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415"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415"/>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416" w:name="_MCCTEMPBM_CRPT86940675___4"/>
            <w:r w:rsidRPr="00567618">
              <w:t>The application should handle packet reordering.</w:t>
            </w:r>
            <w:bookmarkEnd w:id="5416"/>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417" w:name="_MCCTEMPBM_CRPT86940676___4"/>
            <w:r w:rsidRPr="00567618">
              <w:t>Maximum size of IP packets</w:t>
            </w:r>
            <w:bookmarkEnd w:id="5417"/>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418" w:name="_MCCTEMPBM_CRPT86940677___4"/>
            <w:r w:rsidRPr="00567618">
              <w:t>Reflects the desire to have a medium level of protection to achieve an acceptable compromise between packet loss rate and speech transport delay and delay variation.</w:t>
            </w:r>
            <w:bookmarkEnd w:id="5418"/>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419" w:name="_MCCTEMPBM_CRPT86940678___4"/>
            <w:r w:rsidRPr="00567618">
              <w:t>Text should have a higher level of protection than voice and video.</w:t>
            </w:r>
            <w:bookmarkEnd w:id="5419"/>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420"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20"/>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421" w:name="_MCCTEMPBM_CRPT86940680___4"/>
            <w:r w:rsidRPr="00567618">
              <w:t>An assumed total bit-rate of a real-time text service including headers and RTCP.</w:t>
            </w:r>
            <w:bookmarkEnd w:id="5421"/>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422" w:name="_MCCTEMPBM_CRPT86940681___4"/>
            <w:r w:rsidRPr="00567618">
              <w:t xml:space="preserve">The same as the guaranteed bitrate. </w:t>
            </w:r>
            <w:bookmarkEnd w:id="5422"/>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423" w:name="_MCCTEMPBM_CRPT86940682___4"/>
            <w:r w:rsidRPr="00567618">
              <w:t>An assumed total bit-rate of a real-time text service including headers and RTCP.</w:t>
            </w:r>
            <w:bookmarkEnd w:id="5423"/>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424" w:name="_MCCTEMPBM_CRPT86940683___4"/>
            <w:r w:rsidRPr="00567618">
              <w:t xml:space="preserve">The same as the guaranteed bitrate. </w:t>
            </w:r>
            <w:bookmarkEnd w:id="5424"/>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425"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25"/>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426" w:name="_Toc26369647"/>
      <w:bookmarkStart w:id="5427" w:name="_Toc36227529"/>
      <w:bookmarkStart w:id="5428" w:name="_Toc36228544"/>
      <w:bookmarkStart w:id="5429" w:name="_Toc36229171"/>
      <w:bookmarkStart w:id="5430" w:name="_Toc68847491"/>
      <w:bookmarkStart w:id="5431" w:name="_Toc74611426"/>
      <w:bookmarkStart w:id="5432" w:name="_Toc75566705"/>
      <w:bookmarkStart w:id="5433" w:name="_Toc89790257"/>
      <w:bookmarkStart w:id="5434" w:name="_Toc99466895"/>
      <w:bookmarkStart w:id="5435" w:name="_Toc186664095"/>
      <w:r w:rsidRPr="00567618">
        <w:t>E.5</w:t>
      </w:r>
      <w:r w:rsidRPr="00567618">
        <w:tab/>
        <w:t>Bi-directional speech (AMR-WB23.85, IPv4, RTCP and MBR=GBR bearer)</w:t>
      </w:r>
      <w:bookmarkEnd w:id="5426"/>
      <w:bookmarkEnd w:id="5427"/>
      <w:bookmarkEnd w:id="5428"/>
      <w:bookmarkEnd w:id="5429"/>
      <w:bookmarkEnd w:id="5430"/>
      <w:bookmarkEnd w:id="5431"/>
      <w:bookmarkEnd w:id="5432"/>
      <w:bookmarkEnd w:id="5433"/>
      <w:bookmarkEnd w:id="5434"/>
      <w:bookmarkEnd w:id="5435"/>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436" w:name="_MCCTEMPBM_CRPT86940685___4"/>
            <w:r w:rsidRPr="00567618">
              <w:t>The application should handle packet reordering.</w:t>
            </w:r>
            <w:bookmarkEnd w:id="5436"/>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437" w:name="_MCCTEMPBM_CRPT86940686___4"/>
            <w:r w:rsidRPr="00567618">
              <w:t>Maximum size of IP packets</w:t>
            </w:r>
            <w:bookmarkEnd w:id="5437"/>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438" w:name="_MCCTEMPBM_CRPT86940687___4"/>
            <w:r w:rsidRPr="00567618">
              <w:t>Reflects the desire to have a medium level of protection to achieve an acceptable compromise between packet loss rate and speech transport delay and delay variation.</w:t>
            </w:r>
            <w:bookmarkEnd w:id="5438"/>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439" w:name="_MCCTEMPBM_CRPT86940688___4"/>
            <w:r w:rsidRPr="00567618">
              <w:t>A packet loss rate of 0.7 % per wireless link is in general sufficient for speech services</w:t>
            </w:r>
            <w:bookmarkEnd w:id="5439"/>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440"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40"/>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441" w:name="_MCCTEMPBM_CRPT86940690___4"/>
            <w:r w:rsidRPr="00567618">
              <w:t>The total bit-rate of AMR-WB23.85 including IP/UDP/RTP overhead and 5 % for RTCP.</w:t>
            </w:r>
            <w:bookmarkEnd w:id="5441"/>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442" w:name="_MCCTEMPBM_CRPT86940691___4"/>
            <w:r w:rsidRPr="00567618">
              <w:t>The same as the guaranteed bitrate.</w:t>
            </w:r>
            <w:bookmarkEnd w:id="5442"/>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443" w:name="_MCCTEMPBM_CRPT86940692___4"/>
            <w:r w:rsidRPr="00567618">
              <w:t>The total bit-rate of AMR-WB23.85 including IP/UDP/RTP overhead and 5 % for RTCP.</w:t>
            </w:r>
            <w:bookmarkEnd w:id="5443"/>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444" w:name="_MCCTEMPBM_CRPT86940693___4"/>
            <w:r w:rsidRPr="00567618">
              <w:t>The same as the guaranteed bitrate.</w:t>
            </w:r>
            <w:bookmarkEnd w:id="5444"/>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445"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45"/>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446" w:name="_Toc26369648"/>
      <w:bookmarkStart w:id="5447" w:name="_Toc36227530"/>
      <w:bookmarkStart w:id="5448" w:name="_Toc36228545"/>
      <w:bookmarkStart w:id="5449" w:name="_Toc36229172"/>
      <w:bookmarkStart w:id="5450" w:name="_Toc68847492"/>
      <w:bookmarkStart w:id="5451" w:name="_Toc74611427"/>
      <w:bookmarkStart w:id="5452" w:name="_Toc75566706"/>
      <w:bookmarkStart w:id="5453" w:name="_Toc89790258"/>
      <w:bookmarkStart w:id="5454" w:name="_Toc99466896"/>
      <w:bookmarkStart w:id="5455" w:name="_Toc186664096"/>
      <w:r w:rsidRPr="00567618">
        <w:t>E.6</w:t>
      </w:r>
      <w:r w:rsidRPr="00567618">
        <w:tab/>
        <w:t>Bi-directional video (H.264</w:t>
      </w:r>
      <w:r w:rsidRPr="00567618">
        <w:rPr>
          <w:rFonts w:eastAsia="SimSun"/>
        </w:rPr>
        <w:t xml:space="preserve"> AVC level 1.1</w:t>
      </w:r>
      <w:r w:rsidRPr="00567618">
        <w:t>, 192 kbps, IPv4, RTCP and MBR=GBR bearer)</w:t>
      </w:r>
      <w:bookmarkEnd w:id="5446"/>
      <w:bookmarkEnd w:id="5447"/>
      <w:bookmarkEnd w:id="5448"/>
      <w:bookmarkEnd w:id="5449"/>
      <w:bookmarkEnd w:id="5450"/>
      <w:bookmarkEnd w:id="5451"/>
      <w:bookmarkEnd w:id="5452"/>
      <w:bookmarkEnd w:id="5453"/>
      <w:bookmarkEnd w:id="5454"/>
      <w:bookmarkEnd w:id="5455"/>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456"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457" w:name="_MCCTEMPBM_CRPT86940696___7"/>
            <w:bookmarkEnd w:id="5456"/>
            <w:r w:rsidRPr="00567618">
              <w:rPr>
                <w:rFonts w:ascii="Arial" w:hAnsi="Arial" w:cs="Arial"/>
                <w:sz w:val="18"/>
                <w:szCs w:val="18"/>
              </w:rPr>
              <w:t>Delivery order</w:t>
            </w:r>
            <w:bookmarkEnd w:id="5457"/>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458" w:name="_MCCTEMPBM_CRPT86940697___4"/>
            <w:r w:rsidRPr="00567618">
              <w:rPr>
                <w:rFonts w:ascii="Arial" w:hAnsi="Arial" w:cs="Arial"/>
                <w:sz w:val="18"/>
                <w:szCs w:val="18"/>
              </w:rPr>
              <w:t>No</w:t>
            </w:r>
            <w:bookmarkEnd w:id="5458"/>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459" w:name="_MCCTEMPBM_CRPT86940698___7"/>
            <w:r w:rsidRPr="00567618">
              <w:rPr>
                <w:rFonts w:ascii="Arial" w:hAnsi="Arial" w:cs="Arial"/>
                <w:sz w:val="18"/>
                <w:szCs w:val="18"/>
              </w:rPr>
              <w:t>The application should handle packet reordering.</w:t>
            </w:r>
            <w:bookmarkEnd w:id="5459"/>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460" w:name="_MCCTEMPBM_CRPT86940699___7"/>
            <w:r w:rsidRPr="00567618">
              <w:rPr>
                <w:rFonts w:ascii="Arial" w:hAnsi="Arial" w:cs="Arial"/>
                <w:sz w:val="18"/>
                <w:szCs w:val="18"/>
              </w:rPr>
              <w:t>Maximum SDU size (octets)</w:t>
            </w:r>
            <w:bookmarkEnd w:id="5460"/>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461" w:name="_MCCTEMPBM_CRPT86940700___4"/>
            <w:r w:rsidRPr="00567618">
              <w:rPr>
                <w:rFonts w:ascii="Arial" w:hAnsi="Arial" w:cs="Arial"/>
                <w:sz w:val="18"/>
                <w:szCs w:val="18"/>
              </w:rPr>
              <w:t>1400</w:t>
            </w:r>
            <w:bookmarkEnd w:id="5461"/>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462" w:name="_MCCTEMPBM_CRPT86940701___7"/>
            <w:r w:rsidRPr="00567618">
              <w:rPr>
                <w:rFonts w:ascii="Arial" w:hAnsi="Arial" w:cs="Arial"/>
                <w:sz w:val="18"/>
                <w:szCs w:val="18"/>
              </w:rPr>
              <w:t>Maximum size of IP packets</w:t>
            </w:r>
            <w:bookmarkEnd w:id="5462"/>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463" w:name="_MCCTEMPBM_CRPT86940702___7"/>
            <w:r w:rsidRPr="00567618">
              <w:rPr>
                <w:rFonts w:ascii="Arial" w:hAnsi="Arial" w:cs="Arial"/>
                <w:sz w:val="18"/>
                <w:szCs w:val="18"/>
              </w:rPr>
              <w:t>Delivery of erroneous SDUs</w:t>
            </w:r>
            <w:bookmarkEnd w:id="5463"/>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464" w:name="_MCCTEMPBM_CRPT86940703___4"/>
            <w:r w:rsidRPr="00567618">
              <w:rPr>
                <w:rFonts w:ascii="Arial" w:hAnsi="Arial" w:cs="Arial"/>
                <w:sz w:val="18"/>
                <w:szCs w:val="18"/>
              </w:rPr>
              <w:t>No</w:t>
            </w:r>
            <w:bookmarkEnd w:id="5464"/>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465" w:name="_MCCTEMPBM_CRPT86940704___7"/>
            <w:r w:rsidRPr="00567618">
              <w:rPr>
                <w:rFonts w:ascii="Arial" w:hAnsi="Arial" w:cs="Arial"/>
                <w:sz w:val="18"/>
                <w:szCs w:val="18"/>
              </w:rPr>
              <w:t>Residual BER</w:t>
            </w:r>
            <w:bookmarkEnd w:id="5465"/>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466"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466"/>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467"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67"/>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468" w:name="_MCCTEMPBM_CRPT86940707___7"/>
            <w:r w:rsidRPr="00567618">
              <w:rPr>
                <w:rFonts w:ascii="Arial" w:hAnsi="Arial" w:cs="Arial"/>
                <w:sz w:val="18"/>
                <w:szCs w:val="18"/>
              </w:rPr>
              <w:t>SDU error ratio</w:t>
            </w:r>
            <w:bookmarkEnd w:id="5468"/>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469"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69"/>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470" w:name="_MCCTEMPBM_CRPT86940709___7"/>
            <w:r w:rsidRPr="00567618">
              <w:rPr>
                <w:rFonts w:ascii="Arial" w:hAnsi="Arial" w:cs="Arial"/>
                <w:sz w:val="18"/>
                <w:szCs w:val="18"/>
              </w:rPr>
              <w:t>A packet loss rate of 0.7 % per wireless link is in general sufficient for video services</w:t>
            </w:r>
            <w:bookmarkEnd w:id="5470"/>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471" w:name="_MCCTEMPBM_CRPT86940710___7"/>
            <w:r w:rsidRPr="00567618">
              <w:rPr>
                <w:rFonts w:ascii="Arial" w:hAnsi="Arial" w:cs="Arial"/>
                <w:sz w:val="18"/>
                <w:szCs w:val="18"/>
              </w:rPr>
              <w:t>Transfer delay (ms)</w:t>
            </w:r>
            <w:bookmarkEnd w:id="5471"/>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472" w:name="_MCCTEMPBM_CRPT86940711___4"/>
            <w:r w:rsidRPr="00567618">
              <w:rPr>
                <w:rFonts w:ascii="Arial" w:hAnsi="Arial" w:cs="Arial"/>
                <w:sz w:val="18"/>
                <w:szCs w:val="18"/>
              </w:rPr>
              <w:t>170 ms</w:t>
            </w:r>
            <w:bookmarkEnd w:id="5472"/>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473"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73"/>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474" w:name="_MCCTEMPBM_CRPT86940713___7"/>
            <w:bookmarkStart w:id="5475" w:name="_MCCTEMPBM_CRPT86940715___7" w:colFirst="2" w:colLast="2"/>
            <w:r w:rsidRPr="00567618">
              <w:rPr>
                <w:rFonts w:ascii="Arial" w:hAnsi="Arial" w:cs="Arial"/>
                <w:sz w:val="18"/>
                <w:szCs w:val="18"/>
              </w:rPr>
              <w:t>Guaranteed bitrate for uplink (kbps)</w:t>
            </w:r>
            <w:bookmarkEnd w:id="5474"/>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476" w:name="_MCCTEMPBM_CRPT86940714___4"/>
            <w:r w:rsidRPr="00567618">
              <w:rPr>
                <w:rFonts w:ascii="Arial" w:hAnsi="Arial" w:cs="Arial"/>
                <w:sz w:val="18"/>
                <w:szCs w:val="18"/>
              </w:rPr>
              <w:t>208</w:t>
            </w:r>
            <w:bookmarkEnd w:id="5476"/>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477" w:name="_MCCTEMPBM_CRPT86940716___7"/>
            <w:bookmarkEnd w:id="5475"/>
            <w:r w:rsidRPr="00567618">
              <w:rPr>
                <w:rFonts w:ascii="Arial" w:hAnsi="Arial" w:cs="Arial"/>
                <w:sz w:val="18"/>
                <w:szCs w:val="18"/>
              </w:rPr>
              <w:t>Maximum bitrate for uplink (kbps)</w:t>
            </w:r>
            <w:bookmarkEnd w:id="5477"/>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478" w:name="_MCCTEMPBM_CRPT86940717___4"/>
            <w:r w:rsidRPr="00567618">
              <w:rPr>
                <w:rFonts w:ascii="Arial" w:hAnsi="Arial" w:cs="Arial"/>
                <w:sz w:val="18"/>
                <w:szCs w:val="18"/>
              </w:rPr>
              <w:t>208</w:t>
            </w:r>
            <w:bookmarkEnd w:id="5478"/>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479" w:name="_MCCTEMPBM_CRPT86940718___7"/>
            <w:r w:rsidRPr="00567618">
              <w:rPr>
                <w:rFonts w:ascii="Arial" w:hAnsi="Arial" w:cs="Arial"/>
                <w:sz w:val="18"/>
                <w:szCs w:val="18"/>
              </w:rPr>
              <w:t>The same as the guaranteed bitrate.</w:t>
            </w:r>
            <w:bookmarkEnd w:id="5479"/>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480" w:name="_MCCTEMPBM_CRPT86940719___7"/>
            <w:bookmarkStart w:id="5481" w:name="_MCCTEMPBM_CRPT86940721___7" w:colFirst="2" w:colLast="2"/>
            <w:r w:rsidRPr="00567618">
              <w:rPr>
                <w:rFonts w:ascii="Arial" w:hAnsi="Arial" w:cs="Arial"/>
                <w:sz w:val="18"/>
                <w:szCs w:val="18"/>
              </w:rPr>
              <w:t>Guaranteed bitrate for downlink (kbps)</w:t>
            </w:r>
            <w:bookmarkEnd w:id="5480"/>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482" w:name="_MCCTEMPBM_CRPT86940720___4"/>
            <w:r w:rsidRPr="00567618">
              <w:rPr>
                <w:rFonts w:ascii="Arial" w:hAnsi="Arial" w:cs="Arial"/>
                <w:sz w:val="18"/>
                <w:szCs w:val="18"/>
              </w:rPr>
              <w:t>208</w:t>
            </w:r>
            <w:bookmarkEnd w:id="5482"/>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483" w:name="_MCCTEMPBM_CRPT86940722___7"/>
            <w:bookmarkEnd w:id="5481"/>
            <w:r w:rsidRPr="00567618">
              <w:rPr>
                <w:rFonts w:ascii="Arial" w:hAnsi="Arial" w:cs="Arial"/>
                <w:sz w:val="18"/>
                <w:szCs w:val="18"/>
              </w:rPr>
              <w:t>Maximum bitrate for downlink (kbps)</w:t>
            </w:r>
            <w:bookmarkEnd w:id="5483"/>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484" w:name="_MCCTEMPBM_CRPT86940723___4"/>
            <w:r w:rsidRPr="00567618">
              <w:rPr>
                <w:rFonts w:ascii="Arial" w:hAnsi="Arial" w:cs="Arial"/>
                <w:sz w:val="18"/>
                <w:szCs w:val="18"/>
              </w:rPr>
              <w:t>208</w:t>
            </w:r>
            <w:bookmarkEnd w:id="5484"/>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485" w:name="_MCCTEMPBM_CRPT86940724___7"/>
            <w:r w:rsidRPr="00567618">
              <w:rPr>
                <w:rFonts w:ascii="Arial" w:hAnsi="Arial" w:cs="Arial"/>
                <w:sz w:val="18"/>
                <w:szCs w:val="18"/>
              </w:rPr>
              <w:t>The same as the guaranteed bitrate.</w:t>
            </w:r>
            <w:bookmarkEnd w:id="5485"/>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486" w:name="_MCCTEMPBM_CRPT86940725___7"/>
            <w:r w:rsidRPr="00567618">
              <w:rPr>
                <w:rFonts w:ascii="Arial" w:hAnsi="Arial" w:cs="Arial"/>
                <w:sz w:val="18"/>
                <w:szCs w:val="18"/>
              </w:rPr>
              <w:t>Allocation/Retention priority</w:t>
            </w:r>
            <w:bookmarkEnd w:id="5486"/>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487" w:name="_MCCTEMPBM_CRPT86940726___4"/>
            <w:r w:rsidRPr="00567618">
              <w:rPr>
                <w:rFonts w:ascii="Arial" w:hAnsi="Arial" w:cs="Arial"/>
                <w:sz w:val="18"/>
                <w:szCs w:val="18"/>
              </w:rPr>
              <w:t>subscribed value</w:t>
            </w:r>
            <w:bookmarkEnd w:id="5487"/>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488"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88"/>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489" w:name="_MCCTEMPBM_CRPT86940728___7"/>
            <w:r w:rsidRPr="00567618">
              <w:rPr>
                <w:rFonts w:ascii="Arial" w:hAnsi="Arial" w:cs="Arial"/>
                <w:sz w:val="18"/>
                <w:szCs w:val="18"/>
              </w:rPr>
              <w:t>Source statistics descriptor</w:t>
            </w:r>
            <w:bookmarkEnd w:id="5489"/>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490" w:name="_MCCTEMPBM_CRPT86940729___4"/>
            <w:r w:rsidRPr="00567618">
              <w:rPr>
                <w:rFonts w:ascii="Arial" w:hAnsi="Arial" w:cs="Arial"/>
                <w:sz w:val="18"/>
                <w:szCs w:val="18"/>
              </w:rPr>
              <w:t>‘unknown'</w:t>
            </w:r>
            <w:bookmarkEnd w:id="5490"/>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491" w:name="_Toc26369649"/>
      <w:bookmarkStart w:id="5492" w:name="_Toc36227531"/>
      <w:bookmarkStart w:id="5493" w:name="_Toc36228546"/>
      <w:bookmarkStart w:id="5494" w:name="_Toc36229173"/>
      <w:bookmarkStart w:id="5495" w:name="_Toc68847493"/>
      <w:bookmarkStart w:id="5496" w:name="_Toc74611428"/>
      <w:bookmarkStart w:id="5497" w:name="_Toc75566707"/>
      <w:bookmarkStart w:id="5498" w:name="_Toc89790259"/>
      <w:bookmarkStart w:id="5499" w:name="_Toc99466897"/>
      <w:bookmarkStart w:id="5500" w:name="_Toc186664097"/>
      <w:r w:rsidRPr="00567618">
        <w:t>E.7</w:t>
      </w:r>
      <w:r w:rsidRPr="00567618">
        <w:tab/>
        <w:t>Bi-directional speech (AMR12.2, IPv6, RTCP and MBR=GBR bearer)</w:t>
      </w:r>
      <w:bookmarkEnd w:id="5491"/>
      <w:bookmarkEnd w:id="5492"/>
      <w:bookmarkEnd w:id="5493"/>
      <w:bookmarkEnd w:id="5494"/>
      <w:bookmarkEnd w:id="5495"/>
      <w:bookmarkEnd w:id="5496"/>
      <w:bookmarkEnd w:id="5497"/>
      <w:bookmarkEnd w:id="5498"/>
      <w:bookmarkEnd w:id="5499"/>
      <w:bookmarkEnd w:id="5500"/>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501"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502" w:name="_MCCTEMPBM_CRPT86940731___7"/>
            <w:bookmarkEnd w:id="5501"/>
            <w:r w:rsidRPr="00567618">
              <w:rPr>
                <w:rFonts w:ascii="Arial" w:hAnsi="Arial" w:cs="Arial"/>
                <w:sz w:val="18"/>
                <w:szCs w:val="18"/>
              </w:rPr>
              <w:t>Delivery order</w:t>
            </w:r>
            <w:bookmarkEnd w:id="5502"/>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503" w:name="_MCCTEMPBM_CRPT86940732___4"/>
            <w:r w:rsidRPr="00567618">
              <w:rPr>
                <w:rFonts w:ascii="Arial" w:hAnsi="Arial" w:cs="Arial"/>
                <w:sz w:val="18"/>
                <w:szCs w:val="18"/>
              </w:rPr>
              <w:t>No</w:t>
            </w:r>
            <w:bookmarkEnd w:id="5503"/>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504" w:name="_MCCTEMPBM_CRPT86940733___7"/>
            <w:r w:rsidRPr="00567618">
              <w:rPr>
                <w:rFonts w:ascii="Arial" w:hAnsi="Arial" w:cs="Arial"/>
                <w:sz w:val="18"/>
                <w:szCs w:val="18"/>
              </w:rPr>
              <w:t>The application should handle packet reordering.</w:t>
            </w:r>
            <w:bookmarkEnd w:id="5504"/>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505" w:name="_MCCTEMPBM_CRPT86940734___7"/>
            <w:r w:rsidRPr="00567618">
              <w:rPr>
                <w:rFonts w:ascii="Arial" w:hAnsi="Arial" w:cs="Arial"/>
                <w:sz w:val="18"/>
                <w:szCs w:val="18"/>
              </w:rPr>
              <w:t>Maximum SDU size (octets)</w:t>
            </w:r>
            <w:bookmarkEnd w:id="5505"/>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506" w:name="_MCCTEMPBM_CRPT86940735___4"/>
            <w:r w:rsidRPr="00567618">
              <w:rPr>
                <w:rFonts w:ascii="Arial" w:hAnsi="Arial" w:cs="Arial"/>
                <w:sz w:val="18"/>
                <w:szCs w:val="18"/>
              </w:rPr>
              <w:t>1400</w:t>
            </w:r>
            <w:bookmarkEnd w:id="5506"/>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507" w:name="_MCCTEMPBM_CRPT86940736___7"/>
            <w:r w:rsidRPr="00567618">
              <w:rPr>
                <w:rFonts w:ascii="Arial" w:hAnsi="Arial" w:cs="Arial"/>
                <w:sz w:val="18"/>
                <w:szCs w:val="18"/>
              </w:rPr>
              <w:t>Maximum size of IP packets</w:t>
            </w:r>
            <w:bookmarkEnd w:id="5507"/>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508" w:name="_MCCTEMPBM_CRPT86940737___7"/>
            <w:r w:rsidRPr="00567618">
              <w:rPr>
                <w:rFonts w:ascii="Arial" w:hAnsi="Arial" w:cs="Arial"/>
                <w:sz w:val="18"/>
                <w:szCs w:val="18"/>
              </w:rPr>
              <w:t>Delivery of erroneous SDUs</w:t>
            </w:r>
            <w:bookmarkEnd w:id="5508"/>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509" w:name="_MCCTEMPBM_CRPT86940738___4"/>
            <w:r w:rsidRPr="00567618">
              <w:rPr>
                <w:rFonts w:ascii="Arial" w:hAnsi="Arial" w:cs="Arial"/>
                <w:sz w:val="18"/>
                <w:szCs w:val="18"/>
              </w:rPr>
              <w:t>No</w:t>
            </w:r>
            <w:bookmarkEnd w:id="5509"/>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510" w:name="_MCCTEMPBM_CRPT86940739___7"/>
            <w:r w:rsidRPr="00567618">
              <w:rPr>
                <w:rFonts w:ascii="Arial" w:hAnsi="Arial" w:cs="Arial"/>
                <w:sz w:val="18"/>
                <w:szCs w:val="18"/>
              </w:rPr>
              <w:t>Residual BER</w:t>
            </w:r>
            <w:bookmarkEnd w:id="5510"/>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511"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511"/>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512"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12"/>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513" w:name="_MCCTEMPBM_CRPT86940742___7"/>
            <w:r w:rsidRPr="00567618">
              <w:rPr>
                <w:rFonts w:ascii="Arial" w:hAnsi="Arial" w:cs="Arial"/>
                <w:sz w:val="18"/>
                <w:szCs w:val="18"/>
              </w:rPr>
              <w:t>SDU error ratio</w:t>
            </w:r>
            <w:bookmarkEnd w:id="5513"/>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514"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14"/>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515" w:name="_MCCTEMPBM_CRPT86940744___7"/>
            <w:r w:rsidRPr="00567618">
              <w:rPr>
                <w:rFonts w:ascii="Arial" w:hAnsi="Arial" w:cs="Arial"/>
                <w:sz w:val="18"/>
                <w:szCs w:val="18"/>
              </w:rPr>
              <w:t>A packet loss rate of 0.7 % per wireless link is in general sufficient for speech services</w:t>
            </w:r>
            <w:bookmarkEnd w:id="5515"/>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516" w:name="_MCCTEMPBM_CRPT86940745___7"/>
            <w:r w:rsidRPr="00567618">
              <w:rPr>
                <w:rFonts w:ascii="Arial" w:hAnsi="Arial" w:cs="Arial"/>
                <w:sz w:val="18"/>
                <w:szCs w:val="18"/>
              </w:rPr>
              <w:t>Transfer delay (ms)</w:t>
            </w:r>
            <w:bookmarkEnd w:id="5516"/>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517" w:name="_MCCTEMPBM_CRPT86940746___4"/>
            <w:r w:rsidRPr="00567618">
              <w:rPr>
                <w:rFonts w:ascii="Arial" w:hAnsi="Arial" w:cs="Arial"/>
                <w:sz w:val="18"/>
                <w:szCs w:val="18"/>
              </w:rPr>
              <w:t>130 ms</w:t>
            </w:r>
            <w:bookmarkEnd w:id="5517"/>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518"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18"/>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519" w:name="_MCCTEMPBM_CRPT86940748___7"/>
            <w:r w:rsidRPr="00567618">
              <w:rPr>
                <w:rFonts w:ascii="Arial" w:hAnsi="Arial" w:cs="Arial"/>
                <w:sz w:val="18"/>
                <w:szCs w:val="18"/>
              </w:rPr>
              <w:t>Guaranteed bitrate for uplink (kbps)</w:t>
            </w:r>
            <w:bookmarkEnd w:id="5519"/>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520" w:name="_MCCTEMPBM_CRPT86940749___4"/>
            <w:r w:rsidRPr="00567618">
              <w:rPr>
                <w:rFonts w:ascii="Arial" w:hAnsi="Arial" w:cs="Arial"/>
                <w:sz w:val="18"/>
                <w:szCs w:val="18"/>
              </w:rPr>
              <w:t>39</w:t>
            </w:r>
            <w:bookmarkEnd w:id="5520"/>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521" w:name="_MCCTEMPBM_CRPT86940750___7"/>
            <w:r w:rsidRPr="00567618">
              <w:rPr>
                <w:rFonts w:ascii="Arial" w:hAnsi="Arial" w:cs="Arial"/>
                <w:sz w:val="18"/>
                <w:szCs w:val="18"/>
              </w:rPr>
              <w:t>The total bit-rate of AMR12.2 including IP/UDP/RTP overhead and 5 % for RTCP.</w:t>
            </w:r>
            <w:bookmarkEnd w:id="5521"/>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522" w:name="_MCCTEMPBM_CRPT86940751___7"/>
            <w:r w:rsidRPr="00567618">
              <w:rPr>
                <w:rFonts w:ascii="Arial" w:hAnsi="Arial" w:cs="Arial"/>
                <w:sz w:val="18"/>
                <w:szCs w:val="18"/>
              </w:rPr>
              <w:t>Maximum bitrate for uplink (kbps)</w:t>
            </w:r>
            <w:bookmarkEnd w:id="5522"/>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523" w:name="_MCCTEMPBM_CRPT86940752___4"/>
            <w:r w:rsidRPr="00567618">
              <w:rPr>
                <w:rFonts w:ascii="Arial" w:hAnsi="Arial" w:cs="Arial"/>
                <w:sz w:val="18"/>
                <w:szCs w:val="18"/>
              </w:rPr>
              <w:t>39</w:t>
            </w:r>
            <w:bookmarkEnd w:id="5523"/>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524" w:name="_MCCTEMPBM_CRPT86940753___7"/>
            <w:r w:rsidRPr="00567618">
              <w:rPr>
                <w:rFonts w:ascii="Arial" w:hAnsi="Arial" w:cs="Arial"/>
                <w:sz w:val="18"/>
                <w:szCs w:val="18"/>
              </w:rPr>
              <w:t>The same as the guaranteed bitrate.</w:t>
            </w:r>
            <w:bookmarkEnd w:id="5524"/>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525" w:name="_MCCTEMPBM_CRPT86940754___7"/>
            <w:r w:rsidRPr="00567618">
              <w:rPr>
                <w:rFonts w:ascii="Arial" w:hAnsi="Arial" w:cs="Arial"/>
                <w:sz w:val="18"/>
                <w:szCs w:val="18"/>
              </w:rPr>
              <w:t>Guaranteed bitrate for downlink (kbps)</w:t>
            </w:r>
            <w:bookmarkEnd w:id="5525"/>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526" w:name="_MCCTEMPBM_CRPT86940755___4"/>
            <w:r w:rsidRPr="00567618">
              <w:rPr>
                <w:rFonts w:ascii="Arial" w:hAnsi="Arial" w:cs="Arial"/>
                <w:sz w:val="18"/>
                <w:szCs w:val="18"/>
              </w:rPr>
              <w:t>39</w:t>
            </w:r>
            <w:bookmarkEnd w:id="5526"/>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527" w:name="_MCCTEMPBM_CRPT86940756___7"/>
            <w:r w:rsidRPr="00567618">
              <w:rPr>
                <w:rFonts w:ascii="Arial" w:hAnsi="Arial" w:cs="Arial"/>
                <w:sz w:val="18"/>
                <w:szCs w:val="18"/>
              </w:rPr>
              <w:t>The total bit-rate of AMR12.2 including IP/UDP/RTP overhead and 5 % for RTCP.</w:t>
            </w:r>
            <w:bookmarkEnd w:id="5527"/>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528" w:name="_MCCTEMPBM_CRPT86940757___7"/>
            <w:r w:rsidRPr="00567618">
              <w:rPr>
                <w:rFonts w:ascii="Arial" w:hAnsi="Arial" w:cs="Arial"/>
                <w:sz w:val="18"/>
                <w:szCs w:val="18"/>
              </w:rPr>
              <w:t>Maximum bitrate for downlink (kbps)</w:t>
            </w:r>
            <w:bookmarkEnd w:id="5528"/>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529" w:name="_MCCTEMPBM_CRPT86940758___4"/>
            <w:r w:rsidRPr="00567618">
              <w:rPr>
                <w:rFonts w:ascii="Arial" w:hAnsi="Arial" w:cs="Arial"/>
                <w:sz w:val="18"/>
                <w:szCs w:val="18"/>
              </w:rPr>
              <w:t>39</w:t>
            </w:r>
            <w:bookmarkEnd w:id="5529"/>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530" w:name="_MCCTEMPBM_CRPT86940759___7"/>
            <w:r w:rsidRPr="00567618">
              <w:rPr>
                <w:rFonts w:ascii="Arial" w:hAnsi="Arial" w:cs="Arial"/>
                <w:sz w:val="18"/>
                <w:szCs w:val="18"/>
              </w:rPr>
              <w:t>The same as the guaranteed bitrate</w:t>
            </w:r>
            <w:bookmarkEnd w:id="5530"/>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531" w:name="_MCCTEMPBM_CRPT86940760___7"/>
            <w:r w:rsidRPr="00567618">
              <w:rPr>
                <w:rFonts w:ascii="Arial" w:hAnsi="Arial" w:cs="Arial"/>
                <w:sz w:val="18"/>
                <w:szCs w:val="18"/>
              </w:rPr>
              <w:t>Allocation/Retention priority</w:t>
            </w:r>
            <w:bookmarkEnd w:id="5531"/>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532" w:name="_MCCTEMPBM_CRPT86940761___4"/>
            <w:r w:rsidRPr="00567618">
              <w:rPr>
                <w:rFonts w:ascii="Arial" w:hAnsi="Arial" w:cs="Arial"/>
                <w:sz w:val="18"/>
                <w:szCs w:val="18"/>
              </w:rPr>
              <w:t>subscribed value</w:t>
            </w:r>
            <w:bookmarkEnd w:id="5532"/>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533"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533"/>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534" w:name="_MCCTEMPBM_CRPT86940763___7"/>
            <w:r w:rsidRPr="00567618">
              <w:rPr>
                <w:rFonts w:ascii="Arial" w:hAnsi="Arial" w:cs="Arial"/>
                <w:sz w:val="18"/>
                <w:szCs w:val="18"/>
              </w:rPr>
              <w:t>Source statistics descriptor</w:t>
            </w:r>
            <w:bookmarkEnd w:id="5534"/>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535" w:name="_MCCTEMPBM_CRPT86940764___4"/>
            <w:r w:rsidRPr="00567618">
              <w:rPr>
                <w:rFonts w:ascii="Arial" w:hAnsi="Arial" w:cs="Arial"/>
                <w:sz w:val="18"/>
                <w:szCs w:val="18"/>
              </w:rPr>
              <w:t>‘speech'</w:t>
            </w:r>
            <w:bookmarkEnd w:id="5535"/>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536" w:name="_Toc26369650"/>
      <w:bookmarkStart w:id="5537" w:name="_Toc36227532"/>
      <w:bookmarkStart w:id="5538" w:name="_Toc36228547"/>
      <w:bookmarkStart w:id="5539" w:name="_Toc36229174"/>
      <w:bookmarkStart w:id="5540" w:name="_Toc68847494"/>
      <w:bookmarkStart w:id="5541" w:name="_Toc74611429"/>
      <w:bookmarkStart w:id="5542" w:name="_Toc75566708"/>
      <w:bookmarkStart w:id="5543" w:name="_Toc89790260"/>
      <w:bookmarkStart w:id="5544" w:name="_Toc99466898"/>
      <w:bookmarkStart w:id="5545" w:name="_Toc186664098"/>
      <w:r w:rsidRPr="00567618">
        <w:t>E.8</w:t>
      </w:r>
      <w:r w:rsidRPr="00567618">
        <w:tab/>
        <w:t>Bi-directional speech (AMR-WB23.85, IPv6, RTCP and MBR=GBR bearer)</w:t>
      </w:r>
      <w:bookmarkEnd w:id="5536"/>
      <w:bookmarkEnd w:id="5537"/>
      <w:bookmarkEnd w:id="5538"/>
      <w:bookmarkEnd w:id="5539"/>
      <w:bookmarkEnd w:id="5540"/>
      <w:bookmarkEnd w:id="5541"/>
      <w:bookmarkEnd w:id="5542"/>
      <w:bookmarkEnd w:id="5543"/>
      <w:bookmarkEnd w:id="5544"/>
      <w:bookmarkEnd w:id="5545"/>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546" w:name="_MCCTEMPBM_CRPT86940765___4"/>
            <w:r w:rsidRPr="00567618">
              <w:t>The application should handle packet reordering.</w:t>
            </w:r>
            <w:bookmarkEnd w:id="5546"/>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547" w:name="_MCCTEMPBM_CRPT86940766___4"/>
            <w:r w:rsidRPr="00567618">
              <w:t>Maximum size of IP packets</w:t>
            </w:r>
            <w:bookmarkEnd w:id="5547"/>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548" w:name="_MCCTEMPBM_CRPT86940767___4"/>
            <w:r w:rsidRPr="00567618">
              <w:t>Reflects the desire to have a medium level of protection to achieve an acceptable compromise between packet loss rate and speech transport delay and delay variation.</w:t>
            </w:r>
            <w:bookmarkEnd w:id="5548"/>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549" w:name="_MCCTEMPBM_CRPT86940768___4"/>
            <w:r w:rsidRPr="00567618">
              <w:t>A packet loss rate of 0.7 % per wireless link is in general sufficient for speech services</w:t>
            </w:r>
            <w:bookmarkEnd w:id="5549"/>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550"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50"/>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551" w:name="_MCCTEMPBM_CRPT86940770___4"/>
            <w:r w:rsidRPr="00567618">
              <w:t>The total bit-rate of AMR-WB23.85 including IP/UDP/RTP overhead and 5 % for RTCP.</w:t>
            </w:r>
            <w:bookmarkEnd w:id="5551"/>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552" w:name="_MCCTEMPBM_CRPT86940771___4"/>
            <w:r w:rsidRPr="00567618">
              <w:t>The same as the guaranteed bitrate.</w:t>
            </w:r>
            <w:bookmarkEnd w:id="5552"/>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553" w:name="_MCCTEMPBM_CRPT86940772___4"/>
            <w:r w:rsidRPr="00567618">
              <w:t>The total bit-rate of AMR-WB23.85 including IP/UDP/RTP overhead and 5 % for RTCP.</w:t>
            </w:r>
            <w:bookmarkEnd w:id="5553"/>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554" w:name="_MCCTEMPBM_CRPT86940773___4"/>
            <w:r w:rsidRPr="00567618">
              <w:t>The same as the guaranteed bitrate.</w:t>
            </w:r>
            <w:bookmarkEnd w:id="5554"/>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555"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55"/>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556" w:name="_Toc26369651"/>
      <w:bookmarkStart w:id="5557" w:name="_Toc36227533"/>
      <w:bookmarkStart w:id="5558" w:name="_Toc36228548"/>
      <w:bookmarkStart w:id="5559" w:name="_Toc36229175"/>
      <w:bookmarkStart w:id="5560" w:name="_Toc68847495"/>
      <w:bookmarkStart w:id="5561" w:name="_Toc74611430"/>
      <w:bookmarkStart w:id="5562" w:name="_Toc75566709"/>
      <w:bookmarkStart w:id="5563" w:name="_Toc89790261"/>
      <w:bookmarkStart w:id="5564" w:name="_Toc99466899"/>
      <w:bookmarkStart w:id="5565" w:name="_Toc186664099"/>
      <w:r w:rsidRPr="00567618">
        <w:t>E.9</w:t>
      </w:r>
      <w:r w:rsidRPr="00567618">
        <w:tab/>
        <w:t>Void</w:t>
      </w:r>
      <w:bookmarkEnd w:id="5556"/>
      <w:bookmarkEnd w:id="5557"/>
      <w:bookmarkEnd w:id="5558"/>
      <w:bookmarkEnd w:id="5559"/>
      <w:bookmarkEnd w:id="5560"/>
      <w:bookmarkEnd w:id="5561"/>
      <w:bookmarkEnd w:id="5562"/>
      <w:bookmarkEnd w:id="5563"/>
      <w:bookmarkEnd w:id="5564"/>
      <w:bookmarkEnd w:id="5565"/>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566" w:name="_Toc26369652"/>
      <w:bookmarkStart w:id="5567" w:name="_Toc36227534"/>
      <w:bookmarkStart w:id="5568" w:name="_Toc36228549"/>
      <w:bookmarkStart w:id="5569" w:name="_Toc36229176"/>
      <w:bookmarkStart w:id="5570" w:name="_Toc68847496"/>
      <w:bookmarkStart w:id="5571" w:name="_Toc74611431"/>
      <w:bookmarkStart w:id="5572" w:name="_Toc75566710"/>
      <w:bookmarkStart w:id="5573" w:name="_Toc89790262"/>
      <w:bookmarkStart w:id="5574" w:name="_Toc99466900"/>
      <w:bookmarkStart w:id="5575" w:name="_Toc186664100"/>
      <w:r w:rsidRPr="00567618">
        <w:t>E.10</w:t>
      </w:r>
      <w:r w:rsidRPr="00567618">
        <w:tab/>
        <w:t>Bi-directional video (H.264</w:t>
      </w:r>
      <w:r w:rsidRPr="00567618">
        <w:rPr>
          <w:rFonts w:eastAsia="SimSun"/>
        </w:rPr>
        <w:t xml:space="preserve"> AVC level 1.1</w:t>
      </w:r>
      <w:r w:rsidRPr="00567618">
        <w:t>, 192 kbps, IPv6, RTCP and MBR=GBR bearer)</w:t>
      </w:r>
      <w:bookmarkEnd w:id="5566"/>
      <w:bookmarkEnd w:id="5567"/>
      <w:bookmarkEnd w:id="5568"/>
      <w:bookmarkEnd w:id="5569"/>
      <w:bookmarkEnd w:id="5570"/>
      <w:bookmarkEnd w:id="5571"/>
      <w:bookmarkEnd w:id="5572"/>
      <w:bookmarkEnd w:id="5573"/>
      <w:bookmarkEnd w:id="5574"/>
      <w:bookmarkEnd w:id="5575"/>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576" w:name="MCCQCTEMPBM_00000179"/>
      <w:r w:rsidRPr="00567618">
        <w:rPr>
          <w:rFonts w:ascii="Courier New" w:hAnsi="Courier New" w:cs="Courier New"/>
          <w:szCs w:val="18"/>
        </w:rPr>
        <w:t xml:space="preserve"> </w:t>
      </w:r>
      <w:bookmarkEnd w:id="5576"/>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577"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578" w:name="_MCCTEMPBM_CRPT86940776___7"/>
            <w:bookmarkEnd w:id="5577"/>
            <w:r w:rsidRPr="00567618">
              <w:rPr>
                <w:rFonts w:ascii="Arial" w:hAnsi="Arial" w:cs="Arial"/>
                <w:sz w:val="18"/>
                <w:szCs w:val="18"/>
              </w:rPr>
              <w:t>Delivery order</w:t>
            </w:r>
            <w:bookmarkEnd w:id="5578"/>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579" w:name="_MCCTEMPBM_CRPT86940777___4"/>
            <w:r w:rsidRPr="00567618">
              <w:rPr>
                <w:rFonts w:ascii="Arial" w:hAnsi="Arial" w:cs="Arial"/>
                <w:sz w:val="18"/>
                <w:szCs w:val="18"/>
              </w:rPr>
              <w:t>No</w:t>
            </w:r>
            <w:bookmarkEnd w:id="5579"/>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580" w:name="_MCCTEMPBM_CRPT86940778___7"/>
            <w:r w:rsidRPr="00567618">
              <w:rPr>
                <w:rFonts w:ascii="Arial" w:hAnsi="Arial" w:cs="Arial"/>
                <w:sz w:val="18"/>
                <w:szCs w:val="18"/>
              </w:rPr>
              <w:t>The application should handle packet reordering.</w:t>
            </w:r>
            <w:bookmarkEnd w:id="5580"/>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581" w:name="_MCCTEMPBM_CRPT86940779___7"/>
            <w:r w:rsidRPr="00567618">
              <w:rPr>
                <w:rFonts w:ascii="Arial" w:hAnsi="Arial" w:cs="Arial"/>
                <w:sz w:val="18"/>
                <w:szCs w:val="18"/>
              </w:rPr>
              <w:t>Maximum SDU size (octets)</w:t>
            </w:r>
            <w:bookmarkEnd w:id="5581"/>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582" w:name="_MCCTEMPBM_CRPT86940780___4"/>
            <w:r w:rsidRPr="00567618">
              <w:rPr>
                <w:rFonts w:ascii="Arial" w:hAnsi="Arial" w:cs="Arial"/>
                <w:sz w:val="18"/>
                <w:szCs w:val="18"/>
              </w:rPr>
              <w:t>1400</w:t>
            </w:r>
            <w:bookmarkEnd w:id="5582"/>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583" w:name="_MCCTEMPBM_CRPT86940781___7"/>
            <w:r w:rsidRPr="00567618">
              <w:rPr>
                <w:rFonts w:ascii="Arial" w:hAnsi="Arial" w:cs="Arial"/>
                <w:sz w:val="18"/>
                <w:szCs w:val="18"/>
              </w:rPr>
              <w:t>Maximum size of IP packets</w:t>
            </w:r>
            <w:bookmarkEnd w:id="5583"/>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584" w:name="_MCCTEMPBM_CRPT86940782___7"/>
            <w:r w:rsidRPr="00567618">
              <w:rPr>
                <w:rFonts w:ascii="Arial" w:hAnsi="Arial" w:cs="Arial"/>
                <w:sz w:val="18"/>
                <w:szCs w:val="18"/>
              </w:rPr>
              <w:t>Delivery of erroneous SDUs</w:t>
            </w:r>
            <w:bookmarkEnd w:id="5584"/>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585" w:name="_MCCTEMPBM_CRPT86940783___4"/>
            <w:r w:rsidRPr="00567618">
              <w:rPr>
                <w:rFonts w:ascii="Arial" w:hAnsi="Arial" w:cs="Arial"/>
                <w:sz w:val="18"/>
                <w:szCs w:val="18"/>
              </w:rPr>
              <w:t>No</w:t>
            </w:r>
            <w:bookmarkEnd w:id="5585"/>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586" w:name="_MCCTEMPBM_CRPT86940784___7"/>
            <w:r w:rsidRPr="00567618">
              <w:rPr>
                <w:rFonts w:ascii="Arial" w:hAnsi="Arial" w:cs="Arial"/>
                <w:sz w:val="18"/>
                <w:szCs w:val="18"/>
              </w:rPr>
              <w:t>Residual BER</w:t>
            </w:r>
            <w:bookmarkEnd w:id="5586"/>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587"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587"/>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588"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88"/>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589" w:name="_MCCTEMPBM_CRPT86940787___7"/>
            <w:r w:rsidRPr="00567618">
              <w:rPr>
                <w:rFonts w:ascii="Arial" w:hAnsi="Arial" w:cs="Arial"/>
                <w:sz w:val="18"/>
                <w:szCs w:val="18"/>
              </w:rPr>
              <w:t>SDU error ratio</w:t>
            </w:r>
            <w:bookmarkEnd w:id="5589"/>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590"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90"/>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591" w:name="_MCCTEMPBM_CRPT86940789___7"/>
            <w:r w:rsidRPr="00567618">
              <w:rPr>
                <w:rFonts w:ascii="Arial" w:hAnsi="Arial" w:cs="Arial"/>
                <w:sz w:val="18"/>
                <w:szCs w:val="18"/>
              </w:rPr>
              <w:t>A packet loss rate of 0.7 % per wireless link is in general sufficient for video services</w:t>
            </w:r>
            <w:bookmarkEnd w:id="5591"/>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592" w:name="_MCCTEMPBM_CRPT86940790___7"/>
            <w:r w:rsidRPr="00567618">
              <w:rPr>
                <w:rFonts w:ascii="Arial" w:hAnsi="Arial" w:cs="Arial"/>
                <w:sz w:val="18"/>
                <w:szCs w:val="18"/>
              </w:rPr>
              <w:t>Transfer delay (ms)</w:t>
            </w:r>
            <w:bookmarkEnd w:id="5592"/>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593" w:name="_MCCTEMPBM_CRPT86940791___4"/>
            <w:r w:rsidRPr="00567618">
              <w:rPr>
                <w:rFonts w:ascii="Arial" w:hAnsi="Arial" w:cs="Arial"/>
                <w:sz w:val="18"/>
                <w:szCs w:val="18"/>
              </w:rPr>
              <w:t>170 ms</w:t>
            </w:r>
            <w:bookmarkEnd w:id="5593"/>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594"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94"/>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595" w:name="_MCCTEMPBM_CRPT86940793___7"/>
            <w:bookmarkStart w:id="5596" w:name="_MCCTEMPBM_CRPT86940795___7" w:colFirst="2" w:colLast="2"/>
            <w:r w:rsidRPr="00567618">
              <w:rPr>
                <w:rFonts w:ascii="Arial" w:hAnsi="Arial" w:cs="Arial"/>
                <w:sz w:val="18"/>
                <w:szCs w:val="18"/>
              </w:rPr>
              <w:t>Guaranteed bitrate for uplink (kbps)</w:t>
            </w:r>
            <w:bookmarkEnd w:id="5595"/>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597" w:name="_MCCTEMPBM_CRPT86940794___4"/>
            <w:r w:rsidRPr="00567618">
              <w:rPr>
                <w:rFonts w:ascii="Arial" w:hAnsi="Arial" w:cs="Arial"/>
                <w:sz w:val="18"/>
                <w:szCs w:val="18"/>
              </w:rPr>
              <w:t>216</w:t>
            </w:r>
            <w:bookmarkEnd w:id="5597"/>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598" w:name="_MCCTEMPBM_CRPT86940796___7"/>
            <w:bookmarkEnd w:id="5596"/>
            <w:r w:rsidRPr="00567618">
              <w:rPr>
                <w:rFonts w:ascii="Arial" w:hAnsi="Arial" w:cs="Arial"/>
                <w:sz w:val="18"/>
                <w:szCs w:val="18"/>
              </w:rPr>
              <w:t>Maximum bitrate for uplink (kbps)</w:t>
            </w:r>
            <w:bookmarkEnd w:id="5598"/>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599" w:name="_MCCTEMPBM_CRPT86940797___4"/>
            <w:r w:rsidRPr="00567618">
              <w:rPr>
                <w:rFonts w:ascii="Arial" w:hAnsi="Arial" w:cs="Arial"/>
                <w:sz w:val="18"/>
                <w:szCs w:val="18"/>
              </w:rPr>
              <w:t>216</w:t>
            </w:r>
            <w:bookmarkEnd w:id="5599"/>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600" w:name="_MCCTEMPBM_CRPT86940798___7"/>
            <w:r w:rsidRPr="00567618">
              <w:rPr>
                <w:rFonts w:ascii="Arial" w:hAnsi="Arial" w:cs="Arial"/>
                <w:sz w:val="18"/>
                <w:szCs w:val="18"/>
              </w:rPr>
              <w:t>The same as the guaranteed bitrate.</w:t>
            </w:r>
            <w:bookmarkEnd w:id="5600"/>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601" w:name="_MCCTEMPBM_CRPT86940799___7"/>
            <w:bookmarkStart w:id="5602" w:name="_MCCTEMPBM_CRPT86940801___7" w:colFirst="2" w:colLast="2"/>
            <w:r w:rsidRPr="00567618">
              <w:rPr>
                <w:rFonts w:ascii="Arial" w:hAnsi="Arial" w:cs="Arial"/>
                <w:sz w:val="18"/>
                <w:szCs w:val="18"/>
              </w:rPr>
              <w:t>Guaranteed bitrate for downlink (kbps)</w:t>
            </w:r>
            <w:bookmarkEnd w:id="5601"/>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603" w:name="_MCCTEMPBM_CRPT86940800___4"/>
            <w:r w:rsidRPr="00567618">
              <w:rPr>
                <w:rFonts w:ascii="Arial" w:hAnsi="Arial" w:cs="Arial"/>
                <w:sz w:val="18"/>
                <w:szCs w:val="18"/>
              </w:rPr>
              <w:t>216</w:t>
            </w:r>
            <w:bookmarkEnd w:id="5603"/>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604" w:name="_MCCTEMPBM_CRPT86940802___7"/>
            <w:bookmarkEnd w:id="5602"/>
            <w:r w:rsidRPr="00567618">
              <w:rPr>
                <w:rFonts w:ascii="Arial" w:hAnsi="Arial" w:cs="Arial"/>
                <w:sz w:val="18"/>
                <w:szCs w:val="18"/>
              </w:rPr>
              <w:t>Maximum bitrate for downlink (kbps)</w:t>
            </w:r>
            <w:bookmarkEnd w:id="5604"/>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605" w:name="_MCCTEMPBM_CRPT86940803___4"/>
            <w:r w:rsidRPr="00567618">
              <w:rPr>
                <w:rFonts w:ascii="Arial" w:hAnsi="Arial" w:cs="Arial"/>
                <w:sz w:val="18"/>
                <w:szCs w:val="18"/>
              </w:rPr>
              <w:t>216</w:t>
            </w:r>
            <w:bookmarkEnd w:id="5605"/>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606" w:name="_MCCTEMPBM_CRPT86940804___7"/>
            <w:r w:rsidRPr="00567618">
              <w:rPr>
                <w:rFonts w:ascii="Arial" w:hAnsi="Arial" w:cs="Arial"/>
                <w:sz w:val="18"/>
                <w:szCs w:val="18"/>
              </w:rPr>
              <w:t>The same as the guaranteed bitrate.</w:t>
            </w:r>
            <w:bookmarkEnd w:id="5606"/>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607" w:name="_MCCTEMPBM_CRPT86940805___7"/>
            <w:r w:rsidRPr="00567618">
              <w:rPr>
                <w:rFonts w:ascii="Arial" w:hAnsi="Arial" w:cs="Arial"/>
                <w:sz w:val="18"/>
                <w:szCs w:val="18"/>
              </w:rPr>
              <w:t>Allocation/Retention priority</w:t>
            </w:r>
            <w:bookmarkEnd w:id="5607"/>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608" w:name="_MCCTEMPBM_CRPT86940806___4"/>
            <w:r w:rsidRPr="00567618">
              <w:rPr>
                <w:rFonts w:ascii="Arial" w:hAnsi="Arial" w:cs="Arial"/>
                <w:sz w:val="18"/>
                <w:szCs w:val="18"/>
              </w:rPr>
              <w:t>subscribed value</w:t>
            </w:r>
            <w:bookmarkEnd w:id="5608"/>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609"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609"/>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610" w:name="_MCCTEMPBM_CRPT86940808___7"/>
            <w:r w:rsidRPr="00567618">
              <w:rPr>
                <w:rFonts w:ascii="Arial" w:hAnsi="Arial" w:cs="Arial"/>
                <w:sz w:val="18"/>
                <w:szCs w:val="18"/>
              </w:rPr>
              <w:t>Source statistics descriptor</w:t>
            </w:r>
            <w:bookmarkEnd w:id="5610"/>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611" w:name="_MCCTEMPBM_CRPT86940809___4"/>
            <w:r w:rsidRPr="00567618">
              <w:rPr>
                <w:rFonts w:ascii="Arial" w:hAnsi="Arial" w:cs="Arial"/>
                <w:sz w:val="18"/>
                <w:szCs w:val="18"/>
              </w:rPr>
              <w:t>‘unknown'</w:t>
            </w:r>
            <w:bookmarkEnd w:id="5611"/>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612" w:name="_Toc26369653"/>
      <w:bookmarkStart w:id="5613" w:name="_Toc36227535"/>
      <w:bookmarkStart w:id="5614" w:name="_Toc36228550"/>
      <w:bookmarkStart w:id="5615" w:name="_Toc36229177"/>
      <w:bookmarkStart w:id="5616" w:name="_Toc68847497"/>
      <w:bookmarkStart w:id="5617" w:name="_Toc74611432"/>
      <w:bookmarkStart w:id="5618" w:name="_Toc75566711"/>
      <w:bookmarkStart w:id="5619" w:name="_Toc89790263"/>
      <w:bookmarkStart w:id="5620" w:name="_Toc99466901"/>
      <w:bookmarkStart w:id="5621" w:name="_Toc186664101"/>
      <w:r w:rsidRPr="00567618">
        <w:t>E.11</w:t>
      </w:r>
      <w:r w:rsidRPr="00567618">
        <w:tab/>
        <w:t>Bi-directional speech (AMR, IPv4, RTCP and MBR&gt;GBR bearer)</w:t>
      </w:r>
      <w:bookmarkEnd w:id="5612"/>
      <w:bookmarkEnd w:id="5613"/>
      <w:bookmarkEnd w:id="5614"/>
      <w:bookmarkEnd w:id="5615"/>
      <w:bookmarkEnd w:id="5616"/>
      <w:bookmarkEnd w:id="5617"/>
      <w:bookmarkEnd w:id="5618"/>
      <w:bookmarkEnd w:id="5619"/>
      <w:bookmarkEnd w:id="5620"/>
      <w:bookmarkEnd w:id="5621"/>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622" w:name="_MCCTEMPBM_CRPT86940810___4"/>
            <w:r w:rsidRPr="00567618">
              <w:t>The application should handle packet reordering.</w:t>
            </w:r>
            <w:bookmarkEnd w:id="5622"/>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623" w:name="_MCCTEMPBM_CRPT86940811___4"/>
            <w:r w:rsidRPr="00567618">
              <w:t>Maximum size of IP packets</w:t>
            </w:r>
            <w:bookmarkEnd w:id="5623"/>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624" w:name="_MCCTEMPBM_CRPT86940812___4"/>
            <w:r w:rsidRPr="00567618">
              <w:t>Reflects the desire to have a medium level of protection to achieve an acceptable compromise between packet loss rate and speech transport delay and delay variation.</w:t>
            </w:r>
            <w:bookmarkEnd w:id="5624"/>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625" w:name="_MCCTEMPBM_CRPT86940813___4"/>
            <w:r w:rsidRPr="00567618">
              <w:t>A packet loss rate of 0.7 % per wireless link is in general sufficient for speech services</w:t>
            </w:r>
            <w:bookmarkEnd w:id="5625"/>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626"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6"/>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627" w:name="_MCCTEMPBM_CRPT86940815___4"/>
            <w:r w:rsidRPr="00567618">
              <w:t>The total bit-rate of AMR5.9 including IP/UDP/RTP overhead and 5 % for RTCP.</w:t>
            </w:r>
            <w:bookmarkEnd w:id="5627"/>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628" w:name="_MCCTEMPBM_CRPT86940816___4"/>
            <w:r w:rsidRPr="00567618">
              <w:t>The total bit-rate of AMR12.2 including IP/UDP/RTP overhead and 5 % for RTCP.</w:t>
            </w:r>
            <w:bookmarkEnd w:id="5628"/>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629" w:name="_MCCTEMPBM_CRPT86940817___4"/>
            <w:r w:rsidRPr="00567618">
              <w:t>The total bit-rate of AMR5.9 including IP/UDP/RTP overhead and 5 % for RTCP.</w:t>
            </w:r>
            <w:bookmarkEnd w:id="5629"/>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630" w:name="_MCCTEMPBM_CRPT86940818___4"/>
            <w:r w:rsidRPr="00567618">
              <w:t>The total bit-rate of AMR12.2 including IP/UDP/RTP overhead and 5 % for RTCP.</w:t>
            </w:r>
            <w:bookmarkEnd w:id="5630"/>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631"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31"/>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632" w:name="_Toc26369654"/>
      <w:bookmarkStart w:id="5633" w:name="_Toc36227536"/>
      <w:bookmarkStart w:id="5634" w:name="_Toc36228551"/>
      <w:bookmarkStart w:id="5635" w:name="_Toc36229178"/>
      <w:bookmarkStart w:id="5636" w:name="_Toc68847498"/>
      <w:bookmarkStart w:id="5637" w:name="_Toc74611433"/>
      <w:bookmarkStart w:id="5638" w:name="_Toc75566712"/>
      <w:bookmarkStart w:id="5639" w:name="_Toc89790264"/>
      <w:bookmarkStart w:id="5640" w:name="_Toc99466902"/>
      <w:bookmarkStart w:id="5641" w:name="_Toc186664102"/>
      <w:r w:rsidRPr="00567618">
        <w:t>E.12</w:t>
      </w:r>
      <w:r w:rsidRPr="00567618">
        <w:tab/>
        <w:t>Bi-directional speech (AMR-WB, IPv4, RTCP and MBR&gt;GBR bearer)</w:t>
      </w:r>
      <w:bookmarkEnd w:id="5632"/>
      <w:bookmarkEnd w:id="5633"/>
      <w:bookmarkEnd w:id="5634"/>
      <w:bookmarkEnd w:id="5635"/>
      <w:bookmarkEnd w:id="5636"/>
      <w:bookmarkEnd w:id="5637"/>
      <w:bookmarkEnd w:id="5638"/>
      <w:bookmarkEnd w:id="5639"/>
      <w:bookmarkEnd w:id="5640"/>
      <w:bookmarkEnd w:id="5641"/>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642" w:name="_MCCTEMPBM_CRPT86940820___4"/>
            <w:r w:rsidRPr="00567618">
              <w:t>The application should handle packet reordering.</w:t>
            </w:r>
            <w:bookmarkEnd w:id="5642"/>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643" w:name="_MCCTEMPBM_CRPT86940821___4"/>
            <w:r w:rsidRPr="00567618">
              <w:t>Maximum size of IP packets</w:t>
            </w:r>
            <w:bookmarkEnd w:id="5643"/>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644" w:name="_MCCTEMPBM_CRPT86940822___4"/>
            <w:r w:rsidRPr="00567618">
              <w:t>Reflects the desire to have a medium level of protection to achieve an acceptable compromise between packet loss rate and speech transport delay and delay variation.</w:t>
            </w:r>
            <w:bookmarkEnd w:id="5644"/>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645" w:name="_MCCTEMPBM_CRPT86940823___4"/>
            <w:r w:rsidRPr="00567618">
              <w:t>A packet loss rate of 0.7 % per wireless link is in general sufficient for speech services</w:t>
            </w:r>
            <w:bookmarkEnd w:id="5645"/>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646"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46"/>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647" w:name="_MCCTEMPBM_CRPT86940825___4"/>
            <w:r w:rsidRPr="00567618">
              <w:t>The total bit-rate of AMR-WB8.85 including IP/UDP/RTP overhead and 5 % for RTCP.</w:t>
            </w:r>
            <w:bookmarkEnd w:id="5647"/>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648" w:name="_MCCTEMPBM_CRPT86940826___4"/>
            <w:r w:rsidRPr="00567618">
              <w:t>The total bit-rate of AMRWB23.85 including IP/UDP/RTP overhead and 5 % for RTCP.</w:t>
            </w:r>
            <w:bookmarkEnd w:id="5648"/>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649" w:name="_MCCTEMPBM_CRPT86940827___4"/>
            <w:r w:rsidRPr="00567618">
              <w:t>The total bit-rate of AMR-WB8.85 including IP/UDP/RTP overhead and 5 % for RTCP.</w:t>
            </w:r>
            <w:bookmarkEnd w:id="5649"/>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650" w:name="_MCCTEMPBM_CRPT86940828___4"/>
            <w:r w:rsidRPr="00567618">
              <w:t>The total bit-rate of AMRWB23.85 including IP/UDP/RTP overhead and 5 % for RTCP.</w:t>
            </w:r>
            <w:bookmarkEnd w:id="5650"/>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651"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51"/>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652" w:name="_Toc26369655"/>
      <w:bookmarkStart w:id="5653" w:name="_Toc36227537"/>
      <w:bookmarkStart w:id="5654" w:name="_Toc36228552"/>
      <w:bookmarkStart w:id="5655" w:name="_Toc36229179"/>
      <w:bookmarkStart w:id="5656" w:name="_Toc68847499"/>
      <w:bookmarkStart w:id="5657" w:name="_Toc74611434"/>
      <w:bookmarkStart w:id="5658" w:name="_Toc75566713"/>
      <w:bookmarkStart w:id="5659" w:name="_Toc89790265"/>
      <w:bookmarkStart w:id="5660" w:name="_Toc99466903"/>
      <w:bookmarkStart w:id="5661" w:name="_Toc186664103"/>
      <w:r w:rsidRPr="00567618">
        <w:t>E.13</w:t>
      </w:r>
      <w:r w:rsidRPr="00567618">
        <w:tab/>
        <w:t>Void</w:t>
      </w:r>
      <w:bookmarkEnd w:id="5652"/>
      <w:bookmarkEnd w:id="5653"/>
      <w:bookmarkEnd w:id="5654"/>
      <w:bookmarkEnd w:id="5655"/>
      <w:bookmarkEnd w:id="5656"/>
      <w:bookmarkEnd w:id="5657"/>
      <w:bookmarkEnd w:id="5658"/>
      <w:bookmarkEnd w:id="5659"/>
      <w:bookmarkEnd w:id="5660"/>
      <w:bookmarkEnd w:id="5661"/>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662" w:name="_Toc26369656"/>
      <w:bookmarkStart w:id="5663" w:name="_Toc36227538"/>
      <w:bookmarkStart w:id="5664" w:name="_Toc36228553"/>
      <w:bookmarkStart w:id="5665" w:name="_Toc36229180"/>
      <w:bookmarkStart w:id="5666" w:name="_Toc68847500"/>
      <w:bookmarkStart w:id="5667" w:name="_Toc74611435"/>
      <w:bookmarkStart w:id="5668" w:name="_Toc75566714"/>
      <w:bookmarkStart w:id="5669" w:name="_Toc89790266"/>
      <w:bookmarkStart w:id="5670" w:name="_Toc99466904"/>
      <w:bookmarkStart w:id="5671" w:name="_Toc186664104"/>
      <w:r w:rsidRPr="00567618">
        <w:t>E.14</w:t>
      </w:r>
      <w:r w:rsidRPr="00567618">
        <w:tab/>
        <w:t>Bi-directional video (H.264</w:t>
      </w:r>
      <w:r w:rsidRPr="00567618">
        <w:rPr>
          <w:rFonts w:eastAsia="SimSun"/>
        </w:rPr>
        <w:t xml:space="preserve"> AVC level 1.1</w:t>
      </w:r>
      <w:r w:rsidRPr="00567618">
        <w:t>, IPv4, RTCP and MBR&gt;GBR bearer)</w:t>
      </w:r>
      <w:bookmarkEnd w:id="5662"/>
      <w:bookmarkEnd w:id="5663"/>
      <w:bookmarkEnd w:id="5664"/>
      <w:bookmarkEnd w:id="5665"/>
      <w:bookmarkEnd w:id="5666"/>
      <w:bookmarkEnd w:id="5667"/>
      <w:bookmarkEnd w:id="5668"/>
      <w:bookmarkEnd w:id="5669"/>
      <w:bookmarkEnd w:id="5670"/>
      <w:bookmarkEnd w:id="5671"/>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672" w:name="MCCQCTEMPBM_00000180"/>
      <w:r w:rsidRPr="00567618">
        <w:rPr>
          <w:rFonts w:ascii="Courier New" w:hAnsi="Courier New" w:cs="Courier New"/>
          <w:szCs w:val="18"/>
        </w:rPr>
        <w:t xml:space="preserve"> </w:t>
      </w:r>
      <w:bookmarkEnd w:id="5672"/>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673"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674" w:name="_MCCTEMPBM_CRPT86940831___7"/>
            <w:bookmarkEnd w:id="5673"/>
            <w:r w:rsidRPr="00567618">
              <w:rPr>
                <w:rFonts w:ascii="Arial" w:hAnsi="Arial" w:cs="Arial"/>
                <w:sz w:val="18"/>
                <w:szCs w:val="18"/>
              </w:rPr>
              <w:t>Delivery order</w:t>
            </w:r>
            <w:bookmarkEnd w:id="5674"/>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675" w:name="_MCCTEMPBM_CRPT86940832___4"/>
            <w:r w:rsidRPr="00567618">
              <w:rPr>
                <w:rFonts w:ascii="Arial" w:hAnsi="Arial" w:cs="Arial"/>
                <w:sz w:val="18"/>
                <w:szCs w:val="18"/>
              </w:rPr>
              <w:t>No</w:t>
            </w:r>
            <w:bookmarkEnd w:id="5675"/>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676" w:name="_MCCTEMPBM_CRPT86940833___7"/>
            <w:r w:rsidRPr="00567618">
              <w:rPr>
                <w:rFonts w:ascii="Arial" w:hAnsi="Arial" w:cs="Arial"/>
                <w:sz w:val="18"/>
                <w:szCs w:val="18"/>
              </w:rPr>
              <w:t>The application should handle packet reordering.</w:t>
            </w:r>
            <w:bookmarkEnd w:id="5676"/>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677" w:name="_MCCTEMPBM_CRPT86940834___7"/>
            <w:r w:rsidRPr="00567618">
              <w:rPr>
                <w:rFonts w:ascii="Arial" w:hAnsi="Arial" w:cs="Arial"/>
                <w:sz w:val="18"/>
                <w:szCs w:val="18"/>
              </w:rPr>
              <w:t>Maximum SDU size (octets)</w:t>
            </w:r>
            <w:bookmarkEnd w:id="5677"/>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678" w:name="_MCCTEMPBM_CRPT86940835___4"/>
            <w:r w:rsidRPr="00567618">
              <w:rPr>
                <w:rFonts w:ascii="Arial" w:hAnsi="Arial" w:cs="Arial"/>
                <w:sz w:val="18"/>
                <w:szCs w:val="18"/>
              </w:rPr>
              <w:t>1400</w:t>
            </w:r>
            <w:bookmarkEnd w:id="5678"/>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679" w:name="_MCCTEMPBM_CRPT86940836___7"/>
            <w:r w:rsidRPr="00567618">
              <w:rPr>
                <w:rFonts w:ascii="Arial" w:hAnsi="Arial" w:cs="Arial"/>
                <w:sz w:val="18"/>
                <w:szCs w:val="18"/>
              </w:rPr>
              <w:t>Maximum size of IP packets</w:t>
            </w:r>
            <w:bookmarkEnd w:id="5679"/>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680" w:name="_MCCTEMPBM_CRPT86940837___7"/>
            <w:r w:rsidRPr="00567618">
              <w:rPr>
                <w:rFonts w:ascii="Arial" w:hAnsi="Arial" w:cs="Arial"/>
                <w:sz w:val="18"/>
                <w:szCs w:val="18"/>
              </w:rPr>
              <w:t>Delivery of erroneous SDUs</w:t>
            </w:r>
            <w:bookmarkEnd w:id="5680"/>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681" w:name="_MCCTEMPBM_CRPT86940838___4"/>
            <w:r w:rsidRPr="00567618">
              <w:rPr>
                <w:rFonts w:ascii="Arial" w:hAnsi="Arial" w:cs="Arial"/>
                <w:sz w:val="18"/>
                <w:szCs w:val="18"/>
              </w:rPr>
              <w:t>No</w:t>
            </w:r>
            <w:bookmarkEnd w:id="5681"/>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682" w:name="_MCCTEMPBM_CRPT86940839___7"/>
            <w:r w:rsidRPr="00567618">
              <w:rPr>
                <w:rFonts w:ascii="Arial" w:hAnsi="Arial" w:cs="Arial"/>
                <w:sz w:val="18"/>
                <w:szCs w:val="18"/>
              </w:rPr>
              <w:t>Residual BER</w:t>
            </w:r>
            <w:bookmarkEnd w:id="5682"/>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683"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683"/>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684"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684"/>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685" w:name="_MCCTEMPBM_CRPT86940842___7"/>
            <w:r w:rsidRPr="00567618">
              <w:rPr>
                <w:rFonts w:ascii="Arial" w:hAnsi="Arial" w:cs="Arial"/>
                <w:sz w:val="18"/>
                <w:szCs w:val="18"/>
              </w:rPr>
              <w:t>SDU error ratio</w:t>
            </w:r>
            <w:bookmarkEnd w:id="5685"/>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686"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686"/>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687" w:name="_MCCTEMPBM_CRPT86940844___7"/>
            <w:r w:rsidRPr="00567618">
              <w:rPr>
                <w:rFonts w:ascii="Arial" w:hAnsi="Arial" w:cs="Arial"/>
                <w:sz w:val="18"/>
                <w:szCs w:val="18"/>
              </w:rPr>
              <w:t>A packet loss rate of 0.7 % per wireless link is in general sufficient for video services</w:t>
            </w:r>
            <w:bookmarkEnd w:id="5687"/>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688" w:name="_MCCTEMPBM_CRPT86940845___7"/>
            <w:r w:rsidRPr="00567618">
              <w:rPr>
                <w:rFonts w:ascii="Arial" w:hAnsi="Arial" w:cs="Arial"/>
                <w:sz w:val="18"/>
                <w:szCs w:val="18"/>
              </w:rPr>
              <w:t>Transfer delay (ms)</w:t>
            </w:r>
            <w:bookmarkEnd w:id="5688"/>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689" w:name="_MCCTEMPBM_CRPT86940846___4"/>
            <w:r w:rsidRPr="00567618">
              <w:rPr>
                <w:rFonts w:ascii="Arial" w:hAnsi="Arial" w:cs="Arial"/>
                <w:sz w:val="18"/>
                <w:szCs w:val="18"/>
              </w:rPr>
              <w:t>170 ms</w:t>
            </w:r>
            <w:bookmarkEnd w:id="5689"/>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690"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690"/>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691" w:name="_MCCTEMPBM_CRPT86940848___7"/>
            <w:bookmarkStart w:id="5692" w:name="_MCCTEMPBM_CRPT86940850___7" w:colFirst="2" w:colLast="2"/>
            <w:r w:rsidRPr="00567618">
              <w:rPr>
                <w:rFonts w:ascii="Arial" w:hAnsi="Arial" w:cs="Arial"/>
                <w:sz w:val="18"/>
                <w:szCs w:val="18"/>
              </w:rPr>
              <w:t>Guaranteed bitrate for uplink (kbps)</w:t>
            </w:r>
            <w:bookmarkEnd w:id="5691"/>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693" w:name="_MCCTEMPBM_CRPT86940849___4"/>
            <w:r w:rsidRPr="00567618">
              <w:rPr>
                <w:rFonts w:ascii="Arial" w:hAnsi="Arial" w:cs="Arial"/>
                <w:sz w:val="18"/>
                <w:szCs w:val="18"/>
              </w:rPr>
              <w:t>72</w:t>
            </w:r>
            <w:bookmarkEnd w:id="5693"/>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694" w:name="_MCCTEMPBM_CRPT86940851___7"/>
            <w:bookmarkStart w:id="5695" w:name="_MCCTEMPBM_CRPT86940853___7" w:colFirst="2" w:colLast="2"/>
            <w:bookmarkEnd w:id="5692"/>
            <w:r w:rsidRPr="00567618">
              <w:rPr>
                <w:rFonts w:ascii="Arial" w:hAnsi="Arial" w:cs="Arial"/>
                <w:sz w:val="18"/>
                <w:szCs w:val="18"/>
              </w:rPr>
              <w:t>Maximum bitrate for uplink (kbps)</w:t>
            </w:r>
            <w:bookmarkEnd w:id="5694"/>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696" w:name="_MCCTEMPBM_CRPT86940852___4"/>
            <w:r w:rsidRPr="00567618">
              <w:rPr>
                <w:rFonts w:ascii="Arial" w:hAnsi="Arial" w:cs="Arial"/>
                <w:sz w:val="18"/>
                <w:szCs w:val="18"/>
              </w:rPr>
              <w:t>208</w:t>
            </w:r>
            <w:bookmarkEnd w:id="5696"/>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697" w:name="_MCCTEMPBM_CRPT86940854___7"/>
            <w:bookmarkStart w:id="5698" w:name="_MCCTEMPBM_CRPT86940856___7" w:colFirst="2" w:colLast="2"/>
            <w:bookmarkEnd w:id="5695"/>
            <w:r w:rsidRPr="00567618">
              <w:rPr>
                <w:rFonts w:ascii="Arial" w:hAnsi="Arial" w:cs="Arial"/>
                <w:sz w:val="18"/>
                <w:szCs w:val="18"/>
              </w:rPr>
              <w:t>Guaranteed bitrate for downlink (kbps)</w:t>
            </w:r>
            <w:bookmarkEnd w:id="5697"/>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699" w:name="_MCCTEMPBM_CRPT86940855___4"/>
            <w:r w:rsidRPr="00567618">
              <w:rPr>
                <w:rFonts w:ascii="Arial" w:hAnsi="Arial" w:cs="Arial"/>
                <w:sz w:val="18"/>
                <w:szCs w:val="18"/>
              </w:rPr>
              <w:t>72</w:t>
            </w:r>
            <w:bookmarkEnd w:id="5699"/>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700" w:name="_MCCTEMPBM_CRPT86940857___7"/>
            <w:bookmarkStart w:id="5701" w:name="_MCCTEMPBM_CRPT86940859___7" w:colFirst="2" w:colLast="2"/>
            <w:bookmarkEnd w:id="5698"/>
            <w:r w:rsidRPr="00567618">
              <w:rPr>
                <w:rFonts w:ascii="Arial" w:hAnsi="Arial" w:cs="Arial"/>
                <w:sz w:val="18"/>
                <w:szCs w:val="18"/>
              </w:rPr>
              <w:t>Maximum bitrate for downlink (kbps)</w:t>
            </w:r>
            <w:bookmarkEnd w:id="5700"/>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702" w:name="_MCCTEMPBM_CRPT86940858___4"/>
            <w:r w:rsidRPr="00567618">
              <w:rPr>
                <w:rFonts w:ascii="Arial" w:hAnsi="Arial" w:cs="Arial"/>
                <w:sz w:val="18"/>
                <w:szCs w:val="18"/>
              </w:rPr>
              <w:t>208</w:t>
            </w:r>
            <w:bookmarkEnd w:id="5702"/>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703" w:name="_MCCTEMPBM_CRPT86940860___7"/>
            <w:bookmarkEnd w:id="5701"/>
            <w:r w:rsidRPr="00567618">
              <w:rPr>
                <w:rFonts w:ascii="Arial" w:hAnsi="Arial" w:cs="Arial"/>
                <w:sz w:val="18"/>
                <w:szCs w:val="18"/>
              </w:rPr>
              <w:t>Allocation/Retention priority</w:t>
            </w:r>
            <w:bookmarkEnd w:id="5703"/>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704" w:name="_MCCTEMPBM_CRPT86940861___4"/>
            <w:r w:rsidRPr="00567618">
              <w:rPr>
                <w:rFonts w:ascii="Arial" w:hAnsi="Arial" w:cs="Arial"/>
                <w:sz w:val="18"/>
                <w:szCs w:val="18"/>
              </w:rPr>
              <w:t>subscribed value</w:t>
            </w:r>
            <w:bookmarkEnd w:id="5704"/>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705"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705"/>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706" w:name="_MCCTEMPBM_CRPT86940863___7"/>
            <w:r w:rsidRPr="00567618">
              <w:rPr>
                <w:rFonts w:ascii="Arial" w:hAnsi="Arial"/>
                <w:sz w:val="18"/>
              </w:rPr>
              <w:t>Source statistics descriptor</w:t>
            </w:r>
            <w:bookmarkEnd w:id="5706"/>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707" w:name="_MCCTEMPBM_CRPT86940864___4"/>
            <w:r w:rsidRPr="00567618">
              <w:rPr>
                <w:rFonts w:ascii="Arial" w:hAnsi="Arial"/>
                <w:sz w:val="18"/>
              </w:rPr>
              <w:t>‘unknown'</w:t>
            </w:r>
            <w:bookmarkEnd w:id="5707"/>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708" w:name="_Toc26369657"/>
      <w:bookmarkStart w:id="5709" w:name="_Toc36227539"/>
      <w:bookmarkStart w:id="5710" w:name="_Toc36228554"/>
      <w:bookmarkStart w:id="5711" w:name="_Toc36229181"/>
      <w:bookmarkStart w:id="5712" w:name="_Toc68847501"/>
      <w:bookmarkStart w:id="5713" w:name="_Toc74611436"/>
      <w:bookmarkStart w:id="5714" w:name="_Toc75566715"/>
      <w:bookmarkStart w:id="5715" w:name="_Toc89790267"/>
      <w:bookmarkStart w:id="5716" w:name="_Toc99466905"/>
      <w:bookmarkStart w:id="5717" w:name="_Toc186664105"/>
      <w:r w:rsidRPr="00567618">
        <w:t>E.15</w:t>
      </w:r>
      <w:r w:rsidRPr="00567618">
        <w:tab/>
        <w:t>Bi-directional speech (AMR, IPv6, RTCP and MBR&gt;GBR bearer)</w:t>
      </w:r>
      <w:bookmarkEnd w:id="5708"/>
      <w:bookmarkEnd w:id="5709"/>
      <w:bookmarkEnd w:id="5710"/>
      <w:bookmarkEnd w:id="5711"/>
      <w:bookmarkEnd w:id="5712"/>
      <w:bookmarkEnd w:id="5713"/>
      <w:bookmarkEnd w:id="5714"/>
      <w:bookmarkEnd w:id="5715"/>
      <w:bookmarkEnd w:id="5716"/>
      <w:bookmarkEnd w:id="5717"/>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718" w:name="_MCCTEMPBM_CRPT86940865___4"/>
            <w:r w:rsidRPr="00567618">
              <w:t>The application should handle packet reordering.</w:t>
            </w:r>
            <w:bookmarkEnd w:id="5718"/>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719" w:name="_MCCTEMPBM_CRPT86940866___4"/>
            <w:r w:rsidRPr="00567618">
              <w:t>Maximum size of IP packets</w:t>
            </w:r>
            <w:bookmarkEnd w:id="5719"/>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720" w:name="_MCCTEMPBM_CRPT86940867___4"/>
            <w:r w:rsidRPr="00567618">
              <w:t>Reflects the desire to have a medium level of protection to achieve an acceptable compromise between packet loss rate and speech transport delay and delay variation.</w:t>
            </w:r>
            <w:bookmarkEnd w:id="5720"/>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721" w:name="_MCCTEMPBM_CRPT86940868___4"/>
            <w:r w:rsidRPr="00567618">
              <w:t>A packet loss rate of 0.7 % per wireless link is in general sufficient for speech services</w:t>
            </w:r>
            <w:bookmarkEnd w:id="5721"/>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722"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22"/>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723" w:name="_MCCTEMPBM_CRPT86940870___4"/>
            <w:r w:rsidRPr="00567618">
              <w:t>The total bit-rate of AMR5.9 including IP/UDP/RTP overhead and 5 % for RTCP.</w:t>
            </w:r>
            <w:bookmarkEnd w:id="5723"/>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724" w:name="_MCCTEMPBM_CRPT86940871___4"/>
            <w:r w:rsidRPr="00567618">
              <w:t>The total bit-rate of AMR12.2 including IP/UDP/RTP overhead and 5 % for RTCP.</w:t>
            </w:r>
            <w:bookmarkEnd w:id="5724"/>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725" w:name="_MCCTEMPBM_CRPT86940872___4"/>
            <w:r w:rsidRPr="00567618">
              <w:t>The total bit-rate of AMR5.9 including IP/UDP/RTP overhead and 5 % for RTCP.</w:t>
            </w:r>
            <w:bookmarkEnd w:id="5725"/>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726" w:name="_MCCTEMPBM_CRPT86940873___4"/>
            <w:r w:rsidRPr="00567618">
              <w:t>The total bit-rate of AMR12.2 including IP/UDP/RTP overhead and 5 % for RTCP.</w:t>
            </w:r>
            <w:bookmarkEnd w:id="5726"/>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727"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27"/>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728" w:name="_Toc26369658"/>
      <w:bookmarkStart w:id="5729" w:name="_Toc36227540"/>
      <w:bookmarkStart w:id="5730" w:name="_Toc36228555"/>
      <w:bookmarkStart w:id="5731" w:name="_Toc36229182"/>
      <w:bookmarkStart w:id="5732" w:name="_Toc68847502"/>
      <w:bookmarkStart w:id="5733" w:name="_Toc74611437"/>
      <w:bookmarkStart w:id="5734" w:name="_Toc75566716"/>
      <w:bookmarkStart w:id="5735" w:name="_Toc89790268"/>
      <w:bookmarkStart w:id="5736" w:name="_Toc99466906"/>
      <w:bookmarkStart w:id="5737" w:name="_Toc186664106"/>
      <w:r w:rsidRPr="00567618">
        <w:t>E.16</w:t>
      </w:r>
      <w:r w:rsidRPr="00567618">
        <w:tab/>
        <w:t>Bi-directional speech (AMR-WB, IPv6, RTCP and MBR&gt;GBR bearer)</w:t>
      </w:r>
      <w:bookmarkEnd w:id="5728"/>
      <w:bookmarkEnd w:id="5729"/>
      <w:bookmarkEnd w:id="5730"/>
      <w:bookmarkEnd w:id="5731"/>
      <w:bookmarkEnd w:id="5732"/>
      <w:bookmarkEnd w:id="5733"/>
      <w:bookmarkEnd w:id="5734"/>
      <w:bookmarkEnd w:id="5735"/>
      <w:bookmarkEnd w:id="5736"/>
      <w:bookmarkEnd w:id="5737"/>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738" w:name="_MCCTEMPBM_CRPT86940875___4"/>
            <w:r w:rsidRPr="00567618">
              <w:t>The application should handle packet reordering.</w:t>
            </w:r>
            <w:bookmarkEnd w:id="5738"/>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739" w:name="_MCCTEMPBM_CRPT86940876___4"/>
            <w:r w:rsidRPr="00567618">
              <w:t>Maximum size of IP packets</w:t>
            </w:r>
            <w:bookmarkEnd w:id="5739"/>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740" w:name="_MCCTEMPBM_CRPT86940877___4"/>
            <w:r w:rsidRPr="00567618">
              <w:t>Reflects the desire to have a medium level of protection to achieve an acceptable compromise between packet loss rate and speech transport delay and delay variation.</w:t>
            </w:r>
            <w:bookmarkEnd w:id="5740"/>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741" w:name="_MCCTEMPBM_CRPT86940878___4"/>
            <w:r w:rsidRPr="00567618">
              <w:t>A packet loss rate of 0.7 % per wireless link is in general sufficient for speech services</w:t>
            </w:r>
            <w:bookmarkEnd w:id="5741"/>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742"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42"/>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743" w:name="_MCCTEMPBM_CRPT86940880___4"/>
            <w:r w:rsidRPr="00567618">
              <w:t>The total bit-rate of AMR-WB8.85 including IP/UDP/RTP overhead + 5 % for RTCP.</w:t>
            </w:r>
            <w:bookmarkEnd w:id="5743"/>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744" w:name="_MCCTEMPBM_CRPT86940881___4"/>
            <w:r w:rsidRPr="00567618">
              <w:t>The total bit-rate of AMR-WB23.85 including IP/UDP/RTP overhead and 5 % for RTCP.</w:t>
            </w:r>
            <w:bookmarkEnd w:id="5744"/>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745" w:name="_MCCTEMPBM_CRPT86940882___4"/>
            <w:r w:rsidRPr="00567618">
              <w:t>The total bit-rate of AMR-WB8.85 including IP/UDP/RTP overhead and 5 % for RTCP.</w:t>
            </w:r>
            <w:bookmarkEnd w:id="5745"/>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746" w:name="_MCCTEMPBM_CRPT86940883___4"/>
            <w:r w:rsidRPr="00567618">
              <w:t>The total bit-rate of AMR-WB23.85 including IP/UDP/RTP overhead and 5 % for RTCP.</w:t>
            </w:r>
            <w:bookmarkEnd w:id="5746"/>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747"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47"/>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748" w:name="_Toc26369659"/>
      <w:bookmarkStart w:id="5749" w:name="_Toc36227541"/>
      <w:bookmarkStart w:id="5750" w:name="_Toc36228556"/>
      <w:bookmarkStart w:id="5751" w:name="_Toc36229183"/>
      <w:bookmarkStart w:id="5752" w:name="_Toc68847503"/>
      <w:bookmarkStart w:id="5753" w:name="_Toc74611438"/>
      <w:bookmarkStart w:id="5754" w:name="_Toc75566717"/>
      <w:bookmarkStart w:id="5755" w:name="_Toc89790269"/>
      <w:bookmarkStart w:id="5756" w:name="_Toc99466907"/>
      <w:bookmarkStart w:id="5757" w:name="_Toc186664107"/>
      <w:r w:rsidRPr="00567618">
        <w:t>E.17</w:t>
      </w:r>
      <w:r w:rsidRPr="00567618">
        <w:tab/>
        <w:t>Void</w:t>
      </w:r>
      <w:bookmarkEnd w:id="5748"/>
      <w:bookmarkEnd w:id="5749"/>
      <w:bookmarkEnd w:id="5750"/>
      <w:bookmarkEnd w:id="5751"/>
      <w:bookmarkEnd w:id="5752"/>
      <w:bookmarkEnd w:id="5753"/>
      <w:bookmarkEnd w:id="5754"/>
      <w:bookmarkEnd w:id="5755"/>
      <w:bookmarkEnd w:id="5756"/>
      <w:bookmarkEnd w:id="5757"/>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758" w:name="_Toc26369660"/>
      <w:bookmarkStart w:id="5759" w:name="_Toc36227542"/>
      <w:bookmarkStart w:id="5760" w:name="_Toc36228557"/>
      <w:bookmarkStart w:id="5761" w:name="_Toc36229184"/>
      <w:bookmarkStart w:id="5762" w:name="_Toc68847504"/>
      <w:bookmarkStart w:id="5763" w:name="_Toc74611439"/>
      <w:bookmarkStart w:id="5764" w:name="_Toc75566718"/>
      <w:bookmarkStart w:id="5765" w:name="_Toc89790270"/>
      <w:bookmarkStart w:id="5766" w:name="_Toc99466908"/>
      <w:bookmarkStart w:id="5767" w:name="_Toc186664108"/>
      <w:r w:rsidRPr="00567618">
        <w:t>E.18</w:t>
      </w:r>
      <w:r w:rsidRPr="00567618">
        <w:tab/>
        <w:t>Bi-directional video (H.264</w:t>
      </w:r>
      <w:r w:rsidRPr="00567618">
        <w:rPr>
          <w:rFonts w:eastAsia="SimSun"/>
        </w:rPr>
        <w:t xml:space="preserve"> AVC level 1.1</w:t>
      </w:r>
      <w:r w:rsidRPr="00567618">
        <w:t>, IPv6, RTCP and MBR&gt;GBR bearer)</w:t>
      </w:r>
      <w:bookmarkEnd w:id="5758"/>
      <w:bookmarkEnd w:id="5759"/>
      <w:bookmarkEnd w:id="5760"/>
      <w:bookmarkEnd w:id="5761"/>
      <w:bookmarkEnd w:id="5762"/>
      <w:bookmarkEnd w:id="5763"/>
      <w:bookmarkEnd w:id="5764"/>
      <w:bookmarkEnd w:id="5765"/>
      <w:bookmarkEnd w:id="5766"/>
      <w:bookmarkEnd w:id="5767"/>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68" w:name="MCCQCTEMPBM_00000181"/>
      <w:r w:rsidRPr="00567618">
        <w:rPr>
          <w:rFonts w:ascii="Courier New" w:hAnsi="Courier New" w:cs="Courier New"/>
          <w:szCs w:val="18"/>
        </w:rPr>
        <w:t xml:space="preserve"> </w:t>
      </w:r>
      <w:bookmarkEnd w:id="5768"/>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769" w:name="_MCCTEMPBM_CRPT86940885___4"/>
            <w:r w:rsidRPr="00567618">
              <w:t>The application should handle packet reordering.</w:t>
            </w:r>
            <w:bookmarkEnd w:id="5769"/>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770" w:name="_MCCTEMPBM_CRPT86940886___4"/>
            <w:r w:rsidRPr="00567618">
              <w:t>Maximum size of IP packets</w:t>
            </w:r>
            <w:bookmarkEnd w:id="5770"/>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771" w:name="_MCCTEMPBM_CRPT86940887___4"/>
            <w:r w:rsidRPr="00567618">
              <w:t>Reflects the desire to have a medium level of protection to achieve an acceptable compromise between packet loss rate and speech transport delay and delay variation.</w:t>
            </w:r>
            <w:bookmarkEnd w:id="5771"/>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772" w:name="_MCCTEMPBM_CRPT86940888___4"/>
            <w:r w:rsidRPr="00567618">
              <w:t>A packet loss rate of 0.7 % per wireless link is in general sufficient for video services</w:t>
            </w:r>
            <w:bookmarkEnd w:id="5772"/>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773"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73"/>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774"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775" w:name="_MCCTEMPBM_CRPT86940891___4" w:colFirst="2" w:colLast="2"/>
            <w:bookmarkEnd w:id="5774"/>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776" w:name="_MCCTEMPBM_CRPT86940892___4" w:colFirst="2" w:colLast="2"/>
            <w:bookmarkEnd w:id="5775"/>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777" w:name="_MCCTEMPBM_CRPT86940893___4" w:colFirst="2" w:colLast="2"/>
            <w:bookmarkEnd w:id="5776"/>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777"/>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778"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8"/>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779" w:name="_Toc26369661"/>
      <w:bookmarkStart w:id="5780" w:name="_Toc36227543"/>
      <w:bookmarkStart w:id="5781" w:name="_Toc36228558"/>
      <w:bookmarkStart w:id="5782" w:name="_Toc36229185"/>
      <w:bookmarkStart w:id="5783" w:name="_Toc68847505"/>
      <w:bookmarkStart w:id="5784" w:name="_Toc74611440"/>
      <w:bookmarkStart w:id="5785" w:name="_Toc75566719"/>
      <w:bookmarkStart w:id="5786" w:name="_Toc89790271"/>
      <w:bookmarkStart w:id="5787" w:name="_Toc99466909"/>
      <w:bookmarkStart w:id="5788" w:name="_Toc186664109"/>
      <w:r w:rsidRPr="00567618">
        <w:rPr>
          <w:rFonts w:eastAsia="SimSun"/>
        </w:rPr>
        <w:t>E.19</w:t>
      </w:r>
      <w:r w:rsidRPr="00567618">
        <w:rPr>
          <w:rFonts w:eastAsia="SimSun"/>
        </w:rPr>
        <w:tab/>
        <w:t>Bi-directional video (H.264 AVC level 1.2, 384 kbps, IPv4, RTCP and MBR=GBR bearer)</w:t>
      </w:r>
      <w:bookmarkEnd w:id="5779"/>
      <w:bookmarkEnd w:id="5780"/>
      <w:bookmarkEnd w:id="5781"/>
      <w:bookmarkEnd w:id="5782"/>
      <w:bookmarkEnd w:id="5783"/>
      <w:bookmarkEnd w:id="5784"/>
      <w:bookmarkEnd w:id="5785"/>
      <w:bookmarkEnd w:id="5786"/>
      <w:bookmarkEnd w:id="5787"/>
      <w:bookmarkEnd w:id="5788"/>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89" w:name="MCCQCTEMPBM_00000182"/>
      <w:r w:rsidRPr="00567618">
        <w:rPr>
          <w:rFonts w:ascii="Courier New" w:hAnsi="Courier New" w:cs="Courier New"/>
          <w:szCs w:val="18"/>
        </w:rPr>
        <w:t xml:space="preserve"> </w:t>
      </w:r>
      <w:bookmarkEnd w:id="5789"/>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790"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791" w:name="_MCCTEMPBM_CRPT86940896___7"/>
            <w:bookmarkEnd w:id="5790"/>
            <w:r w:rsidRPr="00567618">
              <w:rPr>
                <w:rFonts w:ascii="Arial" w:hAnsi="Arial"/>
                <w:sz w:val="18"/>
                <w:szCs w:val="18"/>
              </w:rPr>
              <w:t>Delivery order</w:t>
            </w:r>
            <w:bookmarkEnd w:id="5791"/>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792" w:name="_MCCTEMPBM_CRPT86940897___4"/>
            <w:r w:rsidRPr="00567618">
              <w:rPr>
                <w:rFonts w:ascii="Arial" w:hAnsi="Arial"/>
                <w:sz w:val="18"/>
                <w:szCs w:val="18"/>
              </w:rPr>
              <w:t>No</w:t>
            </w:r>
            <w:bookmarkEnd w:id="5792"/>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793" w:name="_MCCTEMPBM_CRPT86940898___7"/>
            <w:r w:rsidRPr="00567618">
              <w:rPr>
                <w:rFonts w:ascii="Arial" w:hAnsi="Arial"/>
                <w:sz w:val="18"/>
                <w:szCs w:val="18"/>
              </w:rPr>
              <w:t>The application should handle packet reordering.</w:t>
            </w:r>
            <w:bookmarkEnd w:id="5793"/>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794" w:name="_MCCTEMPBM_CRPT86940899___7"/>
            <w:r w:rsidRPr="00567618">
              <w:rPr>
                <w:rFonts w:ascii="Arial" w:hAnsi="Arial"/>
                <w:sz w:val="18"/>
                <w:szCs w:val="18"/>
              </w:rPr>
              <w:t>Maximum SDU size (octets)</w:t>
            </w:r>
            <w:bookmarkEnd w:id="5794"/>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795" w:name="_MCCTEMPBM_CRPT86940900___4"/>
            <w:r w:rsidRPr="00567618">
              <w:rPr>
                <w:rFonts w:ascii="Arial" w:hAnsi="Arial"/>
                <w:sz w:val="18"/>
                <w:szCs w:val="18"/>
              </w:rPr>
              <w:t>1400</w:t>
            </w:r>
            <w:bookmarkEnd w:id="5795"/>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796" w:name="_MCCTEMPBM_CRPT86940901___7"/>
            <w:r w:rsidRPr="00567618">
              <w:rPr>
                <w:rFonts w:ascii="Arial" w:hAnsi="Arial"/>
                <w:sz w:val="18"/>
                <w:szCs w:val="18"/>
              </w:rPr>
              <w:t>Maximum size of IP packets</w:t>
            </w:r>
            <w:bookmarkEnd w:id="5796"/>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797" w:name="_MCCTEMPBM_CRPT86940902___7"/>
            <w:r w:rsidRPr="00567618">
              <w:rPr>
                <w:rFonts w:ascii="Arial" w:hAnsi="Arial"/>
                <w:sz w:val="18"/>
                <w:szCs w:val="18"/>
              </w:rPr>
              <w:t>Delivery of erroneous SDUs</w:t>
            </w:r>
            <w:bookmarkEnd w:id="5797"/>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798" w:name="_MCCTEMPBM_CRPT86940903___4"/>
            <w:r w:rsidRPr="00567618">
              <w:rPr>
                <w:rFonts w:ascii="Arial" w:hAnsi="Arial"/>
                <w:sz w:val="18"/>
                <w:szCs w:val="18"/>
              </w:rPr>
              <w:t>No</w:t>
            </w:r>
            <w:bookmarkEnd w:id="5798"/>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799" w:name="_MCCTEMPBM_CRPT86940904___7"/>
            <w:r w:rsidRPr="00567618">
              <w:rPr>
                <w:rFonts w:ascii="Arial" w:hAnsi="Arial"/>
                <w:sz w:val="18"/>
                <w:szCs w:val="18"/>
              </w:rPr>
              <w:t>Residual BER</w:t>
            </w:r>
            <w:bookmarkEnd w:id="5799"/>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800" w:name="_MCCTEMPBM_CRPT86940905___4"/>
            <w:r w:rsidRPr="00567618">
              <w:rPr>
                <w:rFonts w:ascii="Arial" w:hAnsi="Arial"/>
                <w:sz w:val="18"/>
                <w:szCs w:val="18"/>
              </w:rPr>
              <w:t>10</w:t>
            </w:r>
            <w:r w:rsidRPr="00567618">
              <w:rPr>
                <w:rFonts w:ascii="Arial" w:hAnsi="Arial"/>
                <w:sz w:val="18"/>
                <w:szCs w:val="18"/>
                <w:vertAlign w:val="superscript"/>
              </w:rPr>
              <w:t>-5</w:t>
            </w:r>
            <w:bookmarkEnd w:id="5800"/>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801"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01"/>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802" w:name="_MCCTEMPBM_CRPT86940907___7"/>
            <w:r w:rsidRPr="00567618">
              <w:rPr>
                <w:rFonts w:ascii="Arial" w:hAnsi="Arial"/>
                <w:sz w:val="18"/>
                <w:szCs w:val="18"/>
              </w:rPr>
              <w:t>SDU error ratio</w:t>
            </w:r>
            <w:bookmarkEnd w:id="5802"/>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803"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03"/>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804" w:name="_MCCTEMPBM_CRPT86940909___7"/>
            <w:r w:rsidRPr="00567618">
              <w:rPr>
                <w:rFonts w:ascii="Arial" w:hAnsi="Arial"/>
                <w:sz w:val="18"/>
                <w:szCs w:val="18"/>
              </w:rPr>
              <w:t>A packet loss rate of 0.7 % per wireless link is in general sufficient for video services</w:t>
            </w:r>
            <w:bookmarkEnd w:id="5804"/>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805" w:name="_MCCTEMPBM_CRPT86940910___7"/>
            <w:r w:rsidRPr="00567618">
              <w:rPr>
                <w:rFonts w:ascii="Arial" w:hAnsi="Arial"/>
                <w:sz w:val="18"/>
                <w:szCs w:val="18"/>
              </w:rPr>
              <w:t>Transfer delay (ms)</w:t>
            </w:r>
            <w:bookmarkEnd w:id="5805"/>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806" w:name="_MCCTEMPBM_CRPT86940911___4"/>
            <w:r w:rsidRPr="00567618">
              <w:rPr>
                <w:rFonts w:ascii="Arial" w:hAnsi="Arial"/>
                <w:sz w:val="18"/>
                <w:szCs w:val="18"/>
              </w:rPr>
              <w:t>170 ms</w:t>
            </w:r>
            <w:bookmarkEnd w:id="5806"/>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807"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807"/>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808" w:name="_MCCTEMPBM_CRPT86940913___7"/>
            <w:bookmarkStart w:id="5809" w:name="_MCCTEMPBM_CRPT86940915___7" w:colFirst="2" w:colLast="2"/>
            <w:r w:rsidRPr="00567618">
              <w:rPr>
                <w:rFonts w:ascii="Arial" w:hAnsi="Arial"/>
                <w:sz w:val="18"/>
                <w:szCs w:val="18"/>
              </w:rPr>
              <w:t>Guaranteed bitrate for uplink (kbps)</w:t>
            </w:r>
            <w:bookmarkEnd w:id="5808"/>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810" w:name="_MCCTEMPBM_CRPT86940914___4"/>
            <w:r w:rsidRPr="00567618">
              <w:rPr>
                <w:rFonts w:ascii="Arial" w:hAnsi="Arial"/>
                <w:sz w:val="18"/>
                <w:szCs w:val="18"/>
              </w:rPr>
              <w:t>408</w:t>
            </w:r>
            <w:bookmarkEnd w:id="5810"/>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811" w:name="_MCCTEMPBM_CRPT86940916___7"/>
            <w:bookmarkEnd w:id="5809"/>
            <w:r w:rsidRPr="00567618">
              <w:rPr>
                <w:rFonts w:ascii="Arial" w:hAnsi="Arial"/>
                <w:sz w:val="18"/>
                <w:szCs w:val="18"/>
              </w:rPr>
              <w:t>Maximum bitrate for uplink (kbps)</w:t>
            </w:r>
            <w:bookmarkEnd w:id="5811"/>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812" w:name="_MCCTEMPBM_CRPT86940917___4"/>
            <w:r w:rsidRPr="00567618">
              <w:rPr>
                <w:rFonts w:ascii="Arial" w:hAnsi="Arial"/>
                <w:sz w:val="18"/>
                <w:szCs w:val="18"/>
              </w:rPr>
              <w:t>408</w:t>
            </w:r>
            <w:bookmarkEnd w:id="5812"/>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813" w:name="_MCCTEMPBM_CRPT86940918___7"/>
            <w:r w:rsidRPr="00567618">
              <w:rPr>
                <w:rFonts w:ascii="Arial" w:hAnsi="Arial"/>
                <w:sz w:val="18"/>
                <w:szCs w:val="18"/>
              </w:rPr>
              <w:t>The same as the guaranteed bitrate.</w:t>
            </w:r>
            <w:bookmarkEnd w:id="5813"/>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814" w:name="_MCCTEMPBM_CRPT86940919___7"/>
            <w:bookmarkStart w:id="5815" w:name="_MCCTEMPBM_CRPT86940921___7" w:colFirst="2" w:colLast="2"/>
            <w:r w:rsidRPr="00567618">
              <w:rPr>
                <w:rFonts w:ascii="Arial" w:hAnsi="Arial"/>
                <w:sz w:val="18"/>
                <w:szCs w:val="18"/>
              </w:rPr>
              <w:t>Guaranteed bitrate for downlink (kbps)</w:t>
            </w:r>
            <w:bookmarkEnd w:id="5814"/>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816" w:name="_MCCTEMPBM_CRPT86940920___4"/>
            <w:r w:rsidRPr="00567618">
              <w:rPr>
                <w:rFonts w:ascii="Arial" w:hAnsi="Arial"/>
                <w:sz w:val="18"/>
                <w:szCs w:val="18"/>
              </w:rPr>
              <w:t>408</w:t>
            </w:r>
            <w:bookmarkEnd w:id="5816"/>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817" w:name="_MCCTEMPBM_CRPT86940922___7"/>
            <w:bookmarkEnd w:id="5815"/>
            <w:r w:rsidRPr="00567618">
              <w:rPr>
                <w:rFonts w:ascii="Arial" w:hAnsi="Arial"/>
                <w:sz w:val="18"/>
                <w:szCs w:val="18"/>
              </w:rPr>
              <w:t>Maximum bitrate for downlink (kbps)</w:t>
            </w:r>
            <w:bookmarkEnd w:id="5817"/>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818" w:name="_MCCTEMPBM_CRPT86940923___4"/>
            <w:r w:rsidRPr="00567618">
              <w:rPr>
                <w:rFonts w:ascii="Arial" w:hAnsi="Arial"/>
                <w:sz w:val="18"/>
                <w:szCs w:val="18"/>
              </w:rPr>
              <w:t>408</w:t>
            </w:r>
            <w:bookmarkEnd w:id="5818"/>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819" w:name="_MCCTEMPBM_CRPT86940924___7"/>
            <w:r w:rsidRPr="00567618">
              <w:rPr>
                <w:rFonts w:ascii="Arial" w:hAnsi="Arial"/>
                <w:sz w:val="18"/>
                <w:szCs w:val="18"/>
              </w:rPr>
              <w:t>The same as the guaranteed bitrate.</w:t>
            </w:r>
            <w:bookmarkEnd w:id="5819"/>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820" w:name="_MCCTEMPBM_CRPT86940925___7"/>
            <w:r w:rsidRPr="00567618">
              <w:rPr>
                <w:rFonts w:ascii="Arial" w:hAnsi="Arial"/>
                <w:sz w:val="18"/>
                <w:szCs w:val="18"/>
              </w:rPr>
              <w:t>Allocation/Retention priority</w:t>
            </w:r>
            <w:bookmarkEnd w:id="5820"/>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821" w:name="_MCCTEMPBM_CRPT86940926___4"/>
            <w:r w:rsidRPr="00567618">
              <w:rPr>
                <w:rFonts w:ascii="Arial" w:hAnsi="Arial"/>
                <w:sz w:val="18"/>
                <w:szCs w:val="18"/>
              </w:rPr>
              <w:t>subscribed value</w:t>
            </w:r>
            <w:bookmarkEnd w:id="5821"/>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822"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822"/>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823" w:name="_MCCTEMPBM_CRPT86940928___7"/>
            <w:r w:rsidRPr="00567618">
              <w:rPr>
                <w:rFonts w:ascii="Arial" w:hAnsi="Arial"/>
                <w:sz w:val="18"/>
                <w:szCs w:val="18"/>
              </w:rPr>
              <w:t>Source statistics descriptor</w:t>
            </w:r>
            <w:bookmarkEnd w:id="5823"/>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824" w:name="_MCCTEMPBM_CRPT86940929___4"/>
            <w:r w:rsidRPr="00567618">
              <w:rPr>
                <w:rFonts w:ascii="Arial" w:hAnsi="Arial"/>
                <w:sz w:val="18"/>
                <w:szCs w:val="18"/>
              </w:rPr>
              <w:t>‘unknown'</w:t>
            </w:r>
            <w:bookmarkEnd w:id="5824"/>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825" w:name="_Toc26369662"/>
      <w:bookmarkStart w:id="5826" w:name="_Toc36227544"/>
      <w:bookmarkStart w:id="5827" w:name="_Toc36228559"/>
      <w:bookmarkStart w:id="5828" w:name="_Toc36229186"/>
      <w:bookmarkStart w:id="5829" w:name="_Toc68847506"/>
      <w:bookmarkStart w:id="5830" w:name="_Toc74611441"/>
      <w:bookmarkStart w:id="5831" w:name="_Toc75566720"/>
      <w:bookmarkStart w:id="5832" w:name="_Toc89790272"/>
      <w:bookmarkStart w:id="5833" w:name="_Toc99466910"/>
      <w:bookmarkStart w:id="5834" w:name="_Toc186664110"/>
      <w:r w:rsidRPr="00567618">
        <w:rPr>
          <w:rFonts w:eastAsia="SimSun"/>
        </w:rPr>
        <w:t>E.20</w:t>
      </w:r>
      <w:r w:rsidRPr="00567618">
        <w:rPr>
          <w:rFonts w:eastAsia="SimSun"/>
        </w:rPr>
        <w:tab/>
        <w:t>Bi-directional video (H.264 AVC level 1.2, 384 kbps, IPv6, RTCP and MBR=GBR bearer)</w:t>
      </w:r>
      <w:bookmarkEnd w:id="5825"/>
      <w:bookmarkEnd w:id="5826"/>
      <w:bookmarkEnd w:id="5827"/>
      <w:bookmarkEnd w:id="5828"/>
      <w:bookmarkEnd w:id="5829"/>
      <w:bookmarkEnd w:id="5830"/>
      <w:bookmarkEnd w:id="5831"/>
      <w:bookmarkEnd w:id="5832"/>
      <w:bookmarkEnd w:id="5833"/>
      <w:bookmarkEnd w:id="5834"/>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835" w:name="MCCQCTEMPBM_00000183"/>
      <w:r w:rsidRPr="00567618">
        <w:rPr>
          <w:rFonts w:ascii="Courier New" w:hAnsi="Courier New" w:cs="Courier New"/>
          <w:szCs w:val="18"/>
        </w:rPr>
        <w:t xml:space="preserve"> </w:t>
      </w:r>
      <w:bookmarkEnd w:id="5835"/>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836"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837" w:name="_MCCTEMPBM_CRPT86940931___7"/>
            <w:bookmarkEnd w:id="5836"/>
            <w:r w:rsidRPr="00567618">
              <w:rPr>
                <w:rFonts w:ascii="Arial" w:hAnsi="Arial"/>
                <w:sz w:val="18"/>
                <w:szCs w:val="18"/>
              </w:rPr>
              <w:t>Delivery order</w:t>
            </w:r>
            <w:bookmarkEnd w:id="5837"/>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838" w:name="_MCCTEMPBM_CRPT86940932___4"/>
            <w:r w:rsidRPr="00567618">
              <w:rPr>
                <w:rFonts w:ascii="Arial" w:hAnsi="Arial"/>
                <w:sz w:val="18"/>
                <w:szCs w:val="18"/>
              </w:rPr>
              <w:t>No</w:t>
            </w:r>
            <w:bookmarkEnd w:id="5838"/>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839" w:name="_MCCTEMPBM_CRPT86940933___7"/>
            <w:r w:rsidRPr="00567618">
              <w:rPr>
                <w:rFonts w:ascii="Arial" w:hAnsi="Arial"/>
                <w:sz w:val="18"/>
                <w:szCs w:val="18"/>
              </w:rPr>
              <w:t>The application should handle packet reordering.</w:t>
            </w:r>
            <w:bookmarkEnd w:id="5839"/>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840" w:name="_MCCTEMPBM_CRPT86940934___7"/>
            <w:r w:rsidRPr="00567618">
              <w:rPr>
                <w:rFonts w:ascii="Arial" w:hAnsi="Arial"/>
                <w:sz w:val="18"/>
                <w:szCs w:val="18"/>
              </w:rPr>
              <w:t>Maximum SDU size (octets)</w:t>
            </w:r>
            <w:bookmarkEnd w:id="5840"/>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841" w:name="_MCCTEMPBM_CRPT86940935___4"/>
            <w:r w:rsidRPr="00567618">
              <w:rPr>
                <w:rFonts w:ascii="Arial" w:hAnsi="Arial"/>
                <w:sz w:val="18"/>
                <w:szCs w:val="18"/>
              </w:rPr>
              <w:t>1400</w:t>
            </w:r>
            <w:bookmarkEnd w:id="5841"/>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842" w:name="_MCCTEMPBM_CRPT86940936___7"/>
            <w:r w:rsidRPr="00567618">
              <w:rPr>
                <w:rFonts w:ascii="Arial" w:hAnsi="Arial"/>
                <w:sz w:val="18"/>
                <w:szCs w:val="18"/>
              </w:rPr>
              <w:t>Maximum size of IP packets</w:t>
            </w:r>
            <w:bookmarkEnd w:id="5842"/>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843" w:name="_MCCTEMPBM_CRPT86940937___7"/>
            <w:r w:rsidRPr="00567618">
              <w:rPr>
                <w:rFonts w:ascii="Arial" w:hAnsi="Arial"/>
                <w:sz w:val="18"/>
                <w:szCs w:val="18"/>
              </w:rPr>
              <w:t>Delivery of erroneous SDUs</w:t>
            </w:r>
            <w:bookmarkEnd w:id="5843"/>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844" w:name="_MCCTEMPBM_CRPT86940938___4"/>
            <w:r w:rsidRPr="00567618">
              <w:rPr>
                <w:rFonts w:ascii="Arial" w:hAnsi="Arial"/>
                <w:sz w:val="18"/>
                <w:szCs w:val="18"/>
              </w:rPr>
              <w:t>No</w:t>
            </w:r>
            <w:bookmarkEnd w:id="5844"/>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845" w:name="_MCCTEMPBM_CRPT86940939___7"/>
            <w:r w:rsidRPr="00567618">
              <w:rPr>
                <w:rFonts w:ascii="Arial" w:hAnsi="Arial"/>
                <w:sz w:val="18"/>
                <w:szCs w:val="18"/>
              </w:rPr>
              <w:t>Residual BER</w:t>
            </w:r>
            <w:bookmarkEnd w:id="5845"/>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846" w:name="_MCCTEMPBM_CRPT86940940___4"/>
            <w:r w:rsidRPr="00567618">
              <w:rPr>
                <w:rFonts w:ascii="Arial" w:hAnsi="Arial"/>
                <w:sz w:val="18"/>
                <w:szCs w:val="18"/>
              </w:rPr>
              <w:t>10</w:t>
            </w:r>
            <w:r w:rsidRPr="00567618">
              <w:rPr>
                <w:rFonts w:ascii="Arial" w:hAnsi="Arial"/>
                <w:sz w:val="18"/>
                <w:szCs w:val="18"/>
                <w:vertAlign w:val="superscript"/>
              </w:rPr>
              <w:t>-5</w:t>
            </w:r>
            <w:bookmarkEnd w:id="5846"/>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847"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47"/>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848" w:name="_MCCTEMPBM_CRPT86940942___7"/>
            <w:r w:rsidRPr="00567618">
              <w:rPr>
                <w:rFonts w:ascii="Arial" w:hAnsi="Arial"/>
                <w:sz w:val="18"/>
                <w:szCs w:val="18"/>
              </w:rPr>
              <w:t>SDU error ratio</w:t>
            </w:r>
            <w:bookmarkEnd w:id="5848"/>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849"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49"/>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850" w:name="_MCCTEMPBM_CRPT86940944___7"/>
            <w:r w:rsidRPr="00567618">
              <w:rPr>
                <w:rFonts w:ascii="Arial" w:hAnsi="Arial"/>
                <w:sz w:val="18"/>
                <w:szCs w:val="18"/>
              </w:rPr>
              <w:t>A packet loss rate of 0.7 % per wireless link is in general sufficient for video services</w:t>
            </w:r>
            <w:bookmarkEnd w:id="5850"/>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851" w:name="_MCCTEMPBM_CRPT86940945___7"/>
            <w:r w:rsidRPr="00567618">
              <w:rPr>
                <w:rFonts w:ascii="Arial" w:hAnsi="Arial"/>
                <w:sz w:val="18"/>
                <w:szCs w:val="18"/>
              </w:rPr>
              <w:t>Transfer delay (ms)</w:t>
            </w:r>
            <w:bookmarkEnd w:id="5851"/>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852" w:name="_MCCTEMPBM_CRPT86940946___4"/>
            <w:r w:rsidRPr="00567618">
              <w:rPr>
                <w:rFonts w:ascii="Arial" w:hAnsi="Arial"/>
                <w:sz w:val="18"/>
                <w:szCs w:val="18"/>
              </w:rPr>
              <w:t>170 ms</w:t>
            </w:r>
            <w:bookmarkEnd w:id="5852"/>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853"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53"/>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854" w:name="_MCCTEMPBM_CRPT86940948___7"/>
            <w:bookmarkStart w:id="5855" w:name="_MCCTEMPBM_CRPT86940950___7" w:colFirst="2" w:colLast="2"/>
            <w:r w:rsidRPr="00567618">
              <w:rPr>
                <w:rFonts w:ascii="Arial" w:hAnsi="Arial"/>
                <w:sz w:val="18"/>
                <w:szCs w:val="18"/>
              </w:rPr>
              <w:t>Guaranteed bitrate for uplink (kbps)</w:t>
            </w:r>
            <w:bookmarkEnd w:id="5854"/>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856" w:name="_MCCTEMPBM_CRPT86940949___4"/>
            <w:r w:rsidRPr="00567618">
              <w:rPr>
                <w:rFonts w:ascii="Arial" w:hAnsi="Arial"/>
                <w:sz w:val="18"/>
                <w:szCs w:val="18"/>
              </w:rPr>
              <w:t>424</w:t>
            </w:r>
            <w:bookmarkEnd w:id="5856"/>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857" w:name="_MCCTEMPBM_CRPT86940951___7"/>
            <w:bookmarkEnd w:id="5855"/>
            <w:r w:rsidRPr="00567618">
              <w:rPr>
                <w:rFonts w:ascii="Arial" w:hAnsi="Arial"/>
                <w:sz w:val="18"/>
                <w:szCs w:val="18"/>
              </w:rPr>
              <w:t>Maximum bitrate for uplink (kbps)</w:t>
            </w:r>
            <w:bookmarkEnd w:id="5857"/>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858" w:name="_MCCTEMPBM_CRPT86940952___4"/>
            <w:r w:rsidRPr="00567618">
              <w:rPr>
                <w:rFonts w:ascii="Arial" w:hAnsi="Arial"/>
                <w:sz w:val="18"/>
                <w:szCs w:val="18"/>
              </w:rPr>
              <w:t>424</w:t>
            </w:r>
            <w:bookmarkEnd w:id="5858"/>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859" w:name="_MCCTEMPBM_CRPT86940953___7"/>
            <w:r w:rsidRPr="00567618">
              <w:rPr>
                <w:rFonts w:ascii="Arial" w:hAnsi="Arial"/>
                <w:sz w:val="18"/>
                <w:szCs w:val="18"/>
              </w:rPr>
              <w:t>The same as the guaranteed bitrate.</w:t>
            </w:r>
            <w:bookmarkEnd w:id="5859"/>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860" w:name="_MCCTEMPBM_CRPT86940954___7"/>
            <w:bookmarkStart w:id="5861" w:name="_MCCTEMPBM_CRPT86940956___7" w:colFirst="2" w:colLast="2"/>
            <w:r w:rsidRPr="00567618">
              <w:rPr>
                <w:rFonts w:ascii="Arial" w:hAnsi="Arial"/>
                <w:sz w:val="18"/>
                <w:szCs w:val="18"/>
              </w:rPr>
              <w:t>Guaranteed bitrate for downlink (kbps)</w:t>
            </w:r>
            <w:bookmarkEnd w:id="5860"/>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862" w:name="_MCCTEMPBM_CRPT86940955___4"/>
            <w:r w:rsidRPr="00567618">
              <w:rPr>
                <w:rFonts w:ascii="Arial" w:hAnsi="Arial"/>
                <w:sz w:val="18"/>
                <w:szCs w:val="18"/>
              </w:rPr>
              <w:t>424</w:t>
            </w:r>
            <w:bookmarkEnd w:id="5862"/>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863" w:name="_MCCTEMPBM_CRPT86940957___7"/>
            <w:bookmarkEnd w:id="5861"/>
            <w:r w:rsidRPr="00567618">
              <w:rPr>
                <w:rFonts w:ascii="Arial" w:hAnsi="Arial"/>
                <w:sz w:val="18"/>
                <w:szCs w:val="18"/>
              </w:rPr>
              <w:t>Maximum bitrate for downlink (kbps)</w:t>
            </w:r>
            <w:bookmarkEnd w:id="5863"/>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864" w:name="_MCCTEMPBM_CRPT86940958___4"/>
            <w:r w:rsidRPr="00567618">
              <w:rPr>
                <w:rFonts w:ascii="Arial" w:hAnsi="Arial"/>
                <w:sz w:val="18"/>
                <w:szCs w:val="18"/>
              </w:rPr>
              <w:t>424</w:t>
            </w:r>
            <w:bookmarkEnd w:id="5864"/>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865" w:name="_MCCTEMPBM_CRPT86940959___7"/>
            <w:r w:rsidRPr="00567618">
              <w:rPr>
                <w:rFonts w:ascii="Arial" w:hAnsi="Arial"/>
                <w:sz w:val="18"/>
                <w:szCs w:val="18"/>
              </w:rPr>
              <w:t>The same as the guaranteed bitrate.</w:t>
            </w:r>
            <w:bookmarkEnd w:id="5865"/>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866" w:name="_MCCTEMPBM_CRPT86940960___7"/>
            <w:r w:rsidRPr="00567618">
              <w:rPr>
                <w:rFonts w:ascii="Arial" w:hAnsi="Arial"/>
                <w:sz w:val="18"/>
                <w:szCs w:val="18"/>
              </w:rPr>
              <w:t>Allocation/Retention priority</w:t>
            </w:r>
            <w:bookmarkEnd w:id="5866"/>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867" w:name="_MCCTEMPBM_CRPT86940961___4"/>
            <w:r w:rsidRPr="00567618">
              <w:rPr>
                <w:rFonts w:ascii="Arial" w:hAnsi="Arial"/>
                <w:sz w:val="18"/>
                <w:szCs w:val="18"/>
              </w:rPr>
              <w:t>subscribed value</w:t>
            </w:r>
            <w:bookmarkEnd w:id="5867"/>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868"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868"/>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869" w:name="_MCCTEMPBM_CRPT86940963___7"/>
            <w:r w:rsidRPr="00567618">
              <w:rPr>
                <w:rFonts w:ascii="Arial" w:hAnsi="Arial"/>
                <w:sz w:val="18"/>
                <w:szCs w:val="18"/>
              </w:rPr>
              <w:t>Source statistics descriptor</w:t>
            </w:r>
            <w:bookmarkEnd w:id="5869"/>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870" w:name="_MCCTEMPBM_CRPT86940964___4"/>
            <w:r w:rsidRPr="00567618">
              <w:rPr>
                <w:rFonts w:ascii="Arial" w:hAnsi="Arial"/>
                <w:sz w:val="18"/>
                <w:szCs w:val="18"/>
              </w:rPr>
              <w:t>‘unknown'</w:t>
            </w:r>
            <w:bookmarkEnd w:id="5870"/>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871" w:name="_Toc26369663"/>
      <w:bookmarkStart w:id="5872" w:name="_Toc36227545"/>
      <w:bookmarkStart w:id="5873" w:name="_Toc36228560"/>
      <w:bookmarkStart w:id="5874" w:name="_Toc36229187"/>
      <w:bookmarkStart w:id="5875" w:name="_Toc68847507"/>
      <w:bookmarkStart w:id="5876" w:name="_Toc74611442"/>
      <w:bookmarkStart w:id="5877" w:name="_Toc75566721"/>
      <w:bookmarkStart w:id="5878" w:name="_Toc89790273"/>
      <w:bookmarkStart w:id="5879" w:name="_Toc99466911"/>
      <w:bookmarkStart w:id="5880" w:name="_Toc186664111"/>
      <w:r w:rsidRPr="00567618">
        <w:rPr>
          <w:rFonts w:eastAsia="SimSun"/>
        </w:rPr>
        <w:t>E.21</w:t>
      </w:r>
      <w:r w:rsidRPr="00567618">
        <w:rPr>
          <w:rFonts w:eastAsia="SimSun"/>
        </w:rPr>
        <w:tab/>
        <w:t>Bi-directional video (H.264 AVC level 1.2, IPv4, RTCP and MBR&gt;GBR bearer)</w:t>
      </w:r>
      <w:bookmarkEnd w:id="5871"/>
      <w:bookmarkEnd w:id="5872"/>
      <w:bookmarkEnd w:id="5873"/>
      <w:bookmarkEnd w:id="5874"/>
      <w:bookmarkEnd w:id="5875"/>
      <w:bookmarkEnd w:id="5876"/>
      <w:bookmarkEnd w:id="5877"/>
      <w:bookmarkEnd w:id="5878"/>
      <w:bookmarkEnd w:id="5879"/>
      <w:bookmarkEnd w:id="5880"/>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881" w:name="MCCQCTEMPBM_00000184"/>
      <w:r w:rsidRPr="00567618">
        <w:rPr>
          <w:rFonts w:ascii="Courier New" w:hAnsi="Courier New" w:cs="Courier New"/>
          <w:szCs w:val="18"/>
        </w:rPr>
        <w:t xml:space="preserve"> </w:t>
      </w:r>
      <w:bookmarkEnd w:id="5881"/>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882"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883" w:name="_MCCTEMPBM_CRPT86940966___7"/>
            <w:bookmarkEnd w:id="5882"/>
            <w:r w:rsidRPr="00567618">
              <w:rPr>
                <w:rFonts w:ascii="Arial" w:hAnsi="Arial"/>
                <w:sz w:val="18"/>
                <w:szCs w:val="18"/>
              </w:rPr>
              <w:t>Delivery order</w:t>
            </w:r>
            <w:bookmarkEnd w:id="5883"/>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884" w:name="_MCCTEMPBM_CRPT86940967___4"/>
            <w:r w:rsidRPr="00567618">
              <w:rPr>
                <w:rFonts w:ascii="Arial" w:hAnsi="Arial"/>
                <w:sz w:val="18"/>
                <w:szCs w:val="18"/>
              </w:rPr>
              <w:t>No</w:t>
            </w:r>
            <w:bookmarkEnd w:id="5884"/>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885" w:name="_MCCTEMPBM_CRPT86940968___7"/>
            <w:r w:rsidRPr="00567618">
              <w:rPr>
                <w:rFonts w:ascii="Arial" w:hAnsi="Arial"/>
                <w:sz w:val="18"/>
                <w:szCs w:val="18"/>
              </w:rPr>
              <w:t>The application should handle packet reordering.</w:t>
            </w:r>
            <w:bookmarkEnd w:id="5885"/>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886" w:name="_MCCTEMPBM_CRPT86940969___7"/>
            <w:r w:rsidRPr="00567618">
              <w:rPr>
                <w:rFonts w:ascii="Arial" w:hAnsi="Arial"/>
                <w:sz w:val="18"/>
                <w:szCs w:val="18"/>
              </w:rPr>
              <w:t>Maximum SDU size (octets)</w:t>
            </w:r>
            <w:bookmarkEnd w:id="5886"/>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887" w:name="_MCCTEMPBM_CRPT86940970___4"/>
            <w:r w:rsidRPr="00567618">
              <w:rPr>
                <w:rFonts w:ascii="Arial" w:hAnsi="Arial"/>
                <w:sz w:val="18"/>
                <w:szCs w:val="18"/>
              </w:rPr>
              <w:t>1400</w:t>
            </w:r>
            <w:bookmarkEnd w:id="5887"/>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888" w:name="_MCCTEMPBM_CRPT86940971___7"/>
            <w:r w:rsidRPr="00567618">
              <w:rPr>
                <w:rFonts w:ascii="Arial" w:hAnsi="Arial"/>
                <w:sz w:val="18"/>
                <w:szCs w:val="18"/>
              </w:rPr>
              <w:t>Maximum size of IP packets</w:t>
            </w:r>
            <w:bookmarkEnd w:id="5888"/>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889" w:name="_MCCTEMPBM_CRPT86940972___7"/>
            <w:r w:rsidRPr="00567618">
              <w:rPr>
                <w:rFonts w:ascii="Arial" w:hAnsi="Arial"/>
                <w:sz w:val="18"/>
                <w:szCs w:val="18"/>
              </w:rPr>
              <w:t>Delivery of erroneous SDUs</w:t>
            </w:r>
            <w:bookmarkEnd w:id="5889"/>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890" w:name="_MCCTEMPBM_CRPT86940973___4"/>
            <w:r w:rsidRPr="00567618">
              <w:rPr>
                <w:rFonts w:ascii="Arial" w:hAnsi="Arial"/>
                <w:sz w:val="18"/>
                <w:szCs w:val="18"/>
              </w:rPr>
              <w:t>No</w:t>
            </w:r>
            <w:bookmarkEnd w:id="5890"/>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891" w:name="_MCCTEMPBM_CRPT86940974___7"/>
            <w:r w:rsidRPr="00567618">
              <w:rPr>
                <w:rFonts w:ascii="Arial" w:hAnsi="Arial"/>
                <w:sz w:val="18"/>
                <w:szCs w:val="18"/>
              </w:rPr>
              <w:t>Residual BER</w:t>
            </w:r>
            <w:bookmarkEnd w:id="5891"/>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892" w:name="_MCCTEMPBM_CRPT86940975___4"/>
            <w:r w:rsidRPr="00567618">
              <w:rPr>
                <w:rFonts w:ascii="Arial" w:hAnsi="Arial"/>
                <w:sz w:val="18"/>
                <w:szCs w:val="18"/>
              </w:rPr>
              <w:t>10</w:t>
            </w:r>
            <w:r w:rsidRPr="00567618">
              <w:rPr>
                <w:rFonts w:ascii="Arial" w:hAnsi="Arial"/>
                <w:sz w:val="18"/>
                <w:szCs w:val="18"/>
                <w:vertAlign w:val="superscript"/>
              </w:rPr>
              <w:t>-5</w:t>
            </w:r>
            <w:bookmarkEnd w:id="5892"/>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893"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93"/>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894" w:name="_MCCTEMPBM_CRPT86940977___7"/>
            <w:r w:rsidRPr="00567618">
              <w:rPr>
                <w:rFonts w:ascii="Arial" w:hAnsi="Arial"/>
                <w:sz w:val="18"/>
                <w:szCs w:val="18"/>
              </w:rPr>
              <w:t>SDU error ratio</w:t>
            </w:r>
            <w:bookmarkEnd w:id="5894"/>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895"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95"/>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896" w:name="_MCCTEMPBM_CRPT86940979___7"/>
            <w:r w:rsidRPr="00567618">
              <w:rPr>
                <w:rFonts w:ascii="Arial" w:hAnsi="Arial"/>
                <w:sz w:val="18"/>
                <w:szCs w:val="18"/>
              </w:rPr>
              <w:t>A packet loss rate of 0.7 % per wireless link is in general sufficient for video services</w:t>
            </w:r>
            <w:bookmarkEnd w:id="5896"/>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897" w:name="_MCCTEMPBM_CRPT86940980___7"/>
            <w:r w:rsidRPr="00567618">
              <w:rPr>
                <w:rFonts w:ascii="Arial" w:hAnsi="Arial"/>
                <w:sz w:val="18"/>
                <w:szCs w:val="18"/>
              </w:rPr>
              <w:t>Transfer delay (ms)</w:t>
            </w:r>
            <w:bookmarkEnd w:id="5897"/>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898" w:name="_MCCTEMPBM_CRPT86940981___4"/>
            <w:r w:rsidRPr="00567618">
              <w:rPr>
                <w:rFonts w:ascii="Arial" w:hAnsi="Arial"/>
                <w:sz w:val="18"/>
                <w:szCs w:val="18"/>
              </w:rPr>
              <w:t>170 ms</w:t>
            </w:r>
            <w:bookmarkEnd w:id="5898"/>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899"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99"/>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900" w:name="_MCCTEMPBM_CRPT86940983___7"/>
            <w:bookmarkStart w:id="5901" w:name="_MCCTEMPBM_CRPT86940985___7" w:colFirst="2" w:colLast="2"/>
            <w:r w:rsidRPr="00567618">
              <w:rPr>
                <w:rFonts w:ascii="Arial" w:hAnsi="Arial"/>
                <w:sz w:val="18"/>
                <w:szCs w:val="18"/>
              </w:rPr>
              <w:t>Guaranteed bitrate for uplink (kbps)</w:t>
            </w:r>
            <w:bookmarkEnd w:id="5900"/>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902" w:name="_MCCTEMPBM_CRPT86940984___4"/>
            <w:r w:rsidRPr="00567618">
              <w:rPr>
                <w:rFonts w:ascii="Arial" w:hAnsi="Arial"/>
                <w:sz w:val="18"/>
                <w:szCs w:val="18"/>
              </w:rPr>
              <w:t>208</w:t>
            </w:r>
            <w:bookmarkEnd w:id="5902"/>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903" w:name="_MCCTEMPBM_CRPT86940986___7"/>
            <w:bookmarkStart w:id="5904" w:name="_MCCTEMPBM_CRPT86940988___7" w:colFirst="2" w:colLast="2"/>
            <w:bookmarkEnd w:id="5901"/>
            <w:r w:rsidRPr="00567618">
              <w:rPr>
                <w:rFonts w:ascii="Arial" w:hAnsi="Arial"/>
                <w:sz w:val="18"/>
                <w:szCs w:val="18"/>
              </w:rPr>
              <w:t>Maximum bitrate for uplink (kbps)</w:t>
            </w:r>
            <w:bookmarkEnd w:id="5903"/>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905" w:name="_MCCTEMPBM_CRPT86940987___4"/>
            <w:r w:rsidRPr="00567618">
              <w:rPr>
                <w:rFonts w:ascii="Arial" w:hAnsi="Arial"/>
                <w:sz w:val="18"/>
                <w:szCs w:val="18"/>
              </w:rPr>
              <w:t>408</w:t>
            </w:r>
            <w:bookmarkEnd w:id="5905"/>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906" w:name="_MCCTEMPBM_CRPT86940989___7"/>
            <w:bookmarkStart w:id="5907" w:name="_MCCTEMPBM_CRPT86940991___7" w:colFirst="2" w:colLast="2"/>
            <w:bookmarkEnd w:id="5904"/>
            <w:r w:rsidRPr="00567618">
              <w:rPr>
                <w:rFonts w:ascii="Arial" w:hAnsi="Arial"/>
                <w:sz w:val="18"/>
                <w:szCs w:val="18"/>
              </w:rPr>
              <w:t>Guaranteed bitrate for downlink (kbps)</w:t>
            </w:r>
            <w:bookmarkEnd w:id="5906"/>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908" w:name="_MCCTEMPBM_CRPT86940990___4"/>
            <w:r w:rsidRPr="00567618">
              <w:rPr>
                <w:rFonts w:ascii="Arial" w:hAnsi="Arial"/>
                <w:sz w:val="18"/>
                <w:szCs w:val="18"/>
              </w:rPr>
              <w:t>208</w:t>
            </w:r>
            <w:bookmarkEnd w:id="5908"/>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909" w:name="_MCCTEMPBM_CRPT86940992___7"/>
            <w:bookmarkStart w:id="5910" w:name="_MCCTEMPBM_CRPT86940994___7" w:colFirst="2" w:colLast="2"/>
            <w:bookmarkEnd w:id="5907"/>
            <w:r w:rsidRPr="00567618">
              <w:rPr>
                <w:rFonts w:ascii="Arial" w:hAnsi="Arial"/>
                <w:sz w:val="18"/>
                <w:szCs w:val="18"/>
              </w:rPr>
              <w:t>Maximum bitrate for downlink (kbps)</w:t>
            </w:r>
            <w:bookmarkEnd w:id="5909"/>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911" w:name="_MCCTEMPBM_CRPT86940993___4"/>
            <w:r w:rsidRPr="00567618">
              <w:rPr>
                <w:rFonts w:ascii="Arial" w:hAnsi="Arial"/>
                <w:sz w:val="18"/>
                <w:szCs w:val="18"/>
              </w:rPr>
              <w:t>408</w:t>
            </w:r>
            <w:bookmarkEnd w:id="5911"/>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912" w:name="_MCCTEMPBM_CRPT86940995___7"/>
            <w:bookmarkEnd w:id="5910"/>
            <w:r w:rsidRPr="00567618">
              <w:rPr>
                <w:rFonts w:ascii="Arial" w:hAnsi="Arial"/>
                <w:sz w:val="18"/>
                <w:szCs w:val="18"/>
              </w:rPr>
              <w:t>Allocation/Retention priority</w:t>
            </w:r>
            <w:bookmarkEnd w:id="5912"/>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913" w:name="_MCCTEMPBM_CRPT86940996___4"/>
            <w:r w:rsidRPr="00567618">
              <w:rPr>
                <w:rFonts w:ascii="Arial" w:hAnsi="Arial"/>
                <w:sz w:val="18"/>
                <w:szCs w:val="18"/>
              </w:rPr>
              <w:t>subscribed value</w:t>
            </w:r>
            <w:bookmarkEnd w:id="5913"/>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914"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914"/>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915" w:name="_MCCTEMPBM_CRPT86940998___7"/>
            <w:r w:rsidRPr="00567618">
              <w:rPr>
                <w:rFonts w:ascii="Arial" w:hAnsi="Arial"/>
                <w:sz w:val="18"/>
              </w:rPr>
              <w:t>Source statistics descriptor</w:t>
            </w:r>
            <w:bookmarkEnd w:id="5915"/>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916" w:name="_MCCTEMPBM_CRPT86940999___4"/>
            <w:r w:rsidRPr="00567618">
              <w:rPr>
                <w:rFonts w:ascii="Arial" w:hAnsi="Arial"/>
                <w:sz w:val="18"/>
              </w:rPr>
              <w:t>‘unknown'</w:t>
            </w:r>
            <w:bookmarkEnd w:id="5916"/>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917" w:name="_Toc26369664"/>
      <w:bookmarkStart w:id="5918" w:name="_Toc36227546"/>
      <w:bookmarkStart w:id="5919" w:name="_Toc36228561"/>
      <w:bookmarkStart w:id="5920" w:name="_Toc36229188"/>
      <w:bookmarkStart w:id="5921" w:name="_Toc68847508"/>
      <w:bookmarkStart w:id="5922" w:name="_Toc74611443"/>
      <w:bookmarkStart w:id="5923" w:name="_Toc75566722"/>
      <w:bookmarkStart w:id="5924" w:name="_Toc89790274"/>
      <w:bookmarkStart w:id="5925" w:name="_Toc99466912"/>
      <w:bookmarkStart w:id="5926" w:name="_Toc186664112"/>
      <w:r w:rsidRPr="00567618">
        <w:rPr>
          <w:rFonts w:eastAsia="SimSun"/>
        </w:rPr>
        <w:t>E.22</w:t>
      </w:r>
      <w:r w:rsidRPr="00567618">
        <w:rPr>
          <w:rFonts w:eastAsia="SimSun"/>
        </w:rPr>
        <w:tab/>
        <w:t>Bi-directional video (H.264 AVC level 1.2, IPv6, RTCP and MBR&gt;GBR bearer)</w:t>
      </w:r>
      <w:bookmarkEnd w:id="5917"/>
      <w:bookmarkEnd w:id="5918"/>
      <w:bookmarkEnd w:id="5919"/>
      <w:bookmarkEnd w:id="5920"/>
      <w:bookmarkEnd w:id="5921"/>
      <w:bookmarkEnd w:id="5922"/>
      <w:bookmarkEnd w:id="5923"/>
      <w:bookmarkEnd w:id="5924"/>
      <w:bookmarkEnd w:id="5925"/>
      <w:bookmarkEnd w:id="5926"/>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927" w:name="MCCQCTEMPBM_00000185"/>
      <w:r w:rsidRPr="00567618">
        <w:rPr>
          <w:rFonts w:ascii="Courier New" w:hAnsi="Courier New" w:cs="Courier New"/>
          <w:szCs w:val="18"/>
        </w:rPr>
        <w:t xml:space="preserve"> </w:t>
      </w:r>
      <w:bookmarkEnd w:id="5927"/>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928" w:name="_MCCTEMPBM_CRPT86941000___4"/>
            <w:r w:rsidRPr="00567618">
              <w:t>The application should handle packet reordering.</w:t>
            </w:r>
            <w:bookmarkEnd w:id="5928"/>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929" w:name="_MCCTEMPBM_CRPT86941001___4"/>
            <w:r w:rsidRPr="00567618">
              <w:t>Maximum size of IP packets</w:t>
            </w:r>
            <w:bookmarkEnd w:id="5929"/>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930" w:name="_MCCTEMPBM_CRPT86941002___4"/>
            <w:r w:rsidRPr="00567618">
              <w:t>Reflects the desire to have a medium level of protection to achieve an acceptable compromise between packet loss rate and speech transport delay and delay variation.</w:t>
            </w:r>
            <w:bookmarkEnd w:id="5930"/>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931" w:name="_MCCTEMPBM_CRPT86941003___4"/>
            <w:r w:rsidRPr="00567618">
              <w:t>A packet loss rate of 0.7 % per wireless link is in general sufficient for video services</w:t>
            </w:r>
            <w:bookmarkEnd w:id="5931"/>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932"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932"/>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933"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934" w:name="_MCCTEMPBM_CRPT86941006___4" w:colFirst="2" w:colLast="2"/>
            <w:bookmarkEnd w:id="5933"/>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935" w:name="_MCCTEMPBM_CRPT86941007___4" w:colFirst="2" w:colLast="2"/>
            <w:bookmarkEnd w:id="5934"/>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936" w:name="_MCCTEMPBM_CRPT86941008___4" w:colFirst="2" w:colLast="2"/>
            <w:bookmarkEnd w:id="5935"/>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936"/>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937"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937"/>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938" w:name="_Toc26369665"/>
      <w:bookmarkStart w:id="5939" w:name="_Toc36227547"/>
      <w:bookmarkStart w:id="5940" w:name="_Toc36228562"/>
      <w:bookmarkStart w:id="5941" w:name="_Toc36229189"/>
      <w:bookmarkStart w:id="5942" w:name="_Toc68847509"/>
      <w:bookmarkStart w:id="5943" w:name="_Toc74611444"/>
      <w:bookmarkStart w:id="5944" w:name="_Toc75566723"/>
      <w:bookmarkStart w:id="5945" w:name="_Toc89790275"/>
      <w:bookmarkStart w:id="5946" w:name="_Toc99466913"/>
      <w:bookmarkStart w:id="5947" w:name="_Toc186664113"/>
      <w:r w:rsidRPr="00567618">
        <w:rPr>
          <w:rFonts w:eastAsia="SimSun"/>
        </w:rPr>
        <w:t>E.23</w:t>
      </w:r>
      <w:r w:rsidRPr="00567618">
        <w:rPr>
          <w:rFonts w:eastAsia="SimSun"/>
        </w:rPr>
        <w:tab/>
        <w:t>Bi-directional video (H.265 (HEVC) Main profile, Main tier, level 3.1, 500 kbps, IPv6, RTCP and MBR=GBR bearer)</w:t>
      </w:r>
      <w:bookmarkEnd w:id="5938"/>
      <w:bookmarkEnd w:id="5939"/>
      <w:bookmarkEnd w:id="5940"/>
      <w:bookmarkEnd w:id="5941"/>
      <w:bookmarkEnd w:id="5942"/>
      <w:bookmarkEnd w:id="5943"/>
      <w:bookmarkEnd w:id="5944"/>
      <w:bookmarkEnd w:id="5945"/>
      <w:bookmarkEnd w:id="5946"/>
      <w:bookmarkEnd w:id="5947"/>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948" w:name="_Toc26369666"/>
      <w:bookmarkStart w:id="5949" w:name="_Toc36227548"/>
      <w:bookmarkStart w:id="5950" w:name="_Toc36228563"/>
      <w:bookmarkStart w:id="5951" w:name="_Toc36229190"/>
      <w:bookmarkStart w:id="5952" w:name="_Toc68847510"/>
      <w:bookmarkStart w:id="5953" w:name="_Toc74611445"/>
      <w:bookmarkStart w:id="5954" w:name="_Toc75566724"/>
      <w:bookmarkStart w:id="5955" w:name="_Toc89790276"/>
      <w:bookmarkStart w:id="5956" w:name="_Toc99466914"/>
      <w:bookmarkStart w:id="5957" w:name="_Toc186664114"/>
      <w:r w:rsidRPr="00567618">
        <w:rPr>
          <w:rFonts w:eastAsia="SimSun"/>
        </w:rPr>
        <w:t>E.24</w:t>
      </w:r>
      <w:r w:rsidRPr="00567618">
        <w:rPr>
          <w:rFonts w:eastAsia="SimSun"/>
        </w:rPr>
        <w:tab/>
        <w:t>Bi-directional video (H.265 (HEVC) Main profile, Main tier, level 3.1, 500/40 kbps, IPv6, RTCP and MBR&gt;GBR bearer)</w:t>
      </w:r>
      <w:bookmarkEnd w:id="5948"/>
      <w:bookmarkEnd w:id="5949"/>
      <w:bookmarkEnd w:id="5950"/>
      <w:bookmarkEnd w:id="5951"/>
      <w:bookmarkEnd w:id="5952"/>
      <w:bookmarkEnd w:id="5953"/>
      <w:bookmarkEnd w:id="5954"/>
      <w:bookmarkEnd w:id="5955"/>
      <w:bookmarkEnd w:id="5956"/>
      <w:bookmarkEnd w:id="5957"/>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958" w:name="_Toc26369667"/>
      <w:bookmarkStart w:id="5959" w:name="_Toc36227549"/>
      <w:bookmarkStart w:id="5960" w:name="_Toc36228564"/>
      <w:bookmarkStart w:id="5961" w:name="_Toc36229191"/>
      <w:bookmarkStart w:id="5962" w:name="_Toc68847511"/>
      <w:bookmarkStart w:id="5963" w:name="_Toc74611446"/>
      <w:bookmarkStart w:id="5964" w:name="_Toc75566725"/>
      <w:bookmarkStart w:id="5965" w:name="_Toc89790277"/>
      <w:bookmarkStart w:id="5966" w:name="_Toc99466915"/>
      <w:bookmarkStart w:id="5967" w:name="_Toc186664115"/>
      <w:r w:rsidRPr="00567618">
        <w:rPr>
          <w:rFonts w:eastAsia="SimSun"/>
        </w:rPr>
        <w:t>E.25</w:t>
      </w:r>
      <w:r w:rsidRPr="00567618">
        <w:rPr>
          <w:rFonts w:eastAsia="SimSun"/>
        </w:rPr>
        <w:tab/>
        <w:t>Bi-directional video (H.265 (HEVC) Main profile, Main tier, level 3.1, 600 kbps, IPv6, RTCP and MBR=GBR bearer)</w:t>
      </w:r>
      <w:bookmarkEnd w:id="5958"/>
      <w:bookmarkEnd w:id="5959"/>
      <w:bookmarkEnd w:id="5960"/>
      <w:bookmarkEnd w:id="5961"/>
      <w:bookmarkEnd w:id="5962"/>
      <w:bookmarkEnd w:id="5963"/>
      <w:bookmarkEnd w:id="5964"/>
      <w:bookmarkEnd w:id="5965"/>
      <w:bookmarkEnd w:id="5966"/>
      <w:bookmarkEnd w:id="5967"/>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968" w:name="_Toc26369668"/>
      <w:bookmarkStart w:id="5969" w:name="_Toc36227550"/>
      <w:bookmarkStart w:id="5970" w:name="_Toc36228565"/>
      <w:bookmarkStart w:id="5971" w:name="_Toc36229192"/>
      <w:bookmarkStart w:id="5972" w:name="_Toc68847512"/>
      <w:bookmarkStart w:id="5973" w:name="_Toc74611447"/>
      <w:bookmarkStart w:id="5974" w:name="_Toc75566726"/>
      <w:bookmarkStart w:id="5975" w:name="_Toc89790278"/>
      <w:bookmarkStart w:id="5976" w:name="_Toc99466916"/>
      <w:bookmarkStart w:id="5977" w:name="_Toc186664116"/>
      <w:r w:rsidRPr="00567618">
        <w:rPr>
          <w:rFonts w:eastAsia="SimSun"/>
        </w:rPr>
        <w:t>E.26</w:t>
      </w:r>
      <w:r w:rsidRPr="00567618">
        <w:rPr>
          <w:rFonts w:eastAsia="SimSun"/>
        </w:rPr>
        <w:tab/>
        <w:t>Bi-directional video (H.265 (HEVC) Main profile, Main tier, level 3.1, 600/40 kbps, IPv6, RTCP and MBR&gt;GBR bearer)</w:t>
      </w:r>
      <w:bookmarkEnd w:id="5968"/>
      <w:bookmarkEnd w:id="5969"/>
      <w:bookmarkEnd w:id="5970"/>
      <w:bookmarkEnd w:id="5971"/>
      <w:bookmarkEnd w:id="5972"/>
      <w:bookmarkEnd w:id="5973"/>
      <w:bookmarkEnd w:id="5974"/>
      <w:bookmarkEnd w:id="5975"/>
      <w:bookmarkEnd w:id="5976"/>
      <w:bookmarkEnd w:id="5977"/>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978" w:name="_Toc26369669"/>
      <w:bookmarkStart w:id="5979" w:name="_Toc36227551"/>
      <w:bookmarkStart w:id="5980" w:name="_Toc36228566"/>
      <w:bookmarkStart w:id="5981" w:name="_Toc36229193"/>
      <w:bookmarkStart w:id="5982" w:name="_Toc68847513"/>
      <w:bookmarkStart w:id="5983" w:name="_Toc74611448"/>
      <w:bookmarkStart w:id="5984" w:name="_Toc75566727"/>
      <w:bookmarkStart w:id="5985" w:name="_Toc89790279"/>
      <w:bookmarkStart w:id="5986" w:name="_Toc99466917"/>
      <w:bookmarkStart w:id="5987" w:name="_Toc186664117"/>
      <w:r w:rsidRPr="00567618">
        <w:rPr>
          <w:rFonts w:eastAsia="SimSun"/>
        </w:rPr>
        <w:t>E.27</w:t>
      </w:r>
      <w:r w:rsidRPr="00567618">
        <w:rPr>
          <w:rFonts w:eastAsia="SimSun"/>
        </w:rPr>
        <w:tab/>
        <w:t>Bi-directional video (H.265 (HEVC) Main profile, Main tier, level 3.1, 650 kbps, IPv6, RTCP and MBR=GBR bearer)</w:t>
      </w:r>
      <w:bookmarkEnd w:id="5978"/>
      <w:bookmarkEnd w:id="5979"/>
      <w:bookmarkEnd w:id="5980"/>
      <w:bookmarkEnd w:id="5981"/>
      <w:bookmarkEnd w:id="5982"/>
      <w:bookmarkEnd w:id="5983"/>
      <w:bookmarkEnd w:id="5984"/>
      <w:bookmarkEnd w:id="5985"/>
      <w:bookmarkEnd w:id="5986"/>
      <w:bookmarkEnd w:id="5987"/>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988" w:name="_Toc26369670"/>
      <w:bookmarkStart w:id="5989" w:name="_Toc36227552"/>
      <w:bookmarkStart w:id="5990" w:name="_Toc36228567"/>
      <w:bookmarkStart w:id="5991" w:name="_Toc36229194"/>
      <w:bookmarkStart w:id="5992" w:name="_Toc68847514"/>
      <w:bookmarkStart w:id="5993" w:name="_Toc74611449"/>
      <w:bookmarkStart w:id="5994" w:name="_Toc75566728"/>
      <w:bookmarkStart w:id="5995" w:name="_Toc89790280"/>
      <w:bookmarkStart w:id="5996" w:name="_Toc99466918"/>
      <w:bookmarkStart w:id="5997" w:name="_Toc186664118"/>
      <w:r w:rsidRPr="00567618">
        <w:rPr>
          <w:rFonts w:eastAsia="SimSun"/>
        </w:rPr>
        <w:t>E.28</w:t>
      </w:r>
      <w:r w:rsidRPr="00567618">
        <w:rPr>
          <w:rFonts w:eastAsia="SimSun"/>
        </w:rPr>
        <w:tab/>
        <w:t>Bi-directional video (H.265 (HEVC) Main profile, Main tier, level 3.1, 650/40 kbps, IPv6, RTCP and MBR&gt;GBR bearer)</w:t>
      </w:r>
      <w:bookmarkEnd w:id="5988"/>
      <w:bookmarkEnd w:id="5989"/>
      <w:bookmarkEnd w:id="5990"/>
      <w:bookmarkEnd w:id="5991"/>
      <w:bookmarkEnd w:id="5992"/>
      <w:bookmarkEnd w:id="5993"/>
      <w:bookmarkEnd w:id="5994"/>
      <w:bookmarkEnd w:id="5995"/>
      <w:bookmarkEnd w:id="5996"/>
      <w:bookmarkEnd w:id="5997"/>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998" w:name="_Toc26369671"/>
      <w:bookmarkStart w:id="5999" w:name="_Toc36227553"/>
      <w:bookmarkStart w:id="6000" w:name="_Toc36228568"/>
      <w:bookmarkStart w:id="6001" w:name="_Toc36229195"/>
      <w:bookmarkStart w:id="6002" w:name="_Toc68847515"/>
      <w:bookmarkStart w:id="6003" w:name="_Toc74611450"/>
      <w:bookmarkStart w:id="6004" w:name="_Toc75566729"/>
      <w:bookmarkStart w:id="6005" w:name="_Toc89790281"/>
      <w:bookmarkStart w:id="6006" w:name="_Toc99466919"/>
      <w:bookmarkStart w:id="6007" w:name="_Toc186664119"/>
      <w:r w:rsidRPr="00567618">
        <w:rPr>
          <w:rFonts w:eastAsia="SimSun"/>
        </w:rPr>
        <w:t>E.29</w:t>
      </w:r>
      <w:r w:rsidRPr="00567618">
        <w:rPr>
          <w:rFonts w:eastAsia="SimSun"/>
        </w:rPr>
        <w:tab/>
        <w:t>Bi-directional video (H.265 (HEVC) Main profile, Main tier, level 3.1, 750 kbps, IPv6, RTCP and MBR=GBR bearer)</w:t>
      </w:r>
      <w:bookmarkEnd w:id="5998"/>
      <w:bookmarkEnd w:id="5999"/>
      <w:bookmarkEnd w:id="6000"/>
      <w:bookmarkEnd w:id="6001"/>
      <w:bookmarkEnd w:id="6002"/>
      <w:bookmarkEnd w:id="6003"/>
      <w:bookmarkEnd w:id="6004"/>
      <w:bookmarkEnd w:id="6005"/>
      <w:bookmarkEnd w:id="6006"/>
      <w:bookmarkEnd w:id="6007"/>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6008" w:name="_Toc26369672"/>
      <w:bookmarkStart w:id="6009" w:name="_Toc36227554"/>
      <w:bookmarkStart w:id="6010" w:name="_Toc36228569"/>
      <w:bookmarkStart w:id="6011" w:name="_Toc36229196"/>
      <w:bookmarkStart w:id="6012" w:name="_Toc68847516"/>
      <w:bookmarkStart w:id="6013" w:name="_Toc74611451"/>
      <w:bookmarkStart w:id="6014" w:name="_Toc75566730"/>
      <w:bookmarkStart w:id="6015" w:name="_Toc89790282"/>
      <w:bookmarkStart w:id="6016" w:name="_Toc99466920"/>
      <w:bookmarkStart w:id="6017" w:name="_Toc186664120"/>
      <w:r w:rsidRPr="00567618">
        <w:rPr>
          <w:rFonts w:eastAsia="SimSun"/>
        </w:rPr>
        <w:t>E.30</w:t>
      </w:r>
      <w:r w:rsidRPr="00567618">
        <w:rPr>
          <w:rFonts w:eastAsia="SimSun"/>
        </w:rPr>
        <w:tab/>
        <w:t>Bi-directional video (H.265 (HEVC) Main profile, Main tier, level 3.1, 750/40 kbps, IPv6, RTCP and MBR&gt;GBR bearer)</w:t>
      </w:r>
      <w:bookmarkEnd w:id="6008"/>
      <w:bookmarkEnd w:id="6009"/>
      <w:bookmarkEnd w:id="6010"/>
      <w:bookmarkEnd w:id="6011"/>
      <w:bookmarkEnd w:id="6012"/>
      <w:bookmarkEnd w:id="6013"/>
      <w:bookmarkEnd w:id="6014"/>
      <w:bookmarkEnd w:id="6015"/>
      <w:bookmarkEnd w:id="6016"/>
      <w:bookmarkEnd w:id="6017"/>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6018" w:name="_Toc26369673"/>
      <w:bookmarkStart w:id="6019" w:name="_Toc36227555"/>
      <w:bookmarkStart w:id="6020" w:name="_Toc36228570"/>
      <w:bookmarkStart w:id="6021" w:name="_Toc36229197"/>
      <w:bookmarkStart w:id="6022" w:name="_Toc68847517"/>
      <w:bookmarkStart w:id="6023" w:name="_Toc74611452"/>
      <w:bookmarkStart w:id="6024" w:name="_Toc75566731"/>
      <w:bookmarkStart w:id="6025" w:name="_Toc89790283"/>
      <w:bookmarkStart w:id="6026" w:name="_Toc99466921"/>
      <w:bookmarkStart w:id="6027" w:name="_Toc186664121"/>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6018"/>
      <w:bookmarkEnd w:id="6019"/>
      <w:bookmarkEnd w:id="6020"/>
      <w:bookmarkEnd w:id="6021"/>
      <w:bookmarkEnd w:id="6022"/>
      <w:bookmarkEnd w:id="6023"/>
      <w:bookmarkEnd w:id="6024"/>
      <w:bookmarkEnd w:id="6025"/>
      <w:bookmarkEnd w:id="6026"/>
      <w:bookmarkEnd w:id="6027"/>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6028"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6029" w:name="_MCCTEMPBM_CRPT86941011___7"/>
            <w:bookmarkEnd w:id="6028"/>
            <w:r w:rsidRPr="00567618">
              <w:rPr>
                <w:rFonts w:ascii="Arial" w:hAnsi="Arial"/>
                <w:sz w:val="18"/>
              </w:rPr>
              <w:t>Delivery order</w:t>
            </w:r>
            <w:bookmarkEnd w:id="6029"/>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6030" w:name="_MCCTEMPBM_CRPT86941012___4"/>
            <w:r w:rsidRPr="00567618">
              <w:rPr>
                <w:rFonts w:ascii="Arial" w:hAnsi="Arial"/>
                <w:sz w:val="18"/>
              </w:rPr>
              <w:t>No</w:t>
            </w:r>
            <w:bookmarkEnd w:id="6030"/>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6031" w:name="_MCCTEMPBM_CRPT86941013___7"/>
            <w:r w:rsidRPr="00567618">
              <w:rPr>
                <w:rFonts w:ascii="Arial" w:hAnsi="Arial"/>
                <w:sz w:val="18"/>
              </w:rPr>
              <w:t>The application should handle packet reordering.</w:t>
            </w:r>
            <w:bookmarkEnd w:id="6031"/>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6032" w:name="_MCCTEMPBM_CRPT86941014___7"/>
            <w:r w:rsidRPr="00567618">
              <w:rPr>
                <w:rFonts w:ascii="Arial" w:hAnsi="Arial"/>
                <w:sz w:val="18"/>
              </w:rPr>
              <w:t>Maximum SDU size (octets)</w:t>
            </w:r>
            <w:bookmarkEnd w:id="6032"/>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6033" w:name="_MCCTEMPBM_CRPT86941015___4"/>
            <w:r w:rsidRPr="00567618">
              <w:rPr>
                <w:rFonts w:ascii="Arial" w:hAnsi="Arial"/>
                <w:sz w:val="18"/>
              </w:rPr>
              <w:t>1400</w:t>
            </w:r>
            <w:bookmarkEnd w:id="6033"/>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6034" w:name="_MCCTEMPBM_CRPT86941016___7"/>
            <w:r w:rsidRPr="00567618">
              <w:rPr>
                <w:rFonts w:ascii="Arial" w:hAnsi="Arial"/>
                <w:sz w:val="18"/>
              </w:rPr>
              <w:t>Maximum size of IP packets</w:t>
            </w:r>
            <w:r w:rsidRPr="00567618">
              <w:rPr>
                <w:rFonts w:ascii="Arial" w:hAnsi="Arial"/>
                <w:sz w:val="18"/>
                <w:lang w:eastAsia="ko-KR"/>
              </w:rPr>
              <w:t>.</w:t>
            </w:r>
            <w:bookmarkEnd w:id="6034"/>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6035" w:name="_MCCTEMPBM_CRPT86941017___7"/>
            <w:r w:rsidRPr="00567618">
              <w:rPr>
                <w:rFonts w:ascii="Arial" w:hAnsi="Arial"/>
                <w:sz w:val="18"/>
              </w:rPr>
              <w:t>Delivery of erroneous SDUs</w:t>
            </w:r>
            <w:bookmarkEnd w:id="6035"/>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6036" w:name="_MCCTEMPBM_CRPT86941018___4"/>
            <w:r w:rsidRPr="00567618">
              <w:rPr>
                <w:rFonts w:ascii="Arial" w:hAnsi="Arial"/>
                <w:sz w:val="18"/>
              </w:rPr>
              <w:t>No</w:t>
            </w:r>
            <w:bookmarkEnd w:id="6036"/>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6037" w:name="_MCCTEMPBM_CRPT86941019___7"/>
            <w:r w:rsidRPr="00567618">
              <w:rPr>
                <w:rFonts w:ascii="Arial" w:hAnsi="Arial"/>
                <w:sz w:val="18"/>
              </w:rPr>
              <w:t>Residual BER</w:t>
            </w:r>
            <w:bookmarkEnd w:id="6037"/>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6038"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38"/>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6039"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6039"/>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6040" w:name="_MCCTEMPBM_CRPT86941022___7"/>
            <w:r w:rsidRPr="00567618">
              <w:rPr>
                <w:rFonts w:ascii="Arial" w:hAnsi="Arial"/>
                <w:sz w:val="18"/>
              </w:rPr>
              <w:t>SDU error ratio</w:t>
            </w:r>
            <w:bookmarkEnd w:id="6040"/>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6041"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6041"/>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6042"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42"/>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6043" w:name="_MCCTEMPBM_CRPT86941025___7"/>
            <w:r w:rsidRPr="00567618">
              <w:rPr>
                <w:rFonts w:ascii="Arial" w:hAnsi="Arial"/>
                <w:sz w:val="18"/>
              </w:rPr>
              <w:t>Transfer delay (ms)</w:t>
            </w:r>
            <w:bookmarkEnd w:id="6043"/>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6044" w:name="_MCCTEMPBM_CRPT86941026___4"/>
            <w:r w:rsidRPr="00567618">
              <w:rPr>
                <w:rFonts w:ascii="Arial" w:hAnsi="Arial"/>
                <w:sz w:val="18"/>
              </w:rPr>
              <w:t>130 ms</w:t>
            </w:r>
            <w:bookmarkEnd w:id="6044"/>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6045"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45"/>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6046"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46"/>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6047" w:name="_MCCTEMPBM_CRPT86941029___4"/>
            <w:r w:rsidRPr="00567618">
              <w:rPr>
                <w:rFonts w:ascii="Arial" w:hAnsi="Arial"/>
                <w:sz w:val="18"/>
              </w:rPr>
              <w:t>3</w:t>
            </w:r>
            <w:r w:rsidRPr="00567618">
              <w:rPr>
                <w:rFonts w:ascii="Arial" w:hAnsi="Arial"/>
                <w:sz w:val="18"/>
                <w:lang w:eastAsia="ko-KR"/>
              </w:rPr>
              <w:t>2</w:t>
            </w:r>
            <w:bookmarkEnd w:id="6047"/>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6048"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48"/>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6049"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49"/>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6050" w:name="_MCCTEMPBM_CRPT86941032___4"/>
            <w:r w:rsidRPr="00567618">
              <w:rPr>
                <w:rFonts w:ascii="Arial" w:hAnsi="Arial"/>
                <w:sz w:val="18"/>
              </w:rPr>
              <w:t>3</w:t>
            </w:r>
            <w:r w:rsidRPr="00567618">
              <w:rPr>
                <w:rFonts w:ascii="Arial" w:hAnsi="Arial"/>
                <w:sz w:val="18"/>
                <w:lang w:eastAsia="ko-KR"/>
              </w:rPr>
              <w:t>2</w:t>
            </w:r>
            <w:bookmarkEnd w:id="6050"/>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6051"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51"/>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6052"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52"/>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6053" w:name="_MCCTEMPBM_CRPT86941035___4"/>
            <w:r w:rsidRPr="00567618">
              <w:rPr>
                <w:rFonts w:ascii="Arial" w:hAnsi="Arial"/>
                <w:sz w:val="18"/>
              </w:rPr>
              <w:t>3</w:t>
            </w:r>
            <w:r w:rsidRPr="00567618">
              <w:rPr>
                <w:rFonts w:ascii="Arial" w:hAnsi="Arial"/>
                <w:sz w:val="18"/>
                <w:lang w:eastAsia="ko-KR"/>
              </w:rPr>
              <w:t>2</w:t>
            </w:r>
            <w:bookmarkEnd w:id="6053"/>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6054"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54"/>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6055"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55"/>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6056" w:name="_MCCTEMPBM_CRPT86941038___4"/>
            <w:r w:rsidRPr="00567618">
              <w:rPr>
                <w:rFonts w:ascii="Arial" w:hAnsi="Arial"/>
                <w:sz w:val="18"/>
              </w:rPr>
              <w:t>3</w:t>
            </w:r>
            <w:r w:rsidRPr="00567618">
              <w:rPr>
                <w:rFonts w:ascii="Arial" w:hAnsi="Arial"/>
                <w:sz w:val="18"/>
                <w:lang w:eastAsia="ko-KR"/>
              </w:rPr>
              <w:t>2</w:t>
            </w:r>
            <w:bookmarkEnd w:id="6056"/>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6057"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6057"/>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6058" w:name="_MCCTEMPBM_CRPT86941040___7"/>
            <w:r w:rsidRPr="00567618">
              <w:rPr>
                <w:rFonts w:ascii="Arial" w:hAnsi="Arial"/>
                <w:sz w:val="18"/>
              </w:rPr>
              <w:t>Allocation/Retention priority</w:t>
            </w:r>
            <w:bookmarkEnd w:id="6058"/>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6059" w:name="_MCCTEMPBM_CRPT86941041___4"/>
            <w:r w:rsidRPr="00567618">
              <w:rPr>
                <w:rFonts w:ascii="Arial" w:hAnsi="Arial"/>
                <w:sz w:val="18"/>
              </w:rPr>
              <w:t>subscribed value</w:t>
            </w:r>
            <w:bookmarkEnd w:id="6059"/>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6060"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60"/>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6061" w:name="_MCCTEMPBM_CRPT86941043___7"/>
            <w:r w:rsidRPr="00567618">
              <w:rPr>
                <w:rFonts w:ascii="Arial" w:hAnsi="Arial"/>
                <w:sz w:val="18"/>
              </w:rPr>
              <w:t>Source statistics descriptor</w:t>
            </w:r>
            <w:bookmarkEnd w:id="6061"/>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6062" w:name="_MCCTEMPBM_CRPT86941044___4"/>
            <w:r w:rsidRPr="00567618">
              <w:rPr>
                <w:rFonts w:ascii="Arial" w:hAnsi="Arial"/>
                <w:sz w:val="18"/>
              </w:rPr>
              <w:t>‘speech'</w:t>
            </w:r>
            <w:bookmarkEnd w:id="6062"/>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6063" w:name="_MCCTEMPBM_CRPT86941045___5"/>
    </w:p>
    <w:bookmarkEnd w:id="6063"/>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6064" w:name="_Toc26369674"/>
      <w:bookmarkStart w:id="6065" w:name="_Toc36227556"/>
      <w:bookmarkStart w:id="6066" w:name="_Toc36228571"/>
      <w:bookmarkStart w:id="6067" w:name="_Toc36229198"/>
      <w:bookmarkStart w:id="6068" w:name="_Toc68847518"/>
      <w:bookmarkStart w:id="6069" w:name="_Toc74611453"/>
      <w:bookmarkStart w:id="6070" w:name="_Toc75566732"/>
      <w:bookmarkStart w:id="6071" w:name="_Toc89790284"/>
      <w:bookmarkStart w:id="6072" w:name="_Toc99466922"/>
      <w:bookmarkStart w:id="6073" w:name="_Toc186664122"/>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6064"/>
      <w:bookmarkEnd w:id="6065"/>
      <w:bookmarkEnd w:id="6066"/>
      <w:bookmarkEnd w:id="6067"/>
      <w:bookmarkEnd w:id="6068"/>
      <w:bookmarkEnd w:id="6069"/>
      <w:bookmarkEnd w:id="6070"/>
      <w:bookmarkEnd w:id="6071"/>
      <w:bookmarkEnd w:id="6072"/>
      <w:bookmarkEnd w:id="6073"/>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6074"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6075" w:name="_MCCTEMPBM_CRPT86941047___7"/>
            <w:bookmarkEnd w:id="6074"/>
            <w:r w:rsidRPr="00567618">
              <w:rPr>
                <w:rFonts w:ascii="Arial" w:hAnsi="Arial"/>
                <w:sz w:val="18"/>
              </w:rPr>
              <w:t>Delivery order</w:t>
            </w:r>
            <w:bookmarkEnd w:id="6075"/>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6076" w:name="_MCCTEMPBM_CRPT86941048___4"/>
            <w:r w:rsidRPr="00567618">
              <w:rPr>
                <w:rFonts w:ascii="Arial" w:hAnsi="Arial"/>
                <w:sz w:val="18"/>
              </w:rPr>
              <w:t>No</w:t>
            </w:r>
            <w:bookmarkEnd w:id="6076"/>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6077" w:name="_MCCTEMPBM_CRPT86941049___7"/>
            <w:r w:rsidRPr="00567618">
              <w:rPr>
                <w:rFonts w:ascii="Arial" w:hAnsi="Arial"/>
                <w:sz w:val="18"/>
              </w:rPr>
              <w:t>The application should handle packet reordering.</w:t>
            </w:r>
            <w:bookmarkEnd w:id="6077"/>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6078" w:name="_MCCTEMPBM_CRPT86941050___7"/>
            <w:r w:rsidRPr="00567618">
              <w:rPr>
                <w:rFonts w:ascii="Arial" w:hAnsi="Arial"/>
                <w:sz w:val="18"/>
              </w:rPr>
              <w:t>Maximum SDU size (octets)</w:t>
            </w:r>
            <w:bookmarkEnd w:id="6078"/>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6079" w:name="_MCCTEMPBM_CRPT86941051___4"/>
            <w:r w:rsidRPr="00567618">
              <w:rPr>
                <w:rFonts w:ascii="Arial" w:hAnsi="Arial"/>
                <w:sz w:val="18"/>
              </w:rPr>
              <w:t>1400</w:t>
            </w:r>
            <w:bookmarkEnd w:id="6079"/>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6080" w:name="_MCCTEMPBM_CRPT86941052___7"/>
            <w:r w:rsidRPr="00567618">
              <w:rPr>
                <w:rFonts w:ascii="Arial" w:hAnsi="Arial"/>
                <w:sz w:val="18"/>
              </w:rPr>
              <w:t>Maximum size of IP packets</w:t>
            </w:r>
            <w:r w:rsidRPr="00567618">
              <w:rPr>
                <w:rFonts w:ascii="Arial" w:hAnsi="Arial"/>
                <w:sz w:val="18"/>
                <w:lang w:eastAsia="ko-KR"/>
              </w:rPr>
              <w:t>.</w:t>
            </w:r>
            <w:bookmarkEnd w:id="6080"/>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6081" w:name="_MCCTEMPBM_CRPT86941053___7"/>
            <w:r w:rsidRPr="00567618">
              <w:rPr>
                <w:rFonts w:ascii="Arial" w:hAnsi="Arial"/>
                <w:sz w:val="18"/>
              </w:rPr>
              <w:t>Delivery of erroneous SDUs</w:t>
            </w:r>
            <w:bookmarkEnd w:id="6081"/>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6082" w:name="_MCCTEMPBM_CRPT86941054___4"/>
            <w:r w:rsidRPr="00567618">
              <w:rPr>
                <w:rFonts w:ascii="Arial" w:hAnsi="Arial"/>
                <w:sz w:val="18"/>
              </w:rPr>
              <w:t>No</w:t>
            </w:r>
            <w:bookmarkEnd w:id="6082"/>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6083" w:name="_MCCTEMPBM_CRPT86941055___7"/>
            <w:r w:rsidRPr="00567618">
              <w:rPr>
                <w:rFonts w:ascii="Arial" w:hAnsi="Arial"/>
                <w:sz w:val="18"/>
              </w:rPr>
              <w:t>Residual BER</w:t>
            </w:r>
            <w:bookmarkEnd w:id="6083"/>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6084"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84"/>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6085"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6085"/>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6086" w:name="_MCCTEMPBM_CRPT86941058___7"/>
            <w:r w:rsidRPr="00567618">
              <w:rPr>
                <w:rFonts w:ascii="Arial" w:hAnsi="Arial"/>
                <w:sz w:val="18"/>
              </w:rPr>
              <w:t>SDU error ratio</w:t>
            </w:r>
            <w:bookmarkEnd w:id="6086"/>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6087"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6087"/>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6088"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88"/>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6089" w:name="_MCCTEMPBM_CRPT86941061___7"/>
            <w:r w:rsidRPr="00567618">
              <w:rPr>
                <w:rFonts w:ascii="Arial" w:hAnsi="Arial"/>
                <w:sz w:val="18"/>
              </w:rPr>
              <w:t>Transfer delay (ms)</w:t>
            </w:r>
            <w:bookmarkEnd w:id="6089"/>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6090" w:name="_MCCTEMPBM_CRPT86941062___4"/>
            <w:r w:rsidRPr="00567618">
              <w:rPr>
                <w:rFonts w:ascii="Arial" w:hAnsi="Arial"/>
                <w:sz w:val="18"/>
              </w:rPr>
              <w:t>130 ms</w:t>
            </w:r>
            <w:bookmarkEnd w:id="6090"/>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6091"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91"/>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6092"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92"/>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6093" w:name="_MCCTEMPBM_CRPT86941065___4"/>
            <w:r w:rsidRPr="00567618">
              <w:rPr>
                <w:rFonts w:ascii="Arial" w:hAnsi="Arial"/>
                <w:sz w:val="18"/>
              </w:rPr>
              <w:t>4</w:t>
            </w:r>
            <w:r w:rsidRPr="00567618">
              <w:rPr>
                <w:rFonts w:ascii="Arial" w:hAnsi="Arial"/>
                <w:sz w:val="18"/>
                <w:lang w:eastAsia="ko-KR"/>
              </w:rPr>
              <w:t>4</w:t>
            </w:r>
            <w:bookmarkEnd w:id="6093"/>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6094"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4"/>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6095"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95"/>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6096" w:name="_MCCTEMPBM_CRPT86941068___4"/>
            <w:r w:rsidRPr="00567618">
              <w:rPr>
                <w:rFonts w:ascii="Arial" w:hAnsi="Arial"/>
                <w:sz w:val="18"/>
              </w:rPr>
              <w:t>4</w:t>
            </w:r>
            <w:r w:rsidRPr="00567618">
              <w:rPr>
                <w:rFonts w:ascii="Arial" w:hAnsi="Arial"/>
                <w:sz w:val="18"/>
                <w:lang w:eastAsia="ko-KR"/>
              </w:rPr>
              <w:t>4</w:t>
            </w:r>
            <w:bookmarkEnd w:id="6096"/>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6097"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97"/>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6098"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98"/>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6099" w:name="_MCCTEMPBM_CRPT86941071___4"/>
            <w:r w:rsidRPr="00567618">
              <w:rPr>
                <w:rFonts w:ascii="Arial" w:hAnsi="Arial"/>
                <w:sz w:val="18"/>
              </w:rPr>
              <w:t>4</w:t>
            </w:r>
            <w:r w:rsidRPr="00567618">
              <w:rPr>
                <w:rFonts w:ascii="Arial" w:hAnsi="Arial"/>
                <w:sz w:val="18"/>
                <w:lang w:eastAsia="ko-KR"/>
              </w:rPr>
              <w:t>4</w:t>
            </w:r>
            <w:bookmarkEnd w:id="6099"/>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6100"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00"/>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6101"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101"/>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6102" w:name="_MCCTEMPBM_CRPT86941074___4"/>
            <w:r w:rsidRPr="00567618">
              <w:rPr>
                <w:rFonts w:ascii="Arial" w:hAnsi="Arial"/>
                <w:sz w:val="18"/>
              </w:rPr>
              <w:t>4</w:t>
            </w:r>
            <w:r w:rsidRPr="00567618">
              <w:rPr>
                <w:rFonts w:ascii="Arial" w:hAnsi="Arial"/>
                <w:sz w:val="18"/>
                <w:lang w:eastAsia="ko-KR"/>
              </w:rPr>
              <w:t>4</w:t>
            </w:r>
            <w:bookmarkEnd w:id="6102"/>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6103"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03"/>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6104" w:name="_MCCTEMPBM_CRPT86941076___7"/>
            <w:r w:rsidRPr="00567618">
              <w:rPr>
                <w:rFonts w:ascii="Arial" w:hAnsi="Arial"/>
                <w:sz w:val="18"/>
              </w:rPr>
              <w:t>Allocation/Retention priority</w:t>
            </w:r>
            <w:bookmarkEnd w:id="6104"/>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6105" w:name="_MCCTEMPBM_CRPT86941077___4"/>
            <w:r w:rsidRPr="00567618">
              <w:rPr>
                <w:rFonts w:ascii="Arial" w:hAnsi="Arial"/>
                <w:sz w:val="18"/>
              </w:rPr>
              <w:t>subscribed value</w:t>
            </w:r>
            <w:bookmarkEnd w:id="6105"/>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6106"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06"/>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6107" w:name="_MCCTEMPBM_CRPT86941079___7"/>
            <w:r w:rsidRPr="00567618">
              <w:rPr>
                <w:rFonts w:ascii="Arial" w:hAnsi="Arial"/>
                <w:sz w:val="18"/>
              </w:rPr>
              <w:t>Source statistics descriptor</w:t>
            </w:r>
            <w:bookmarkEnd w:id="6107"/>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6108" w:name="_MCCTEMPBM_CRPT86941080___4"/>
            <w:r w:rsidRPr="00567618">
              <w:rPr>
                <w:rFonts w:ascii="Arial" w:hAnsi="Arial"/>
                <w:sz w:val="18"/>
              </w:rPr>
              <w:t>‘speech'</w:t>
            </w:r>
            <w:bookmarkEnd w:id="6108"/>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109" w:name="_Toc26369675"/>
      <w:bookmarkStart w:id="6110" w:name="_Toc36227557"/>
      <w:bookmarkStart w:id="6111" w:name="_Toc36228572"/>
      <w:bookmarkStart w:id="6112" w:name="_Toc36229199"/>
      <w:bookmarkStart w:id="6113" w:name="_Toc68847519"/>
      <w:bookmarkStart w:id="6114" w:name="_Toc74611454"/>
      <w:bookmarkStart w:id="6115" w:name="_Toc75566733"/>
      <w:bookmarkStart w:id="6116" w:name="_Toc89790285"/>
      <w:bookmarkStart w:id="6117" w:name="_Toc99466923"/>
      <w:bookmarkStart w:id="6118" w:name="_Toc186664123"/>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109"/>
      <w:bookmarkEnd w:id="6110"/>
      <w:bookmarkEnd w:id="6111"/>
      <w:bookmarkEnd w:id="6112"/>
      <w:bookmarkEnd w:id="6113"/>
      <w:bookmarkEnd w:id="6114"/>
      <w:bookmarkEnd w:id="6115"/>
      <w:bookmarkEnd w:id="6116"/>
      <w:bookmarkEnd w:id="6117"/>
      <w:bookmarkEnd w:id="6118"/>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6119"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6120" w:name="_MCCTEMPBM_CRPT86941082___7"/>
            <w:bookmarkEnd w:id="6119"/>
            <w:r w:rsidRPr="00567618">
              <w:rPr>
                <w:rFonts w:ascii="Arial" w:hAnsi="Arial" w:cs="Arial"/>
                <w:sz w:val="18"/>
                <w:szCs w:val="18"/>
              </w:rPr>
              <w:t>Delivery order</w:t>
            </w:r>
            <w:bookmarkEnd w:id="6120"/>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6121" w:name="_MCCTEMPBM_CRPT86941083___4"/>
            <w:r w:rsidRPr="00567618">
              <w:rPr>
                <w:rFonts w:ascii="Arial" w:hAnsi="Arial" w:cs="Arial"/>
                <w:sz w:val="18"/>
                <w:szCs w:val="18"/>
              </w:rPr>
              <w:t>No</w:t>
            </w:r>
            <w:bookmarkEnd w:id="6121"/>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6122" w:name="_MCCTEMPBM_CRPT86941084___7"/>
            <w:r w:rsidRPr="00567618">
              <w:rPr>
                <w:rFonts w:ascii="Arial" w:hAnsi="Arial" w:cs="Arial"/>
                <w:sz w:val="18"/>
                <w:szCs w:val="18"/>
              </w:rPr>
              <w:t>The application should handle packet reordering.</w:t>
            </w:r>
            <w:bookmarkEnd w:id="6122"/>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6123" w:name="_MCCTEMPBM_CRPT86941085___7"/>
            <w:r w:rsidRPr="00567618">
              <w:rPr>
                <w:rFonts w:ascii="Arial" w:hAnsi="Arial" w:cs="Arial"/>
                <w:sz w:val="18"/>
                <w:szCs w:val="18"/>
              </w:rPr>
              <w:t>Maximum SDU size (octets)</w:t>
            </w:r>
            <w:bookmarkEnd w:id="6123"/>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6124" w:name="_MCCTEMPBM_CRPT86941086___4"/>
            <w:r w:rsidRPr="00567618">
              <w:rPr>
                <w:rFonts w:ascii="Arial" w:hAnsi="Arial" w:cs="Arial"/>
                <w:sz w:val="18"/>
                <w:szCs w:val="18"/>
              </w:rPr>
              <w:t>1400</w:t>
            </w:r>
            <w:bookmarkEnd w:id="6124"/>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6125"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125"/>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6126" w:name="_MCCTEMPBM_CRPT86941088___7"/>
            <w:r w:rsidRPr="00567618">
              <w:rPr>
                <w:rFonts w:ascii="Arial" w:hAnsi="Arial" w:cs="Arial"/>
                <w:sz w:val="18"/>
                <w:szCs w:val="18"/>
              </w:rPr>
              <w:t>Delivery of erroneous SDUs</w:t>
            </w:r>
            <w:bookmarkEnd w:id="6126"/>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6127" w:name="_MCCTEMPBM_CRPT86941089___4"/>
            <w:r w:rsidRPr="00567618">
              <w:rPr>
                <w:rFonts w:ascii="Arial" w:hAnsi="Arial" w:cs="Arial"/>
                <w:sz w:val="18"/>
                <w:szCs w:val="18"/>
              </w:rPr>
              <w:t>No</w:t>
            </w:r>
            <w:bookmarkEnd w:id="6127"/>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6128" w:name="_MCCTEMPBM_CRPT86941090___7"/>
            <w:r w:rsidRPr="00567618">
              <w:rPr>
                <w:rFonts w:ascii="Arial" w:hAnsi="Arial" w:cs="Arial"/>
                <w:sz w:val="18"/>
                <w:szCs w:val="18"/>
              </w:rPr>
              <w:t>Residual BER</w:t>
            </w:r>
            <w:bookmarkEnd w:id="6128"/>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6129"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129"/>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6130"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130"/>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6131" w:name="_MCCTEMPBM_CRPT86941093___7"/>
            <w:r w:rsidRPr="00567618">
              <w:rPr>
                <w:rFonts w:ascii="Arial" w:hAnsi="Arial" w:cs="Arial"/>
                <w:sz w:val="18"/>
                <w:szCs w:val="18"/>
              </w:rPr>
              <w:t>SDU error ratio</w:t>
            </w:r>
            <w:bookmarkEnd w:id="6131"/>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6132"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132"/>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6133"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133"/>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134" w:name="_MCCTEMPBM_CRPT86941096___7"/>
            <w:r w:rsidRPr="00567618">
              <w:rPr>
                <w:rFonts w:ascii="Arial" w:hAnsi="Arial" w:cs="Arial"/>
                <w:sz w:val="18"/>
                <w:szCs w:val="18"/>
              </w:rPr>
              <w:t>Transfer delay (ms)</w:t>
            </w:r>
            <w:bookmarkEnd w:id="6134"/>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135" w:name="_MCCTEMPBM_CRPT86941097___4"/>
            <w:r w:rsidRPr="00567618">
              <w:rPr>
                <w:rFonts w:ascii="Arial" w:hAnsi="Arial" w:cs="Arial"/>
                <w:sz w:val="18"/>
                <w:szCs w:val="18"/>
              </w:rPr>
              <w:t>130 ms</w:t>
            </w:r>
            <w:bookmarkEnd w:id="6135"/>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136"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136"/>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137"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137"/>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138" w:name="_MCCTEMPBM_CRPT86941100___4"/>
            <w:r w:rsidRPr="00567618">
              <w:rPr>
                <w:rFonts w:ascii="Arial" w:hAnsi="Arial" w:cs="Arial"/>
                <w:sz w:val="18"/>
                <w:szCs w:val="18"/>
                <w:lang w:eastAsia="ko-KR"/>
              </w:rPr>
              <w:t>40</w:t>
            </w:r>
            <w:bookmarkEnd w:id="6138"/>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139"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39"/>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140"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140"/>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141" w:name="_MCCTEMPBM_CRPT86941103___4"/>
            <w:r w:rsidRPr="00567618">
              <w:rPr>
                <w:rFonts w:ascii="Arial" w:hAnsi="Arial" w:cs="Arial"/>
                <w:sz w:val="18"/>
                <w:szCs w:val="18"/>
                <w:lang w:eastAsia="ko-KR"/>
              </w:rPr>
              <w:t>40</w:t>
            </w:r>
            <w:bookmarkEnd w:id="6141"/>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142"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142"/>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143"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143"/>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144" w:name="_MCCTEMPBM_CRPT86941106___4"/>
            <w:r w:rsidRPr="00567618">
              <w:rPr>
                <w:rFonts w:ascii="Arial" w:hAnsi="Arial" w:cs="Arial"/>
                <w:sz w:val="18"/>
                <w:szCs w:val="18"/>
                <w:lang w:eastAsia="ko-KR"/>
              </w:rPr>
              <w:t>40</w:t>
            </w:r>
            <w:bookmarkEnd w:id="6144"/>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145"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45"/>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146"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146"/>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147" w:name="_MCCTEMPBM_CRPT86941109___4"/>
            <w:r w:rsidRPr="00567618">
              <w:rPr>
                <w:rFonts w:ascii="Arial" w:hAnsi="Arial" w:cs="Arial"/>
                <w:sz w:val="18"/>
                <w:szCs w:val="18"/>
                <w:lang w:eastAsia="ko-KR"/>
              </w:rPr>
              <w:t>40</w:t>
            </w:r>
            <w:bookmarkEnd w:id="6147"/>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148"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148"/>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149" w:name="_MCCTEMPBM_CRPT86941111___7"/>
            <w:r w:rsidRPr="00567618">
              <w:rPr>
                <w:rFonts w:ascii="Arial" w:hAnsi="Arial" w:cs="Arial"/>
                <w:sz w:val="18"/>
                <w:szCs w:val="18"/>
              </w:rPr>
              <w:t>Allocation/Retention priority</w:t>
            </w:r>
            <w:bookmarkEnd w:id="6149"/>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150" w:name="_MCCTEMPBM_CRPT86941112___4"/>
            <w:r w:rsidRPr="00567618">
              <w:rPr>
                <w:rFonts w:ascii="Arial" w:hAnsi="Arial" w:cs="Arial"/>
                <w:sz w:val="18"/>
                <w:szCs w:val="18"/>
              </w:rPr>
              <w:t>subscribed value</w:t>
            </w:r>
            <w:bookmarkEnd w:id="6150"/>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151"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151"/>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152" w:name="_MCCTEMPBM_CRPT86941114___7"/>
            <w:r w:rsidRPr="00567618">
              <w:rPr>
                <w:rFonts w:ascii="Arial" w:hAnsi="Arial" w:cs="Arial"/>
                <w:sz w:val="18"/>
                <w:szCs w:val="18"/>
              </w:rPr>
              <w:t>Source statistics descriptor</w:t>
            </w:r>
            <w:bookmarkEnd w:id="6152"/>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153" w:name="_MCCTEMPBM_CRPT86941115___4"/>
            <w:r w:rsidRPr="00567618">
              <w:rPr>
                <w:rFonts w:ascii="Arial" w:hAnsi="Arial" w:cs="Arial"/>
                <w:sz w:val="18"/>
                <w:szCs w:val="18"/>
              </w:rPr>
              <w:t>‘speech'</w:t>
            </w:r>
            <w:bookmarkEnd w:id="6153"/>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154" w:name="_Toc26369676"/>
      <w:bookmarkStart w:id="6155" w:name="_Toc36227558"/>
      <w:bookmarkStart w:id="6156" w:name="_Toc36228573"/>
      <w:bookmarkStart w:id="6157" w:name="_Toc36229200"/>
      <w:bookmarkStart w:id="6158" w:name="_Toc68847520"/>
      <w:bookmarkStart w:id="6159" w:name="_Toc74611455"/>
      <w:bookmarkStart w:id="6160" w:name="_Toc75566734"/>
      <w:bookmarkStart w:id="6161" w:name="_Toc89790286"/>
      <w:bookmarkStart w:id="6162" w:name="_Toc99466924"/>
      <w:bookmarkStart w:id="6163" w:name="_Toc186664124"/>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154"/>
      <w:bookmarkEnd w:id="6155"/>
      <w:bookmarkEnd w:id="6156"/>
      <w:bookmarkEnd w:id="6157"/>
      <w:bookmarkEnd w:id="6158"/>
      <w:bookmarkEnd w:id="6159"/>
      <w:bookmarkEnd w:id="6160"/>
      <w:bookmarkEnd w:id="6161"/>
      <w:bookmarkEnd w:id="6162"/>
      <w:bookmarkEnd w:id="6163"/>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164"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165" w:name="_MCCTEMPBM_CRPT86941117___7"/>
            <w:bookmarkEnd w:id="6164"/>
            <w:r w:rsidRPr="00567618">
              <w:rPr>
                <w:rFonts w:ascii="Arial" w:hAnsi="Arial"/>
                <w:sz w:val="18"/>
              </w:rPr>
              <w:t>Delivery order</w:t>
            </w:r>
            <w:bookmarkEnd w:id="6165"/>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166" w:name="_MCCTEMPBM_CRPT86941118___4"/>
            <w:r w:rsidRPr="00567618">
              <w:rPr>
                <w:rFonts w:ascii="Arial" w:hAnsi="Arial"/>
                <w:sz w:val="18"/>
              </w:rPr>
              <w:t>No</w:t>
            </w:r>
            <w:bookmarkEnd w:id="6166"/>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167" w:name="_MCCTEMPBM_CRPT86941119___7"/>
            <w:r w:rsidRPr="00567618">
              <w:rPr>
                <w:rFonts w:ascii="Arial" w:hAnsi="Arial"/>
                <w:sz w:val="18"/>
              </w:rPr>
              <w:t>The application should handle packet reordering.</w:t>
            </w:r>
            <w:bookmarkEnd w:id="6167"/>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168" w:name="_MCCTEMPBM_CRPT86941120___7"/>
            <w:r w:rsidRPr="00567618">
              <w:rPr>
                <w:rFonts w:ascii="Arial" w:hAnsi="Arial"/>
                <w:sz w:val="18"/>
              </w:rPr>
              <w:t>Maximum SDU size (octets)</w:t>
            </w:r>
            <w:bookmarkEnd w:id="6168"/>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169" w:name="_MCCTEMPBM_CRPT86941121___4"/>
            <w:r w:rsidRPr="00567618">
              <w:rPr>
                <w:rFonts w:ascii="Arial" w:hAnsi="Arial"/>
                <w:sz w:val="18"/>
              </w:rPr>
              <w:t>1400</w:t>
            </w:r>
            <w:bookmarkEnd w:id="6169"/>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170" w:name="_MCCTEMPBM_CRPT86941122___7"/>
            <w:r w:rsidRPr="00567618">
              <w:rPr>
                <w:rFonts w:ascii="Arial" w:hAnsi="Arial"/>
                <w:sz w:val="18"/>
              </w:rPr>
              <w:t>Maximum size of IP packets</w:t>
            </w:r>
            <w:r w:rsidRPr="00567618">
              <w:rPr>
                <w:rFonts w:ascii="Arial" w:hAnsi="Arial"/>
                <w:sz w:val="18"/>
                <w:lang w:eastAsia="ko-KR"/>
              </w:rPr>
              <w:t>.</w:t>
            </w:r>
            <w:bookmarkEnd w:id="6170"/>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171" w:name="_MCCTEMPBM_CRPT86941123___7"/>
            <w:r w:rsidRPr="00567618">
              <w:rPr>
                <w:rFonts w:ascii="Arial" w:hAnsi="Arial"/>
                <w:sz w:val="18"/>
              </w:rPr>
              <w:t>Delivery of erroneous SDUs</w:t>
            </w:r>
            <w:bookmarkEnd w:id="6171"/>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172" w:name="_MCCTEMPBM_CRPT86941124___4"/>
            <w:r w:rsidRPr="00567618">
              <w:rPr>
                <w:rFonts w:ascii="Arial" w:hAnsi="Arial"/>
                <w:sz w:val="18"/>
              </w:rPr>
              <w:t>No</w:t>
            </w:r>
            <w:bookmarkEnd w:id="6172"/>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173" w:name="_MCCTEMPBM_CRPT86941125___7"/>
            <w:r w:rsidRPr="00567618">
              <w:rPr>
                <w:rFonts w:ascii="Arial" w:hAnsi="Arial"/>
                <w:sz w:val="18"/>
              </w:rPr>
              <w:t>Residual BER</w:t>
            </w:r>
            <w:bookmarkEnd w:id="6173"/>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174"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174"/>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175"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175"/>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176" w:name="_MCCTEMPBM_CRPT86941128___7"/>
            <w:r w:rsidRPr="00567618">
              <w:rPr>
                <w:rFonts w:ascii="Arial" w:hAnsi="Arial"/>
                <w:sz w:val="18"/>
              </w:rPr>
              <w:t>SDU error ratio</w:t>
            </w:r>
            <w:bookmarkEnd w:id="6176"/>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177"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177"/>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178"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178"/>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179" w:name="_MCCTEMPBM_CRPT86941131___7"/>
            <w:r w:rsidRPr="00567618">
              <w:rPr>
                <w:rFonts w:ascii="Arial" w:hAnsi="Arial"/>
                <w:sz w:val="18"/>
              </w:rPr>
              <w:t>Transfer delay (ms)</w:t>
            </w:r>
            <w:bookmarkEnd w:id="6179"/>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180" w:name="_MCCTEMPBM_CRPT86941132___4"/>
            <w:r w:rsidRPr="00567618">
              <w:rPr>
                <w:rFonts w:ascii="Arial" w:hAnsi="Arial"/>
                <w:sz w:val="18"/>
              </w:rPr>
              <w:t>130 ms</w:t>
            </w:r>
            <w:bookmarkEnd w:id="6180"/>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181"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181"/>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182"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182"/>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183" w:name="_MCCTEMPBM_CRPT86941135___4"/>
            <w:r w:rsidRPr="00567618">
              <w:rPr>
                <w:rFonts w:ascii="Arial" w:hAnsi="Arial"/>
                <w:sz w:val="18"/>
              </w:rPr>
              <w:t>5</w:t>
            </w:r>
            <w:r w:rsidRPr="00567618">
              <w:rPr>
                <w:rFonts w:ascii="Arial" w:hAnsi="Arial"/>
                <w:sz w:val="18"/>
                <w:lang w:eastAsia="ko-KR"/>
              </w:rPr>
              <w:t>2</w:t>
            </w:r>
            <w:bookmarkEnd w:id="6183"/>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184"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84"/>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185"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185"/>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186" w:name="_MCCTEMPBM_CRPT86941138___4"/>
            <w:r w:rsidRPr="00567618">
              <w:rPr>
                <w:rFonts w:ascii="Arial" w:hAnsi="Arial"/>
                <w:sz w:val="18"/>
              </w:rPr>
              <w:t>5</w:t>
            </w:r>
            <w:r w:rsidRPr="00567618">
              <w:rPr>
                <w:rFonts w:ascii="Arial" w:hAnsi="Arial"/>
                <w:sz w:val="18"/>
                <w:lang w:eastAsia="ko-KR"/>
              </w:rPr>
              <w:t>2</w:t>
            </w:r>
            <w:bookmarkEnd w:id="6186"/>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187"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87"/>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188"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188"/>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189" w:name="_MCCTEMPBM_CRPT86941141___4"/>
            <w:r w:rsidRPr="00567618">
              <w:rPr>
                <w:rFonts w:ascii="Arial" w:hAnsi="Arial"/>
                <w:sz w:val="18"/>
              </w:rPr>
              <w:t>5</w:t>
            </w:r>
            <w:r w:rsidRPr="00567618">
              <w:rPr>
                <w:rFonts w:ascii="Arial" w:hAnsi="Arial"/>
                <w:sz w:val="18"/>
                <w:lang w:eastAsia="ko-KR"/>
              </w:rPr>
              <w:t>2</w:t>
            </w:r>
            <w:bookmarkEnd w:id="6189"/>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190"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90"/>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191"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191"/>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192" w:name="_MCCTEMPBM_CRPT86941144___4"/>
            <w:r w:rsidRPr="00567618">
              <w:rPr>
                <w:rFonts w:ascii="Arial" w:hAnsi="Arial"/>
                <w:sz w:val="18"/>
              </w:rPr>
              <w:t>5</w:t>
            </w:r>
            <w:r w:rsidRPr="00567618">
              <w:rPr>
                <w:rFonts w:ascii="Arial" w:hAnsi="Arial"/>
                <w:sz w:val="18"/>
                <w:lang w:eastAsia="ko-KR"/>
              </w:rPr>
              <w:t>2</w:t>
            </w:r>
            <w:bookmarkEnd w:id="6192"/>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193"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93"/>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194" w:name="_MCCTEMPBM_CRPT86941146___7"/>
            <w:r w:rsidRPr="00567618">
              <w:rPr>
                <w:rFonts w:ascii="Arial" w:hAnsi="Arial"/>
                <w:sz w:val="18"/>
              </w:rPr>
              <w:t>Allocation/Retention priority</w:t>
            </w:r>
            <w:bookmarkEnd w:id="6194"/>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195" w:name="_MCCTEMPBM_CRPT86941147___4"/>
            <w:r w:rsidRPr="00567618">
              <w:rPr>
                <w:rFonts w:ascii="Arial" w:hAnsi="Arial"/>
                <w:sz w:val="18"/>
              </w:rPr>
              <w:t>subscribed value</w:t>
            </w:r>
            <w:bookmarkEnd w:id="6195"/>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196"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96"/>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197" w:name="_MCCTEMPBM_CRPT86941149___7"/>
            <w:r w:rsidRPr="00567618">
              <w:rPr>
                <w:rFonts w:ascii="Arial" w:hAnsi="Arial"/>
                <w:sz w:val="18"/>
              </w:rPr>
              <w:t>Source statistics descriptor</w:t>
            </w:r>
            <w:bookmarkEnd w:id="6197"/>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198" w:name="_MCCTEMPBM_CRPT86941150___4"/>
            <w:r w:rsidRPr="00567618">
              <w:rPr>
                <w:rFonts w:ascii="Arial" w:hAnsi="Arial"/>
                <w:sz w:val="18"/>
              </w:rPr>
              <w:t>‘speech'</w:t>
            </w:r>
            <w:bookmarkEnd w:id="6198"/>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199" w:name="_Toc26369677"/>
      <w:bookmarkStart w:id="6200" w:name="_Toc36227559"/>
      <w:bookmarkStart w:id="6201" w:name="_Toc36228574"/>
      <w:bookmarkStart w:id="6202" w:name="_Toc36229201"/>
      <w:bookmarkStart w:id="6203" w:name="_Toc68847521"/>
      <w:bookmarkStart w:id="6204" w:name="_Toc74611456"/>
      <w:bookmarkStart w:id="6205" w:name="_Toc75566735"/>
      <w:bookmarkStart w:id="6206" w:name="_Toc89790287"/>
      <w:bookmarkStart w:id="6207" w:name="_Toc99466925"/>
      <w:bookmarkStart w:id="6208" w:name="_Toc186664125"/>
      <w:r w:rsidRPr="00567618">
        <w:t>Annex F (Normative):</w:t>
      </w:r>
      <w:r w:rsidRPr="00567618">
        <w:br/>
        <w:t>Void</w:t>
      </w:r>
      <w:bookmarkEnd w:id="6199"/>
      <w:bookmarkEnd w:id="6200"/>
      <w:bookmarkEnd w:id="6201"/>
      <w:bookmarkEnd w:id="6202"/>
      <w:bookmarkEnd w:id="6203"/>
      <w:bookmarkEnd w:id="6204"/>
      <w:bookmarkEnd w:id="6205"/>
      <w:bookmarkEnd w:id="6206"/>
      <w:bookmarkEnd w:id="6207"/>
      <w:bookmarkEnd w:id="6208"/>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209" w:name="_Toc26369678"/>
      <w:bookmarkStart w:id="6210" w:name="_Toc36227560"/>
      <w:bookmarkStart w:id="6211" w:name="_Toc36228575"/>
      <w:bookmarkStart w:id="6212" w:name="_Toc36229202"/>
      <w:bookmarkStart w:id="6213" w:name="_Toc68847522"/>
      <w:bookmarkStart w:id="6214" w:name="_Toc74611457"/>
      <w:bookmarkStart w:id="6215" w:name="_Toc75566736"/>
      <w:bookmarkStart w:id="6216" w:name="_Toc89790288"/>
      <w:bookmarkStart w:id="6217" w:name="_Toc99466926"/>
      <w:bookmarkStart w:id="6218" w:name="_Toc186664126"/>
      <w:r w:rsidRPr="00567618">
        <w:t>Annex G (Normative):</w:t>
      </w:r>
      <w:r w:rsidRPr="00567618">
        <w:br/>
        <w:t>DTMF events</w:t>
      </w:r>
      <w:bookmarkEnd w:id="6209"/>
      <w:bookmarkEnd w:id="6210"/>
      <w:bookmarkEnd w:id="6211"/>
      <w:bookmarkEnd w:id="6212"/>
      <w:bookmarkEnd w:id="6213"/>
      <w:bookmarkEnd w:id="6214"/>
      <w:bookmarkEnd w:id="6215"/>
      <w:bookmarkEnd w:id="6216"/>
      <w:bookmarkEnd w:id="6217"/>
      <w:bookmarkEnd w:id="6218"/>
    </w:p>
    <w:p w14:paraId="03DBAAA6" w14:textId="77777777" w:rsidR="00FC7E52" w:rsidRPr="00567618" w:rsidRDefault="00FC7E52" w:rsidP="00FC7E52">
      <w:pPr>
        <w:pStyle w:val="Heading1"/>
      </w:pPr>
      <w:bookmarkStart w:id="6219" w:name="_Toc26369679"/>
      <w:bookmarkStart w:id="6220" w:name="_Toc36227561"/>
      <w:bookmarkStart w:id="6221" w:name="_Toc36228576"/>
      <w:bookmarkStart w:id="6222" w:name="_Toc36229203"/>
      <w:bookmarkStart w:id="6223" w:name="_Toc68847523"/>
      <w:bookmarkStart w:id="6224" w:name="_Toc74611458"/>
      <w:bookmarkStart w:id="6225" w:name="_Toc75566737"/>
      <w:bookmarkStart w:id="6226" w:name="_Toc89790289"/>
      <w:bookmarkStart w:id="6227" w:name="_Toc99466927"/>
      <w:bookmarkStart w:id="6228" w:name="_Toc186664127"/>
      <w:r w:rsidRPr="00567618">
        <w:t>G.1</w:t>
      </w:r>
      <w:r w:rsidRPr="00567618">
        <w:tab/>
        <w:t>General</w:t>
      </w:r>
      <w:bookmarkEnd w:id="6219"/>
      <w:bookmarkEnd w:id="6220"/>
      <w:bookmarkEnd w:id="6221"/>
      <w:bookmarkEnd w:id="6222"/>
      <w:bookmarkEnd w:id="6223"/>
      <w:bookmarkEnd w:id="6224"/>
      <w:bookmarkEnd w:id="6225"/>
      <w:bookmarkEnd w:id="6226"/>
      <w:bookmarkEnd w:id="6227"/>
      <w:bookmarkEnd w:id="6228"/>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229" w:name="_Toc26369680"/>
      <w:bookmarkStart w:id="6230" w:name="_Toc36227562"/>
      <w:bookmarkStart w:id="6231" w:name="_Toc36228577"/>
      <w:bookmarkStart w:id="6232" w:name="_Toc36229204"/>
      <w:bookmarkStart w:id="6233" w:name="_Toc68847524"/>
      <w:bookmarkStart w:id="6234" w:name="_Toc74611459"/>
      <w:bookmarkStart w:id="6235" w:name="_Toc75566738"/>
      <w:bookmarkStart w:id="6236" w:name="_Toc89790290"/>
      <w:bookmarkStart w:id="6237" w:name="_Toc99466928"/>
      <w:bookmarkStart w:id="6238" w:name="_Toc186664128"/>
      <w:r w:rsidRPr="00567618">
        <w:t>G.2</w:t>
      </w:r>
      <w:r w:rsidRPr="00567618">
        <w:tab/>
        <w:t>Encoding of DTMF events</w:t>
      </w:r>
      <w:bookmarkEnd w:id="6229"/>
      <w:bookmarkEnd w:id="6230"/>
      <w:bookmarkEnd w:id="6231"/>
      <w:bookmarkEnd w:id="6232"/>
      <w:bookmarkEnd w:id="6233"/>
      <w:bookmarkEnd w:id="6234"/>
      <w:bookmarkEnd w:id="6235"/>
      <w:bookmarkEnd w:id="6236"/>
      <w:bookmarkEnd w:id="6237"/>
      <w:bookmarkEnd w:id="6238"/>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239" w:name="_Toc26369681"/>
      <w:bookmarkStart w:id="6240" w:name="_Toc36227563"/>
      <w:bookmarkStart w:id="6241" w:name="_Toc36228578"/>
      <w:bookmarkStart w:id="6242" w:name="_Toc36229205"/>
      <w:bookmarkStart w:id="6243" w:name="_Toc68847525"/>
      <w:bookmarkStart w:id="6244" w:name="_Toc74611460"/>
      <w:bookmarkStart w:id="6245" w:name="_Toc75566739"/>
      <w:bookmarkStart w:id="6246" w:name="_Toc89790291"/>
      <w:bookmarkStart w:id="6247" w:name="_Toc99466929"/>
      <w:bookmarkStart w:id="6248" w:name="_Toc186664129"/>
      <w:r w:rsidRPr="00567618">
        <w:t>G.3</w:t>
      </w:r>
      <w:r w:rsidRPr="00567618">
        <w:tab/>
        <w:t>Session setup</w:t>
      </w:r>
      <w:bookmarkEnd w:id="6239"/>
      <w:bookmarkEnd w:id="6240"/>
      <w:bookmarkEnd w:id="6241"/>
      <w:bookmarkEnd w:id="6242"/>
      <w:bookmarkEnd w:id="6243"/>
      <w:bookmarkEnd w:id="6244"/>
      <w:bookmarkEnd w:id="6245"/>
      <w:bookmarkEnd w:id="6246"/>
      <w:bookmarkEnd w:id="6247"/>
      <w:bookmarkEnd w:id="6248"/>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49" w:name="MCCQCTEMPBM_00000186"/>
            <w:bookmarkStart w:id="6250"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49"/>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51" w:name="_MCCTEMPBM_CRPT86941152___4"/>
            <w:bookmarkEnd w:id="6250"/>
            <w:r w:rsidRPr="00567618">
              <w:rPr>
                <w:b/>
              </w:rPr>
              <w:t>SDP answer example</w:t>
            </w:r>
            <w:bookmarkEnd w:id="6251"/>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2"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52"/>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3" w:name="MCCQCTEMPBM_00000187"/>
            <w:bookmarkStart w:id="6254"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53"/>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55" w:name="_MCCTEMPBM_CRPT86941155___4"/>
            <w:bookmarkEnd w:id="6254"/>
            <w:r w:rsidRPr="00567618">
              <w:rPr>
                <w:b/>
              </w:rPr>
              <w:t>SDP answer example</w:t>
            </w:r>
            <w:bookmarkEnd w:id="6255"/>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6"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56"/>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257" w:name="_Toc26369682"/>
      <w:bookmarkStart w:id="6258" w:name="_Toc36227564"/>
      <w:bookmarkStart w:id="6259" w:name="_Toc36228579"/>
      <w:bookmarkStart w:id="6260" w:name="_Toc36229206"/>
      <w:bookmarkStart w:id="6261" w:name="_Toc68847526"/>
      <w:bookmarkStart w:id="6262" w:name="_Toc74611461"/>
      <w:bookmarkStart w:id="6263" w:name="_Toc75566740"/>
      <w:bookmarkStart w:id="6264" w:name="_Toc89790292"/>
      <w:bookmarkStart w:id="6265" w:name="_Toc99466930"/>
      <w:bookmarkStart w:id="6266" w:name="_Toc186664130"/>
      <w:r w:rsidRPr="00567618">
        <w:t>G.4</w:t>
      </w:r>
      <w:r w:rsidRPr="00567618">
        <w:tab/>
        <w:t>Data transport for DTMF events</w:t>
      </w:r>
      <w:bookmarkEnd w:id="6257"/>
      <w:bookmarkEnd w:id="6258"/>
      <w:bookmarkEnd w:id="6259"/>
      <w:bookmarkEnd w:id="6260"/>
      <w:bookmarkEnd w:id="6261"/>
      <w:bookmarkEnd w:id="6262"/>
      <w:bookmarkEnd w:id="6263"/>
      <w:bookmarkEnd w:id="6264"/>
      <w:bookmarkEnd w:id="6265"/>
      <w:bookmarkEnd w:id="6266"/>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267" w:name="_Toc26369683"/>
      <w:bookmarkStart w:id="6268" w:name="_Toc36227565"/>
      <w:bookmarkStart w:id="6269" w:name="_Toc36228580"/>
      <w:bookmarkStart w:id="6270" w:name="_Toc36229207"/>
      <w:bookmarkStart w:id="6271" w:name="_Toc68847527"/>
      <w:bookmarkStart w:id="6272" w:name="_Toc74611462"/>
      <w:bookmarkStart w:id="6273" w:name="_Toc75566741"/>
      <w:bookmarkStart w:id="6274" w:name="_Toc89790293"/>
      <w:bookmarkStart w:id="6275" w:name="_Toc99466931"/>
      <w:bookmarkStart w:id="6276" w:name="_Toc186664131"/>
      <w:r w:rsidRPr="00567618">
        <w:t>Annex H (informative):</w:t>
      </w:r>
      <w:r w:rsidRPr="00567618">
        <w:br/>
        <w:t>Network Preference Management Object Device Description Framework</w:t>
      </w:r>
      <w:bookmarkEnd w:id="6267"/>
      <w:bookmarkEnd w:id="6268"/>
      <w:bookmarkEnd w:id="6269"/>
      <w:bookmarkEnd w:id="6270"/>
      <w:bookmarkEnd w:id="6271"/>
      <w:bookmarkEnd w:id="6272"/>
      <w:bookmarkEnd w:id="6273"/>
      <w:bookmarkEnd w:id="6274"/>
      <w:bookmarkEnd w:id="6275"/>
      <w:bookmarkEnd w:id="6276"/>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277" w:name="_Toc26369684"/>
      <w:bookmarkStart w:id="6278" w:name="_Toc36227566"/>
      <w:bookmarkStart w:id="6279" w:name="_Toc36228581"/>
      <w:bookmarkStart w:id="6280" w:name="_Toc36229208"/>
      <w:bookmarkStart w:id="6281" w:name="_Toc68847528"/>
      <w:bookmarkStart w:id="6282" w:name="_Toc74611463"/>
      <w:bookmarkStart w:id="6283" w:name="_Toc75566742"/>
      <w:bookmarkStart w:id="6284" w:name="_Toc89790294"/>
      <w:bookmarkStart w:id="6285" w:name="_Toc99466932"/>
      <w:bookmarkStart w:id="6286" w:name="_Toc186664132"/>
      <w:r w:rsidRPr="00567618">
        <w:t>Annex I (informative):</w:t>
      </w:r>
      <w:r w:rsidRPr="00567618">
        <w:br/>
        <w:t>QoE Reporting Management Object Device Description Framework</w:t>
      </w:r>
      <w:bookmarkEnd w:id="6277"/>
      <w:bookmarkEnd w:id="6278"/>
      <w:bookmarkEnd w:id="6279"/>
      <w:bookmarkEnd w:id="6280"/>
      <w:bookmarkEnd w:id="6281"/>
      <w:bookmarkEnd w:id="6282"/>
      <w:bookmarkEnd w:id="6283"/>
      <w:bookmarkEnd w:id="6284"/>
      <w:bookmarkEnd w:id="6285"/>
      <w:bookmarkEnd w:id="6286"/>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287" w:name="_Toc26369685"/>
      <w:bookmarkStart w:id="6288" w:name="_Toc36227567"/>
      <w:bookmarkStart w:id="6289" w:name="_Toc36228582"/>
      <w:bookmarkStart w:id="6290" w:name="_Toc36229209"/>
      <w:bookmarkStart w:id="6291" w:name="_Toc68847529"/>
      <w:bookmarkStart w:id="6292" w:name="_Toc74611464"/>
      <w:bookmarkStart w:id="6293" w:name="_Toc75566743"/>
      <w:bookmarkStart w:id="6294" w:name="_Toc89790295"/>
      <w:bookmarkStart w:id="6295" w:name="_Toc99466933"/>
      <w:bookmarkStart w:id="6296" w:name="_Toc186664133"/>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287"/>
      <w:bookmarkEnd w:id="6288"/>
      <w:bookmarkEnd w:id="6289"/>
      <w:bookmarkEnd w:id="6290"/>
      <w:bookmarkEnd w:id="6291"/>
      <w:bookmarkEnd w:id="6292"/>
      <w:bookmarkEnd w:id="6293"/>
      <w:bookmarkEnd w:id="6294"/>
      <w:bookmarkEnd w:id="6295"/>
      <w:bookmarkEnd w:id="6296"/>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297" w:name="_Toc26369686"/>
      <w:bookmarkStart w:id="6298" w:name="_Toc36227568"/>
      <w:bookmarkStart w:id="6299" w:name="_Toc36228583"/>
      <w:bookmarkStart w:id="6300" w:name="_Toc36229210"/>
      <w:bookmarkStart w:id="6301" w:name="_Toc68847530"/>
      <w:bookmarkStart w:id="6302" w:name="_Toc74611465"/>
      <w:bookmarkStart w:id="6303" w:name="_Toc75566744"/>
      <w:bookmarkStart w:id="6304" w:name="_Toc89790296"/>
      <w:bookmarkStart w:id="6305" w:name="_Toc99466934"/>
      <w:bookmarkStart w:id="6306" w:name="_Toc186664134"/>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297"/>
      <w:bookmarkEnd w:id="6298"/>
      <w:bookmarkEnd w:id="6299"/>
      <w:bookmarkEnd w:id="6300"/>
      <w:bookmarkEnd w:id="6301"/>
      <w:bookmarkEnd w:id="6302"/>
      <w:bookmarkEnd w:id="6303"/>
      <w:bookmarkEnd w:id="6304"/>
      <w:bookmarkEnd w:id="6305"/>
      <w:bookmarkEnd w:id="6306"/>
    </w:p>
    <w:p w14:paraId="64831E39" w14:textId="77777777" w:rsidR="00FC7E52" w:rsidRPr="00567618" w:rsidRDefault="00FC7E52" w:rsidP="00FC7E52">
      <w:pPr>
        <w:pStyle w:val="Heading1"/>
        <w:rPr>
          <w:lang w:eastAsia="ko-KR"/>
        </w:rPr>
      </w:pPr>
      <w:bookmarkStart w:id="6307" w:name="_Toc26369687"/>
      <w:bookmarkStart w:id="6308" w:name="_Toc36227569"/>
      <w:bookmarkStart w:id="6309" w:name="_Toc36228584"/>
      <w:bookmarkStart w:id="6310" w:name="_Toc36229211"/>
      <w:bookmarkStart w:id="6311" w:name="_Toc68847531"/>
      <w:bookmarkStart w:id="6312" w:name="_Toc74611466"/>
      <w:bookmarkStart w:id="6313" w:name="_Toc75566745"/>
      <w:bookmarkStart w:id="6314" w:name="_Toc89790297"/>
      <w:bookmarkStart w:id="6315" w:name="_Toc99466935"/>
      <w:bookmarkStart w:id="6316" w:name="_Toc186664135"/>
      <w:r w:rsidRPr="00567618">
        <w:rPr>
          <w:lang w:eastAsia="ko-KR"/>
        </w:rPr>
        <w:t>K.1</w:t>
      </w:r>
      <w:r w:rsidRPr="00567618">
        <w:rPr>
          <w:lang w:eastAsia="ko-KR"/>
        </w:rPr>
        <w:tab/>
        <w:t>General</w:t>
      </w:r>
      <w:bookmarkEnd w:id="6307"/>
      <w:bookmarkEnd w:id="6308"/>
      <w:bookmarkEnd w:id="6309"/>
      <w:bookmarkEnd w:id="6310"/>
      <w:bookmarkEnd w:id="6311"/>
      <w:bookmarkEnd w:id="6312"/>
      <w:bookmarkEnd w:id="6313"/>
      <w:bookmarkEnd w:id="6314"/>
      <w:bookmarkEnd w:id="6315"/>
      <w:bookmarkEnd w:id="6316"/>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317" w:name="_Toc26369688"/>
      <w:bookmarkStart w:id="6318" w:name="_Toc36227570"/>
      <w:bookmarkStart w:id="6319" w:name="_Toc36228585"/>
      <w:bookmarkStart w:id="6320" w:name="_Toc36229212"/>
      <w:bookmarkStart w:id="6321" w:name="_Toc68847532"/>
      <w:bookmarkStart w:id="6322" w:name="_Toc74611467"/>
      <w:bookmarkStart w:id="6323" w:name="_Toc75566746"/>
      <w:bookmarkStart w:id="6324" w:name="_Toc89790298"/>
      <w:bookmarkStart w:id="6325" w:name="_Toc99466936"/>
      <w:bookmarkStart w:id="6326" w:name="_Toc186664136"/>
      <w:r w:rsidRPr="00567618">
        <w:rPr>
          <w:lang w:eastAsia="ko-KR"/>
        </w:rPr>
        <w:t>K.2</w:t>
      </w:r>
      <w:r w:rsidRPr="00567618">
        <w:rPr>
          <w:lang w:eastAsia="ko-KR"/>
        </w:rPr>
        <w:tab/>
        <w:t>Procedure for computing the bandwidth</w:t>
      </w:r>
      <w:bookmarkEnd w:id="6317"/>
      <w:bookmarkEnd w:id="6318"/>
      <w:bookmarkEnd w:id="6319"/>
      <w:bookmarkEnd w:id="6320"/>
      <w:bookmarkEnd w:id="6321"/>
      <w:bookmarkEnd w:id="6322"/>
      <w:bookmarkEnd w:id="6323"/>
      <w:bookmarkEnd w:id="6324"/>
      <w:bookmarkEnd w:id="6325"/>
      <w:bookmarkEnd w:id="6326"/>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327" w:name="_Toc26369689"/>
      <w:bookmarkStart w:id="6328" w:name="_Toc36227571"/>
      <w:bookmarkStart w:id="6329" w:name="_Toc36228586"/>
      <w:bookmarkStart w:id="6330" w:name="_Toc36229213"/>
      <w:bookmarkStart w:id="6331" w:name="_Toc68847533"/>
      <w:bookmarkStart w:id="6332" w:name="_Toc74611468"/>
      <w:bookmarkStart w:id="6333" w:name="_Toc75566747"/>
      <w:bookmarkStart w:id="6334" w:name="_Toc89790299"/>
      <w:bookmarkStart w:id="6335" w:name="_Toc99466937"/>
      <w:bookmarkStart w:id="6336" w:name="_Toc186664137"/>
      <w:r w:rsidRPr="00567618">
        <w:rPr>
          <w:lang w:eastAsia="ko-KR"/>
        </w:rPr>
        <w:t>K.3</w:t>
      </w:r>
      <w:r w:rsidRPr="00567618">
        <w:rPr>
          <w:lang w:eastAsia="ko-KR"/>
        </w:rPr>
        <w:tab/>
        <w:t>Computation of RTP payload size</w:t>
      </w:r>
      <w:bookmarkEnd w:id="6327"/>
      <w:bookmarkEnd w:id="6328"/>
      <w:bookmarkEnd w:id="6329"/>
      <w:bookmarkEnd w:id="6330"/>
      <w:bookmarkEnd w:id="6331"/>
      <w:bookmarkEnd w:id="6332"/>
      <w:bookmarkEnd w:id="6333"/>
      <w:bookmarkEnd w:id="6334"/>
      <w:bookmarkEnd w:id="6335"/>
      <w:bookmarkEnd w:id="6336"/>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337" w:name="_Toc26369690"/>
      <w:bookmarkStart w:id="6338" w:name="_Toc36227572"/>
      <w:bookmarkStart w:id="6339" w:name="_Toc36228587"/>
      <w:bookmarkStart w:id="6340" w:name="_Toc36229214"/>
      <w:bookmarkStart w:id="6341" w:name="_Toc68847534"/>
      <w:bookmarkStart w:id="6342" w:name="_Toc74611469"/>
      <w:bookmarkStart w:id="6343" w:name="_Toc75566748"/>
      <w:bookmarkStart w:id="6344" w:name="_Toc89790300"/>
      <w:bookmarkStart w:id="6345" w:name="_Toc99466938"/>
      <w:bookmarkStart w:id="6346" w:name="_Toc186664138"/>
      <w:r w:rsidRPr="00567618">
        <w:rPr>
          <w:lang w:eastAsia="ko-KR"/>
        </w:rPr>
        <w:t>K.4</w:t>
      </w:r>
      <w:r w:rsidRPr="00567618">
        <w:rPr>
          <w:lang w:eastAsia="ko-KR"/>
        </w:rPr>
        <w:tab/>
        <w:t>Detailed computation</w:t>
      </w:r>
      <w:bookmarkEnd w:id="6337"/>
      <w:bookmarkEnd w:id="6338"/>
      <w:bookmarkEnd w:id="6339"/>
      <w:bookmarkEnd w:id="6340"/>
      <w:bookmarkEnd w:id="6341"/>
      <w:bookmarkEnd w:id="6342"/>
      <w:bookmarkEnd w:id="6343"/>
      <w:bookmarkEnd w:id="6344"/>
      <w:bookmarkEnd w:id="6345"/>
      <w:bookmarkEnd w:id="6346"/>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347" w:name="_MCCTEMPBM_CRPT86941158___7"/>
            <w:bookmarkStart w:id="6348" w:name="_MCCTEMPBM_CRPT86941159___4" w:colFirst="1" w:colLast="8"/>
            <w:r w:rsidRPr="00567618">
              <w:rPr>
                <w:rFonts w:ascii="Arial" w:hAnsi="Arial" w:cs="Arial"/>
                <w:b/>
                <w:bCs/>
                <w:color w:val="000000"/>
                <w:sz w:val="16"/>
                <w:szCs w:val="16"/>
              </w:rPr>
              <w:t>Mode</w:t>
            </w:r>
            <w:bookmarkEnd w:id="6347"/>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349" w:name="_MCCTEMPBM_CRPT86941160___7"/>
            <w:bookmarkStart w:id="6350" w:name="_MCCTEMPBM_CRPT86941161___4" w:colFirst="1" w:colLast="8"/>
            <w:bookmarkEnd w:id="6348"/>
            <w:r w:rsidRPr="00567618">
              <w:rPr>
                <w:rFonts w:ascii="Arial" w:hAnsi="Arial" w:cs="Arial"/>
                <w:color w:val="000000"/>
                <w:sz w:val="16"/>
                <w:szCs w:val="16"/>
              </w:rPr>
              <w:t>Bits per speech frame</w:t>
            </w:r>
            <w:bookmarkEnd w:id="6349"/>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351" w:name="_MCCTEMPBM_CRPT86941162___7"/>
            <w:bookmarkStart w:id="6352" w:name="_MCCTEMPBM_CRPT86941163___4" w:colFirst="1" w:colLast="8"/>
            <w:bookmarkEnd w:id="6350"/>
            <w:r w:rsidRPr="00567618">
              <w:rPr>
                <w:rFonts w:ascii="Arial" w:hAnsi="Arial" w:cs="Arial"/>
                <w:color w:val="000000"/>
                <w:sz w:val="16"/>
                <w:szCs w:val="16"/>
              </w:rPr>
              <w:t>Payload header and ToC</w:t>
            </w:r>
            <w:bookmarkEnd w:id="6351"/>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353" w:name="_MCCTEMPBM_CRPT86941164___7"/>
            <w:bookmarkStart w:id="6354" w:name="_MCCTEMPBM_CRPT86941165___4" w:colFirst="1" w:colLast="8"/>
            <w:bookmarkEnd w:id="6352"/>
            <w:r w:rsidRPr="00567618">
              <w:rPr>
                <w:rFonts w:ascii="Arial" w:hAnsi="Arial" w:cs="Arial"/>
                <w:color w:val="000000"/>
                <w:sz w:val="16"/>
                <w:szCs w:val="16"/>
              </w:rPr>
              <w:t>RTP payload (bits)</w:t>
            </w:r>
            <w:bookmarkEnd w:id="6353"/>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355" w:name="_MCCTEMPBM_CRPT86941166___7"/>
            <w:bookmarkStart w:id="6356" w:name="_MCCTEMPBM_CRPT86941167___4" w:colFirst="1" w:colLast="8"/>
            <w:bookmarkEnd w:id="6354"/>
            <w:r w:rsidRPr="00567618">
              <w:rPr>
                <w:rFonts w:ascii="Arial" w:hAnsi="Arial" w:cs="Arial"/>
                <w:color w:val="000000"/>
                <w:sz w:val="16"/>
                <w:szCs w:val="16"/>
              </w:rPr>
              <w:t>RTP payload (bytes)</w:t>
            </w:r>
            <w:bookmarkEnd w:id="6355"/>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357" w:name="_MCCTEMPBM_CRPT86941168___7"/>
            <w:bookmarkStart w:id="6358" w:name="_MCCTEMPBM_CRPT86941169___4" w:colFirst="1" w:colLast="8"/>
            <w:bookmarkEnd w:id="6356"/>
            <w:r w:rsidRPr="00567618">
              <w:rPr>
                <w:rFonts w:ascii="Arial" w:hAnsi="Arial" w:cs="Arial"/>
                <w:color w:val="000000"/>
                <w:sz w:val="16"/>
                <w:szCs w:val="16"/>
              </w:rPr>
              <w:t>Rounded-up RTP payload (bytes)</w:t>
            </w:r>
            <w:bookmarkEnd w:id="6357"/>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359" w:name="_MCCTEMPBM_CRPT86941170___7"/>
            <w:bookmarkStart w:id="6360" w:name="_MCCTEMPBM_CRPT86941171___4" w:colFirst="1" w:colLast="8"/>
            <w:bookmarkEnd w:id="6358"/>
            <w:r w:rsidRPr="00567618">
              <w:rPr>
                <w:rFonts w:ascii="Arial" w:hAnsi="Arial" w:cs="Arial"/>
                <w:color w:val="000000"/>
                <w:sz w:val="16"/>
                <w:szCs w:val="16"/>
              </w:rPr>
              <w:t>Rounded-up RTP payload (bits)</w:t>
            </w:r>
            <w:bookmarkEnd w:id="6359"/>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361" w:name="_MCCTEMPBM_CRPT86941172___7"/>
            <w:bookmarkStart w:id="6362" w:name="_MCCTEMPBM_CRPT86941173___4" w:colFirst="1" w:colLast="8"/>
            <w:bookmarkEnd w:id="6360"/>
            <w:r w:rsidRPr="00567618">
              <w:rPr>
                <w:rFonts w:ascii="Arial" w:hAnsi="Arial" w:cs="Arial"/>
                <w:color w:val="000000"/>
                <w:sz w:val="16"/>
                <w:szCs w:val="16"/>
              </w:rPr>
              <w:t>RTP header</w:t>
            </w:r>
            <w:bookmarkEnd w:id="6361"/>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363" w:name="_MCCTEMPBM_CRPT86941174___7"/>
            <w:bookmarkStart w:id="6364" w:name="_MCCTEMPBM_CRPT86941175___4" w:colFirst="1" w:colLast="8"/>
            <w:bookmarkEnd w:id="6362"/>
            <w:r w:rsidRPr="00567618">
              <w:rPr>
                <w:rFonts w:ascii="Arial" w:hAnsi="Arial" w:cs="Arial"/>
                <w:color w:val="000000"/>
                <w:sz w:val="16"/>
                <w:szCs w:val="16"/>
              </w:rPr>
              <w:t>UDP header</w:t>
            </w:r>
            <w:bookmarkEnd w:id="6363"/>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365" w:name="_MCCTEMPBM_CRPT86941176___7"/>
            <w:bookmarkStart w:id="6366" w:name="_MCCTEMPBM_CRPT86941177___4" w:colFirst="1" w:colLast="8"/>
            <w:bookmarkEnd w:id="6364"/>
            <w:r w:rsidRPr="00567618">
              <w:rPr>
                <w:rFonts w:ascii="Arial" w:hAnsi="Arial" w:cs="Arial"/>
                <w:color w:val="000000"/>
                <w:sz w:val="16"/>
                <w:szCs w:val="16"/>
              </w:rPr>
              <w:t>IPv4 header</w:t>
            </w:r>
            <w:bookmarkEnd w:id="6365"/>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367" w:name="_MCCTEMPBM_CRPT86941178___7"/>
            <w:bookmarkStart w:id="6368" w:name="_MCCTEMPBM_CRPT86941179___4" w:colFirst="1" w:colLast="8"/>
            <w:bookmarkEnd w:id="6366"/>
            <w:r w:rsidRPr="00567618">
              <w:rPr>
                <w:rFonts w:ascii="Arial" w:hAnsi="Arial" w:cs="Arial"/>
                <w:color w:val="000000"/>
                <w:sz w:val="16"/>
                <w:szCs w:val="16"/>
              </w:rPr>
              <w:t>Total bits per 20 ms</w:t>
            </w:r>
            <w:bookmarkEnd w:id="6367"/>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369" w:name="_MCCTEMPBM_CRPT86941180___7"/>
            <w:bookmarkStart w:id="6370" w:name="_MCCTEMPBM_CRPT86941181___4" w:colFirst="1" w:colLast="8"/>
            <w:bookmarkEnd w:id="6368"/>
            <w:r w:rsidRPr="00567618">
              <w:rPr>
                <w:rFonts w:ascii="Arial" w:hAnsi="Arial" w:cs="Arial"/>
                <w:color w:val="000000"/>
                <w:sz w:val="16"/>
                <w:szCs w:val="16"/>
              </w:rPr>
              <w:t>Total bit-rate (kbps)</w:t>
            </w:r>
            <w:bookmarkEnd w:id="6369"/>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371" w:name="_MCCTEMPBM_CRPT86941182___7"/>
            <w:bookmarkStart w:id="6372" w:name="_MCCTEMPBM_CRPT86941183___4" w:colFirst="1" w:colLast="8"/>
            <w:bookmarkEnd w:id="6370"/>
            <w:r w:rsidRPr="00567618">
              <w:rPr>
                <w:rFonts w:ascii="Arial" w:hAnsi="Arial" w:cs="Arial"/>
                <w:color w:val="000000"/>
                <w:sz w:val="16"/>
                <w:szCs w:val="16"/>
              </w:rPr>
              <w:t>AS</w:t>
            </w:r>
            <w:bookmarkEnd w:id="6371"/>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373" w:name="_MCCTEMPBM_CRPT86941184___4"/>
      <w:bookmarkEnd w:id="6372"/>
    </w:p>
    <w:bookmarkEnd w:id="6373"/>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374" w:name="_MCCTEMPBM_CRPT86941185___7"/>
            <w:bookmarkStart w:id="6375" w:name="_MCCTEMPBM_CRPT86941186___4" w:colFirst="1" w:colLast="8"/>
            <w:r w:rsidRPr="00567618">
              <w:rPr>
                <w:rFonts w:ascii="Arial" w:hAnsi="Arial" w:cs="Arial"/>
                <w:b/>
                <w:bCs/>
                <w:color w:val="000000"/>
                <w:sz w:val="16"/>
                <w:szCs w:val="16"/>
              </w:rPr>
              <w:t>Mode</w:t>
            </w:r>
            <w:bookmarkEnd w:id="6374"/>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376" w:name="_MCCTEMPBM_CRPT86941187___7"/>
            <w:bookmarkStart w:id="6377" w:name="_MCCTEMPBM_CRPT86941188___4" w:colFirst="1" w:colLast="8"/>
            <w:bookmarkEnd w:id="6375"/>
            <w:r w:rsidRPr="00567618">
              <w:rPr>
                <w:rFonts w:ascii="Arial" w:hAnsi="Arial" w:cs="Arial"/>
                <w:color w:val="000000"/>
                <w:sz w:val="16"/>
                <w:szCs w:val="16"/>
              </w:rPr>
              <w:t>Bits per speech frame</w:t>
            </w:r>
            <w:bookmarkEnd w:id="6376"/>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378" w:name="_MCCTEMPBM_CRPT86941189___7"/>
            <w:bookmarkStart w:id="6379" w:name="_MCCTEMPBM_CRPT86941190___4" w:colFirst="1" w:colLast="8"/>
            <w:bookmarkEnd w:id="6377"/>
            <w:r w:rsidRPr="00567618">
              <w:rPr>
                <w:rFonts w:ascii="Arial" w:hAnsi="Arial" w:cs="Arial"/>
                <w:color w:val="000000"/>
                <w:sz w:val="16"/>
                <w:szCs w:val="16"/>
              </w:rPr>
              <w:t>Payload header and ToC</w:t>
            </w:r>
            <w:bookmarkEnd w:id="6378"/>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380" w:name="_MCCTEMPBM_CRPT86941191___7"/>
            <w:bookmarkStart w:id="6381" w:name="_MCCTEMPBM_CRPT86941192___4" w:colFirst="1" w:colLast="8"/>
            <w:bookmarkEnd w:id="6379"/>
            <w:r w:rsidRPr="00567618">
              <w:rPr>
                <w:rFonts w:ascii="Arial" w:hAnsi="Arial" w:cs="Arial"/>
                <w:color w:val="000000"/>
                <w:sz w:val="16"/>
                <w:szCs w:val="16"/>
              </w:rPr>
              <w:t>RTP payload (bits)</w:t>
            </w:r>
            <w:bookmarkEnd w:id="6380"/>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382" w:name="_MCCTEMPBM_CRPT86941193___7"/>
            <w:bookmarkStart w:id="6383" w:name="_MCCTEMPBM_CRPT86941194___4" w:colFirst="1" w:colLast="8"/>
            <w:bookmarkEnd w:id="6381"/>
            <w:r w:rsidRPr="00567618">
              <w:rPr>
                <w:rFonts w:ascii="Arial" w:hAnsi="Arial" w:cs="Arial"/>
                <w:color w:val="000000"/>
                <w:sz w:val="16"/>
                <w:szCs w:val="16"/>
              </w:rPr>
              <w:t>RTP payload (bytes)</w:t>
            </w:r>
            <w:bookmarkEnd w:id="6382"/>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384" w:name="_MCCTEMPBM_CRPT86941195___7"/>
            <w:bookmarkStart w:id="6385" w:name="_MCCTEMPBM_CRPT86941196___4" w:colFirst="1" w:colLast="8"/>
            <w:bookmarkEnd w:id="6383"/>
            <w:r w:rsidRPr="00567618">
              <w:rPr>
                <w:rFonts w:ascii="Arial" w:hAnsi="Arial" w:cs="Arial"/>
                <w:color w:val="000000"/>
                <w:sz w:val="16"/>
                <w:szCs w:val="16"/>
              </w:rPr>
              <w:t>Rounded-up RTP payload (bytes)</w:t>
            </w:r>
            <w:bookmarkEnd w:id="6384"/>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386" w:name="_MCCTEMPBM_CRPT86941197___7"/>
            <w:bookmarkStart w:id="6387" w:name="_MCCTEMPBM_CRPT86941198___4" w:colFirst="1" w:colLast="8"/>
            <w:bookmarkEnd w:id="6385"/>
            <w:r w:rsidRPr="00567618">
              <w:rPr>
                <w:rFonts w:ascii="Arial" w:hAnsi="Arial" w:cs="Arial"/>
                <w:color w:val="000000"/>
                <w:sz w:val="16"/>
                <w:szCs w:val="16"/>
              </w:rPr>
              <w:t>Rounded-up RTP payload (bits)</w:t>
            </w:r>
            <w:bookmarkEnd w:id="6386"/>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388" w:name="_MCCTEMPBM_CRPT86941199___7"/>
            <w:bookmarkStart w:id="6389" w:name="_MCCTEMPBM_CRPT86941200___4" w:colFirst="1" w:colLast="8"/>
            <w:bookmarkEnd w:id="6387"/>
            <w:r w:rsidRPr="00567618">
              <w:rPr>
                <w:rFonts w:ascii="Arial" w:hAnsi="Arial" w:cs="Arial"/>
                <w:color w:val="000000"/>
                <w:sz w:val="16"/>
                <w:szCs w:val="16"/>
              </w:rPr>
              <w:t>RTP header</w:t>
            </w:r>
            <w:bookmarkEnd w:id="6388"/>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390" w:name="_MCCTEMPBM_CRPT86941201___7"/>
            <w:bookmarkStart w:id="6391" w:name="_MCCTEMPBM_CRPT86941202___4" w:colFirst="1" w:colLast="8"/>
            <w:bookmarkEnd w:id="6389"/>
            <w:r w:rsidRPr="00567618">
              <w:rPr>
                <w:rFonts w:ascii="Arial" w:hAnsi="Arial" w:cs="Arial"/>
                <w:color w:val="000000"/>
                <w:sz w:val="16"/>
                <w:szCs w:val="16"/>
              </w:rPr>
              <w:t>UDP header</w:t>
            </w:r>
            <w:bookmarkEnd w:id="6390"/>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392" w:name="_MCCTEMPBM_CRPT86941203___7"/>
            <w:bookmarkStart w:id="6393" w:name="_MCCTEMPBM_CRPT86941204___4" w:colFirst="1" w:colLast="8"/>
            <w:bookmarkEnd w:id="6391"/>
            <w:r w:rsidRPr="00567618">
              <w:rPr>
                <w:rFonts w:ascii="Arial" w:hAnsi="Arial" w:cs="Arial"/>
                <w:color w:val="000000"/>
                <w:sz w:val="16"/>
                <w:szCs w:val="16"/>
              </w:rPr>
              <w:t>IPv6 header</w:t>
            </w:r>
            <w:bookmarkEnd w:id="6392"/>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394" w:name="_MCCTEMPBM_CRPT86941205___7"/>
            <w:bookmarkStart w:id="6395" w:name="_MCCTEMPBM_CRPT86941206___4" w:colFirst="1" w:colLast="8"/>
            <w:bookmarkEnd w:id="6393"/>
            <w:r w:rsidRPr="00567618">
              <w:rPr>
                <w:rFonts w:ascii="Arial" w:hAnsi="Arial" w:cs="Arial"/>
                <w:color w:val="000000"/>
                <w:sz w:val="16"/>
                <w:szCs w:val="16"/>
              </w:rPr>
              <w:t>Total bits per 20 ms</w:t>
            </w:r>
            <w:bookmarkEnd w:id="6394"/>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396" w:name="_MCCTEMPBM_CRPT86941207___7"/>
            <w:bookmarkStart w:id="6397" w:name="_MCCTEMPBM_CRPT86941208___4" w:colFirst="1" w:colLast="8"/>
            <w:bookmarkEnd w:id="6395"/>
            <w:r w:rsidRPr="00567618">
              <w:rPr>
                <w:rFonts w:ascii="Arial" w:hAnsi="Arial" w:cs="Arial"/>
                <w:color w:val="000000"/>
                <w:sz w:val="16"/>
                <w:szCs w:val="16"/>
              </w:rPr>
              <w:t>Total bit-rate (kbps)</w:t>
            </w:r>
            <w:bookmarkEnd w:id="6396"/>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398" w:name="_MCCTEMPBM_CRPT86941209___7"/>
            <w:bookmarkStart w:id="6399" w:name="_MCCTEMPBM_CRPT86941210___4" w:colFirst="1" w:colLast="8"/>
            <w:bookmarkEnd w:id="6397"/>
            <w:r w:rsidRPr="00567618">
              <w:rPr>
                <w:rFonts w:ascii="Arial" w:hAnsi="Arial" w:cs="Arial"/>
                <w:color w:val="000000"/>
                <w:sz w:val="16"/>
                <w:szCs w:val="16"/>
              </w:rPr>
              <w:t>AS</w:t>
            </w:r>
            <w:bookmarkEnd w:id="6398"/>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400" w:name="_MCCTEMPBM_CRPT86941211___4"/>
      <w:bookmarkEnd w:id="6399"/>
    </w:p>
    <w:bookmarkEnd w:id="6400"/>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401" w:name="_MCCTEMPBM_CRPT86941212___7"/>
            <w:bookmarkStart w:id="6402" w:name="_MCCTEMPBM_CRPT86941213___4" w:colFirst="1" w:colLast="8"/>
            <w:r w:rsidRPr="00567618">
              <w:rPr>
                <w:rFonts w:ascii="Arial" w:hAnsi="Arial" w:cs="Arial"/>
                <w:b/>
                <w:bCs/>
                <w:color w:val="000000"/>
                <w:sz w:val="16"/>
                <w:szCs w:val="16"/>
              </w:rPr>
              <w:t>Mode</w:t>
            </w:r>
            <w:bookmarkEnd w:id="6401"/>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403" w:name="_MCCTEMPBM_CRPT86941214___7"/>
            <w:bookmarkStart w:id="6404" w:name="_MCCTEMPBM_CRPT86941215___4" w:colFirst="1" w:colLast="8"/>
            <w:bookmarkEnd w:id="6402"/>
            <w:r w:rsidRPr="00567618">
              <w:rPr>
                <w:rFonts w:ascii="Arial" w:hAnsi="Arial" w:cs="Arial"/>
                <w:color w:val="000000"/>
                <w:sz w:val="16"/>
                <w:szCs w:val="16"/>
              </w:rPr>
              <w:t>Bits per speech frame</w:t>
            </w:r>
            <w:bookmarkEnd w:id="6403"/>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405" w:name="_MCCTEMPBM_CRPT86941216___7"/>
            <w:bookmarkStart w:id="6406" w:name="_MCCTEMPBM_CRPT86941217___4" w:colFirst="1" w:colLast="8"/>
            <w:bookmarkEnd w:id="6404"/>
            <w:r w:rsidRPr="00567618">
              <w:rPr>
                <w:rFonts w:ascii="Arial" w:hAnsi="Arial" w:cs="Arial"/>
                <w:color w:val="000000"/>
                <w:sz w:val="16"/>
                <w:szCs w:val="16"/>
              </w:rPr>
              <w:t>Speech frame size (bytes)</w:t>
            </w:r>
            <w:bookmarkEnd w:id="6405"/>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407" w:name="_MCCTEMPBM_CRPT86941218___7"/>
            <w:bookmarkStart w:id="6408" w:name="_MCCTEMPBM_CRPT86941219___4" w:colFirst="1" w:colLast="8"/>
            <w:bookmarkEnd w:id="6406"/>
            <w:r w:rsidRPr="00567618">
              <w:rPr>
                <w:rFonts w:ascii="Arial" w:hAnsi="Arial" w:cs="Arial"/>
                <w:color w:val="000000"/>
                <w:sz w:val="16"/>
                <w:szCs w:val="16"/>
              </w:rPr>
              <w:t>Rounded-up speech frame size (bytes)</w:t>
            </w:r>
            <w:bookmarkEnd w:id="6407"/>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409" w:name="_MCCTEMPBM_CRPT86941220___7"/>
            <w:bookmarkStart w:id="6410" w:name="_MCCTEMPBM_CRPT86941221___4" w:colFirst="1" w:colLast="8"/>
            <w:bookmarkEnd w:id="6408"/>
            <w:r w:rsidRPr="00567618">
              <w:rPr>
                <w:rFonts w:ascii="Arial" w:hAnsi="Arial" w:cs="Arial"/>
                <w:color w:val="000000"/>
                <w:sz w:val="16"/>
                <w:szCs w:val="16"/>
              </w:rPr>
              <w:t>Rounded-up speech frame size (bits)</w:t>
            </w:r>
            <w:bookmarkEnd w:id="6409"/>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411" w:name="_MCCTEMPBM_CRPT86941222___7"/>
            <w:bookmarkStart w:id="6412" w:name="_MCCTEMPBM_CRPT86941223___4" w:colFirst="1" w:colLast="8"/>
            <w:bookmarkEnd w:id="6410"/>
            <w:r w:rsidRPr="00567618">
              <w:rPr>
                <w:rFonts w:ascii="Arial" w:hAnsi="Arial" w:cs="Arial"/>
                <w:color w:val="000000"/>
                <w:sz w:val="16"/>
                <w:szCs w:val="16"/>
              </w:rPr>
              <w:t>Payload header and ToC</w:t>
            </w:r>
            <w:bookmarkEnd w:id="6411"/>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413" w:name="_MCCTEMPBM_CRPT86941224___7"/>
            <w:bookmarkStart w:id="6414" w:name="_MCCTEMPBM_CRPT86941225___4" w:colFirst="1" w:colLast="8"/>
            <w:bookmarkEnd w:id="6412"/>
            <w:r w:rsidRPr="00567618">
              <w:rPr>
                <w:rFonts w:ascii="Arial" w:hAnsi="Arial" w:cs="Arial"/>
                <w:color w:val="000000"/>
                <w:sz w:val="16"/>
                <w:szCs w:val="16"/>
              </w:rPr>
              <w:t>RTP payload (bits)</w:t>
            </w:r>
            <w:bookmarkEnd w:id="6413"/>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415" w:name="_MCCTEMPBM_CRPT86941226___7"/>
            <w:bookmarkStart w:id="6416" w:name="_MCCTEMPBM_CRPT86941227___4" w:colFirst="1" w:colLast="8"/>
            <w:bookmarkEnd w:id="6414"/>
            <w:r w:rsidRPr="00567618">
              <w:rPr>
                <w:rFonts w:ascii="Arial" w:hAnsi="Arial" w:cs="Arial"/>
                <w:color w:val="000000"/>
                <w:sz w:val="16"/>
                <w:szCs w:val="16"/>
              </w:rPr>
              <w:t>RTP header</w:t>
            </w:r>
            <w:bookmarkEnd w:id="6415"/>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417" w:name="_MCCTEMPBM_CRPT86941228___7"/>
            <w:bookmarkStart w:id="6418" w:name="_MCCTEMPBM_CRPT86941229___4" w:colFirst="1" w:colLast="8"/>
            <w:bookmarkEnd w:id="6416"/>
            <w:r w:rsidRPr="00567618">
              <w:rPr>
                <w:rFonts w:ascii="Arial" w:hAnsi="Arial" w:cs="Arial"/>
                <w:color w:val="000000"/>
                <w:sz w:val="16"/>
                <w:szCs w:val="16"/>
              </w:rPr>
              <w:t>UDP header</w:t>
            </w:r>
            <w:bookmarkEnd w:id="6417"/>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419" w:name="_MCCTEMPBM_CRPT86941230___7"/>
            <w:bookmarkStart w:id="6420" w:name="_MCCTEMPBM_CRPT86941231___4" w:colFirst="1" w:colLast="8"/>
            <w:bookmarkEnd w:id="6418"/>
            <w:r w:rsidRPr="00567618">
              <w:rPr>
                <w:rFonts w:ascii="Arial" w:hAnsi="Arial" w:cs="Arial"/>
                <w:color w:val="000000"/>
                <w:sz w:val="16"/>
                <w:szCs w:val="16"/>
              </w:rPr>
              <w:t>IPv4 header</w:t>
            </w:r>
            <w:bookmarkEnd w:id="6419"/>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421" w:name="_MCCTEMPBM_CRPT86941232___7"/>
            <w:bookmarkStart w:id="6422" w:name="_MCCTEMPBM_CRPT86941233___4" w:colFirst="1" w:colLast="8"/>
            <w:bookmarkEnd w:id="6420"/>
            <w:r w:rsidRPr="00567618">
              <w:rPr>
                <w:rFonts w:ascii="Arial" w:hAnsi="Arial" w:cs="Arial"/>
                <w:color w:val="000000"/>
                <w:sz w:val="16"/>
                <w:szCs w:val="16"/>
              </w:rPr>
              <w:t>Total bits per 20 ms</w:t>
            </w:r>
            <w:bookmarkEnd w:id="6421"/>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423" w:name="_MCCTEMPBM_CRPT86941234___7"/>
            <w:bookmarkStart w:id="6424" w:name="_MCCTEMPBM_CRPT86941235___4" w:colFirst="1" w:colLast="8"/>
            <w:bookmarkEnd w:id="6422"/>
            <w:r w:rsidRPr="00567618">
              <w:rPr>
                <w:rFonts w:ascii="Arial" w:hAnsi="Arial" w:cs="Arial"/>
                <w:color w:val="000000"/>
                <w:sz w:val="16"/>
                <w:szCs w:val="16"/>
              </w:rPr>
              <w:t>Total bit-rate (kbps)</w:t>
            </w:r>
            <w:bookmarkEnd w:id="6423"/>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425" w:name="_MCCTEMPBM_CRPT86941236___7"/>
            <w:bookmarkStart w:id="6426" w:name="_MCCTEMPBM_CRPT86941237___4" w:colFirst="1" w:colLast="8"/>
            <w:bookmarkEnd w:id="6424"/>
            <w:r w:rsidRPr="00567618">
              <w:rPr>
                <w:rFonts w:ascii="Arial" w:hAnsi="Arial" w:cs="Arial"/>
                <w:color w:val="000000"/>
                <w:sz w:val="16"/>
                <w:szCs w:val="16"/>
              </w:rPr>
              <w:t>AS</w:t>
            </w:r>
            <w:bookmarkEnd w:id="6425"/>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427" w:name="_MCCTEMPBM_CRPT86941238___4"/>
      <w:bookmarkEnd w:id="6426"/>
    </w:p>
    <w:bookmarkEnd w:id="6427"/>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428" w:name="_MCCTEMPBM_CRPT86941239___7"/>
            <w:bookmarkStart w:id="6429" w:name="_MCCTEMPBM_CRPT86941240___4" w:colFirst="1" w:colLast="8"/>
            <w:r w:rsidRPr="00567618">
              <w:rPr>
                <w:rFonts w:ascii="Arial" w:hAnsi="Arial" w:cs="Arial"/>
                <w:b/>
                <w:bCs/>
                <w:color w:val="000000"/>
                <w:sz w:val="16"/>
                <w:szCs w:val="16"/>
              </w:rPr>
              <w:t>Mode</w:t>
            </w:r>
            <w:bookmarkEnd w:id="6428"/>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430" w:name="_MCCTEMPBM_CRPT86941241___7"/>
            <w:bookmarkStart w:id="6431" w:name="_MCCTEMPBM_CRPT86941242___4" w:colFirst="1" w:colLast="8"/>
            <w:bookmarkEnd w:id="6429"/>
            <w:r w:rsidRPr="00567618">
              <w:rPr>
                <w:rFonts w:ascii="Arial" w:hAnsi="Arial" w:cs="Arial"/>
                <w:color w:val="000000"/>
                <w:sz w:val="16"/>
                <w:szCs w:val="16"/>
              </w:rPr>
              <w:t>Bits per speech frame</w:t>
            </w:r>
            <w:bookmarkEnd w:id="6430"/>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432" w:name="_MCCTEMPBM_CRPT86941243___7"/>
            <w:bookmarkStart w:id="6433" w:name="_MCCTEMPBM_CRPT86941244___4" w:colFirst="1" w:colLast="8"/>
            <w:bookmarkEnd w:id="6431"/>
            <w:r w:rsidRPr="00567618">
              <w:rPr>
                <w:rFonts w:ascii="Arial" w:hAnsi="Arial" w:cs="Arial"/>
                <w:color w:val="000000"/>
                <w:sz w:val="16"/>
                <w:szCs w:val="16"/>
              </w:rPr>
              <w:t>Speech frame size (bytes)</w:t>
            </w:r>
            <w:bookmarkEnd w:id="6432"/>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434" w:name="_MCCTEMPBM_CRPT86941245___7"/>
            <w:bookmarkStart w:id="6435" w:name="_MCCTEMPBM_CRPT86941246___4" w:colFirst="1" w:colLast="8"/>
            <w:bookmarkEnd w:id="6433"/>
            <w:r w:rsidRPr="00567618">
              <w:rPr>
                <w:rFonts w:ascii="Arial" w:hAnsi="Arial" w:cs="Arial"/>
                <w:color w:val="000000"/>
                <w:sz w:val="16"/>
                <w:szCs w:val="16"/>
              </w:rPr>
              <w:t>Rounded-up speech frame size (bytes)</w:t>
            </w:r>
            <w:bookmarkEnd w:id="6434"/>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436" w:name="_MCCTEMPBM_CRPT86941247___7"/>
            <w:bookmarkStart w:id="6437" w:name="_MCCTEMPBM_CRPT86941248___4" w:colFirst="1" w:colLast="8"/>
            <w:bookmarkEnd w:id="6435"/>
            <w:r w:rsidRPr="00567618">
              <w:rPr>
                <w:rFonts w:ascii="Arial" w:hAnsi="Arial" w:cs="Arial"/>
                <w:color w:val="000000"/>
                <w:sz w:val="16"/>
                <w:szCs w:val="16"/>
              </w:rPr>
              <w:t>Rounded-up speech frame size (bits)</w:t>
            </w:r>
            <w:bookmarkEnd w:id="6436"/>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438" w:name="_MCCTEMPBM_CRPT86941249___7"/>
            <w:bookmarkStart w:id="6439" w:name="_MCCTEMPBM_CRPT86941250___4" w:colFirst="1" w:colLast="8"/>
            <w:bookmarkEnd w:id="6437"/>
            <w:r w:rsidRPr="00567618">
              <w:rPr>
                <w:rFonts w:ascii="Arial" w:hAnsi="Arial" w:cs="Arial"/>
                <w:color w:val="000000"/>
                <w:sz w:val="16"/>
                <w:szCs w:val="16"/>
              </w:rPr>
              <w:t>Payload header and ToC</w:t>
            </w:r>
            <w:bookmarkEnd w:id="6438"/>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440" w:name="_MCCTEMPBM_CRPT86941251___7"/>
            <w:bookmarkStart w:id="6441" w:name="_MCCTEMPBM_CRPT86941252___4" w:colFirst="1" w:colLast="8"/>
            <w:bookmarkEnd w:id="6439"/>
            <w:r w:rsidRPr="00567618">
              <w:rPr>
                <w:rFonts w:ascii="Arial" w:hAnsi="Arial" w:cs="Arial"/>
                <w:color w:val="000000"/>
                <w:sz w:val="16"/>
                <w:szCs w:val="16"/>
              </w:rPr>
              <w:t>RTP payload (bits)</w:t>
            </w:r>
            <w:bookmarkEnd w:id="6440"/>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442" w:name="_MCCTEMPBM_CRPT86941253___7"/>
            <w:bookmarkStart w:id="6443" w:name="_MCCTEMPBM_CRPT86941254___4" w:colFirst="1" w:colLast="8"/>
            <w:bookmarkEnd w:id="6441"/>
            <w:r w:rsidRPr="00567618">
              <w:rPr>
                <w:rFonts w:ascii="Arial" w:hAnsi="Arial" w:cs="Arial"/>
                <w:color w:val="000000"/>
                <w:sz w:val="16"/>
                <w:szCs w:val="16"/>
              </w:rPr>
              <w:t>RTP header</w:t>
            </w:r>
            <w:bookmarkEnd w:id="6442"/>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444" w:name="_MCCTEMPBM_CRPT86941255___7"/>
            <w:bookmarkStart w:id="6445" w:name="_MCCTEMPBM_CRPT86941256___4" w:colFirst="1" w:colLast="8"/>
            <w:bookmarkEnd w:id="6443"/>
            <w:r w:rsidRPr="00567618">
              <w:rPr>
                <w:rFonts w:ascii="Arial" w:hAnsi="Arial" w:cs="Arial"/>
                <w:color w:val="000000"/>
                <w:sz w:val="16"/>
                <w:szCs w:val="16"/>
              </w:rPr>
              <w:t>UDP header</w:t>
            </w:r>
            <w:bookmarkEnd w:id="6444"/>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446" w:name="_MCCTEMPBM_CRPT86941257___7"/>
            <w:bookmarkStart w:id="6447" w:name="_MCCTEMPBM_CRPT86941258___4" w:colFirst="1" w:colLast="8"/>
            <w:bookmarkEnd w:id="6445"/>
            <w:r w:rsidRPr="00567618">
              <w:rPr>
                <w:rFonts w:ascii="Arial" w:hAnsi="Arial" w:cs="Arial"/>
                <w:color w:val="000000"/>
                <w:sz w:val="16"/>
                <w:szCs w:val="16"/>
              </w:rPr>
              <w:t>IPv6 header</w:t>
            </w:r>
            <w:bookmarkEnd w:id="6446"/>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448" w:name="_MCCTEMPBM_CRPT86941259___7"/>
            <w:bookmarkStart w:id="6449" w:name="_MCCTEMPBM_CRPT86941260___4" w:colFirst="1" w:colLast="8"/>
            <w:bookmarkEnd w:id="6447"/>
            <w:r w:rsidRPr="00567618">
              <w:rPr>
                <w:rFonts w:ascii="Arial" w:hAnsi="Arial" w:cs="Arial"/>
                <w:color w:val="000000"/>
                <w:sz w:val="16"/>
                <w:szCs w:val="16"/>
              </w:rPr>
              <w:t>Total bits per 20 ms</w:t>
            </w:r>
            <w:bookmarkEnd w:id="6448"/>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450" w:name="_MCCTEMPBM_CRPT86941261___7"/>
            <w:bookmarkStart w:id="6451" w:name="_MCCTEMPBM_CRPT86941262___4" w:colFirst="1" w:colLast="8"/>
            <w:bookmarkEnd w:id="6449"/>
            <w:r w:rsidRPr="00567618">
              <w:rPr>
                <w:rFonts w:ascii="Arial" w:hAnsi="Arial" w:cs="Arial"/>
                <w:color w:val="000000"/>
                <w:sz w:val="16"/>
                <w:szCs w:val="16"/>
              </w:rPr>
              <w:t>Total bit-rate (kbps)</w:t>
            </w:r>
            <w:bookmarkEnd w:id="6450"/>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452" w:name="_MCCTEMPBM_CRPT86941263___7"/>
            <w:bookmarkStart w:id="6453" w:name="_MCCTEMPBM_CRPT86941264___4" w:colFirst="1" w:colLast="8"/>
            <w:bookmarkEnd w:id="6451"/>
            <w:r w:rsidRPr="00567618">
              <w:rPr>
                <w:rFonts w:ascii="Arial" w:hAnsi="Arial" w:cs="Arial"/>
                <w:color w:val="000000"/>
                <w:sz w:val="16"/>
                <w:szCs w:val="16"/>
              </w:rPr>
              <w:t>AS</w:t>
            </w:r>
            <w:bookmarkEnd w:id="6452"/>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454" w:name="_MCCTEMPBM_CRPT86941265___4"/>
      <w:bookmarkEnd w:id="6453"/>
    </w:p>
    <w:bookmarkEnd w:id="6454"/>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455" w:name="_MCCTEMPBM_CRPT86941266___7"/>
            <w:bookmarkStart w:id="6456" w:name="_MCCTEMPBM_CRPT86941267___4" w:colFirst="1" w:colLast="9"/>
            <w:r w:rsidRPr="00567618">
              <w:rPr>
                <w:rFonts w:ascii="Arial" w:hAnsi="Arial" w:cs="Arial"/>
                <w:b/>
                <w:bCs/>
                <w:color w:val="000000"/>
                <w:sz w:val="16"/>
                <w:szCs w:val="16"/>
              </w:rPr>
              <w:t>Mode</w:t>
            </w:r>
            <w:bookmarkEnd w:id="6455"/>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457" w:name="_MCCTEMPBM_CRPT86941268___7"/>
            <w:bookmarkStart w:id="6458" w:name="_MCCTEMPBM_CRPT86941269___4" w:colFirst="1" w:colLast="9"/>
            <w:bookmarkEnd w:id="6456"/>
            <w:r w:rsidRPr="00567618">
              <w:rPr>
                <w:rFonts w:ascii="Arial" w:hAnsi="Arial" w:cs="Arial"/>
                <w:color w:val="000000"/>
                <w:sz w:val="16"/>
                <w:szCs w:val="16"/>
              </w:rPr>
              <w:t>Bits per speech frame</w:t>
            </w:r>
            <w:bookmarkEnd w:id="6457"/>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459" w:name="_MCCTEMPBM_CRPT86941270___7"/>
            <w:bookmarkStart w:id="6460" w:name="_MCCTEMPBM_CRPT86941271___4" w:colFirst="1" w:colLast="9"/>
            <w:bookmarkEnd w:id="6458"/>
            <w:r w:rsidRPr="00567618">
              <w:rPr>
                <w:rFonts w:ascii="Arial" w:hAnsi="Arial" w:cs="Arial"/>
                <w:color w:val="000000"/>
                <w:sz w:val="16"/>
                <w:szCs w:val="16"/>
              </w:rPr>
              <w:t>Payload header and ToC</w:t>
            </w:r>
            <w:bookmarkEnd w:id="6459"/>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461" w:name="_MCCTEMPBM_CRPT86941272___7"/>
            <w:bookmarkStart w:id="6462" w:name="_MCCTEMPBM_CRPT86941273___4" w:colFirst="1" w:colLast="9"/>
            <w:bookmarkEnd w:id="6460"/>
            <w:r w:rsidRPr="00567618">
              <w:rPr>
                <w:rFonts w:ascii="Arial" w:hAnsi="Arial" w:cs="Arial"/>
                <w:color w:val="000000"/>
                <w:sz w:val="16"/>
                <w:szCs w:val="16"/>
              </w:rPr>
              <w:t>RTP payload (bits)</w:t>
            </w:r>
            <w:bookmarkEnd w:id="6461"/>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463" w:name="_MCCTEMPBM_CRPT86941274___7"/>
            <w:bookmarkStart w:id="6464" w:name="_MCCTEMPBM_CRPT86941275___4" w:colFirst="1" w:colLast="9"/>
            <w:bookmarkEnd w:id="6462"/>
            <w:r w:rsidRPr="00567618">
              <w:rPr>
                <w:rFonts w:ascii="Arial" w:hAnsi="Arial" w:cs="Arial"/>
                <w:color w:val="000000"/>
                <w:sz w:val="16"/>
                <w:szCs w:val="16"/>
              </w:rPr>
              <w:t>RTP payload (bytes)</w:t>
            </w:r>
            <w:bookmarkEnd w:id="6463"/>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465" w:name="_MCCTEMPBM_CRPT86941276___7"/>
            <w:bookmarkStart w:id="6466" w:name="_MCCTEMPBM_CRPT86941277___4" w:colFirst="1" w:colLast="9"/>
            <w:bookmarkEnd w:id="6464"/>
            <w:r w:rsidRPr="00567618">
              <w:rPr>
                <w:rFonts w:ascii="Arial" w:hAnsi="Arial" w:cs="Arial"/>
                <w:color w:val="000000"/>
                <w:sz w:val="16"/>
                <w:szCs w:val="16"/>
              </w:rPr>
              <w:t>Rounded-up RTP payload (bytes)</w:t>
            </w:r>
            <w:bookmarkEnd w:id="6465"/>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467" w:name="_MCCTEMPBM_CRPT86941278___7"/>
            <w:bookmarkStart w:id="6468" w:name="_MCCTEMPBM_CRPT86941279___4" w:colFirst="1" w:colLast="9"/>
            <w:bookmarkEnd w:id="6466"/>
            <w:r w:rsidRPr="00567618">
              <w:rPr>
                <w:rFonts w:ascii="Arial" w:hAnsi="Arial" w:cs="Arial"/>
                <w:color w:val="000000"/>
                <w:sz w:val="16"/>
                <w:szCs w:val="16"/>
              </w:rPr>
              <w:t>Rounded-up RTP payload (bits)</w:t>
            </w:r>
            <w:bookmarkEnd w:id="6467"/>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469" w:name="_MCCTEMPBM_CRPT86941280___7"/>
            <w:bookmarkStart w:id="6470" w:name="_MCCTEMPBM_CRPT86941281___4" w:colFirst="1" w:colLast="9"/>
            <w:bookmarkEnd w:id="6468"/>
            <w:r w:rsidRPr="00567618">
              <w:rPr>
                <w:rFonts w:ascii="Arial" w:hAnsi="Arial" w:cs="Arial"/>
                <w:color w:val="000000"/>
                <w:sz w:val="16"/>
                <w:szCs w:val="16"/>
              </w:rPr>
              <w:t>RTP header</w:t>
            </w:r>
            <w:bookmarkEnd w:id="6469"/>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471" w:name="_MCCTEMPBM_CRPT86941282___7"/>
            <w:bookmarkStart w:id="6472" w:name="_MCCTEMPBM_CRPT86941283___4" w:colFirst="1" w:colLast="9"/>
            <w:bookmarkEnd w:id="6470"/>
            <w:r w:rsidRPr="00567618">
              <w:rPr>
                <w:rFonts w:ascii="Arial" w:hAnsi="Arial" w:cs="Arial"/>
                <w:color w:val="000000"/>
                <w:sz w:val="16"/>
                <w:szCs w:val="16"/>
              </w:rPr>
              <w:t>UDP header</w:t>
            </w:r>
            <w:bookmarkEnd w:id="6471"/>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473" w:name="_MCCTEMPBM_CRPT86941284___7"/>
            <w:bookmarkStart w:id="6474" w:name="_MCCTEMPBM_CRPT86941285___4" w:colFirst="1" w:colLast="9"/>
            <w:bookmarkEnd w:id="6472"/>
            <w:r w:rsidRPr="00567618">
              <w:rPr>
                <w:rFonts w:ascii="Arial" w:hAnsi="Arial" w:cs="Arial"/>
                <w:color w:val="000000"/>
                <w:sz w:val="16"/>
                <w:szCs w:val="16"/>
              </w:rPr>
              <w:t>IPv4 header</w:t>
            </w:r>
            <w:bookmarkEnd w:id="6473"/>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475" w:name="_MCCTEMPBM_CRPT86941286___7"/>
            <w:bookmarkStart w:id="6476" w:name="_MCCTEMPBM_CRPT86941287___4" w:colFirst="1" w:colLast="9"/>
            <w:bookmarkEnd w:id="6474"/>
            <w:r w:rsidRPr="00567618">
              <w:rPr>
                <w:rFonts w:ascii="Arial" w:hAnsi="Arial" w:cs="Arial"/>
                <w:color w:val="000000"/>
                <w:sz w:val="16"/>
                <w:szCs w:val="16"/>
              </w:rPr>
              <w:t>Total bits per 20 ms</w:t>
            </w:r>
            <w:bookmarkEnd w:id="6475"/>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477" w:name="_MCCTEMPBM_CRPT86941288___7"/>
            <w:bookmarkStart w:id="6478" w:name="_MCCTEMPBM_CRPT86941289___4" w:colFirst="1" w:colLast="9"/>
            <w:bookmarkEnd w:id="6476"/>
            <w:r w:rsidRPr="00567618">
              <w:rPr>
                <w:rFonts w:ascii="Arial" w:hAnsi="Arial" w:cs="Arial"/>
                <w:color w:val="000000"/>
                <w:sz w:val="16"/>
                <w:szCs w:val="16"/>
              </w:rPr>
              <w:t>Total bit-rate (kbps)</w:t>
            </w:r>
            <w:bookmarkEnd w:id="6477"/>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479" w:name="_MCCTEMPBM_CRPT86941290___7"/>
            <w:bookmarkStart w:id="6480" w:name="_MCCTEMPBM_CRPT86941291___4" w:colFirst="1" w:colLast="9"/>
            <w:bookmarkEnd w:id="6478"/>
            <w:r w:rsidRPr="00567618">
              <w:rPr>
                <w:rFonts w:ascii="Arial" w:hAnsi="Arial" w:cs="Arial"/>
                <w:color w:val="000000"/>
                <w:sz w:val="16"/>
                <w:szCs w:val="16"/>
              </w:rPr>
              <w:t>AS</w:t>
            </w:r>
            <w:bookmarkEnd w:id="6479"/>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481" w:name="_MCCTEMPBM_CRPT86941292___4"/>
      <w:bookmarkEnd w:id="6480"/>
    </w:p>
    <w:bookmarkEnd w:id="6481"/>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482" w:name="_MCCTEMPBM_CRPT86941293___7"/>
            <w:bookmarkStart w:id="6483" w:name="_MCCTEMPBM_CRPT86941294___4" w:colFirst="1" w:colLast="9"/>
            <w:r w:rsidRPr="00567618">
              <w:rPr>
                <w:rFonts w:ascii="Arial" w:hAnsi="Arial" w:cs="Arial"/>
                <w:b/>
                <w:bCs/>
                <w:color w:val="000000"/>
                <w:sz w:val="16"/>
                <w:szCs w:val="16"/>
              </w:rPr>
              <w:t>Mode</w:t>
            </w:r>
            <w:bookmarkEnd w:id="6482"/>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484" w:name="_MCCTEMPBM_CRPT86941295___7"/>
            <w:bookmarkStart w:id="6485" w:name="_MCCTEMPBM_CRPT86941296___4" w:colFirst="1" w:colLast="9"/>
            <w:bookmarkEnd w:id="6483"/>
            <w:r w:rsidRPr="00567618">
              <w:rPr>
                <w:rFonts w:ascii="Arial" w:hAnsi="Arial" w:cs="Arial"/>
                <w:color w:val="000000"/>
                <w:sz w:val="16"/>
                <w:szCs w:val="16"/>
              </w:rPr>
              <w:t>Bits per speech frame</w:t>
            </w:r>
            <w:bookmarkEnd w:id="6484"/>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486" w:name="_MCCTEMPBM_CRPT86941297___7"/>
            <w:bookmarkStart w:id="6487" w:name="_MCCTEMPBM_CRPT86941298___4" w:colFirst="1" w:colLast="9"/>
            <w:bookmarkEnd w:id="6485"/>
            <w:r w:rsidRPr="00567618">
              <w:rPr>
                <w:rFonts w:ascii="Arial" w:hAnsi="Arial" w:cs="Arial"/>
                <w:color w:val="000000"/>
                <w:sz w:val="16"/>
                <w:szCs w:val="16"/>
              </w:rPr>
              <w:t>Payload header and ToC</w:t>
            </w:r>
            <w:bookmarkEnd w:id="6486"/>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488" w:name="_MCCTEMPBM_CRPT86941299___7"/>
            <w:bookmarkStart w:id="6489" w:name="_MCCTEMPBM_CRPT86941300___4" w:colFirst="1" w:colLast="9"/>
            <w:bookmarkEnd w:id="6487"/>
            <w:r w:rsidRPr="00567618">
              <w:rPr>
                <w:rFonts w:ascii="Arial" w:hAnsi="Arial" w:cs="Arial"/>
                <w:color w:val="000000"/>
                <w:sz w:val="16"/>
                <w:szCs w:val="16"/>
              </w:rPr>
              <w:t>RTP payload (bits)</w:t>
            </w:r>
            <w:bookmarkEnd w:id="6488"/>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490" w:name="_MCCTEMPBM_CRPT86941301___7"/>
            <w:bookmarkStart w:id="6491" w:name="_MCCTEMPBM_CRPT86941302___4" w:colFirst="1" w:colLast="9"/>
            <w:bookmarkEnd w:id="6489"/>
            <w:r w:rsidRPr="00567618">
              <w:rPr>
                <w:rFonts w:ascii="Arial" w:hAnsi="Arial" w:cs="Arial"/>
                <w:color w:val="000000"/>
                <w:sz w:val="16"/>
                <w:szCs w:val="16"/>
              </w:rPr>
              <w:t>RTP payload (bytes)</w:t>
            </w:r>
            <w:bookmarkEnd w:id="6490"/>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492" w:name="_MCCTEMPBM_CRPT86941303___7"/>
            <w:bookmarkStart w:id="6493" w:name="_MCCTEMPBM_CRPT86941304___4" w:colFirst="1" w:colLast="9"/>
            <w:bookmarkEnd w:id="6491"/>
            <w:r w:rsidRPr="00567618">
              <w:rPr>
                <w:rFonts w:ascii="Arial" w:hAnsi="Arial" w:cs="Arial"/>
                <w:color w:val="000000"/>
                <w:sz w:val="16"/>
                <w:szCs w:val="16"/>
              </w:rPr>
              <w:t>Rounded-up RTP payload (bytes)</w:t>
            </w:r>
            <w:bookmarkEnd w:id="6492"/>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494" w:name="_MCCTEMPBM_CRPT86941305___7"/>
            <w:bookmarkStart w:id="6495" w:name="_MCCTEMPBM_CRPT86941306___4" w:colFirst="1" w:colLast="9"/>
            <w:bookmarkEnd w:id="6493"/>
            <w:r w:rsidRPr="00567618">
              <w:rPr>
                <w:rFonts w:ascii="Arial" w:hAnsi="Arial" w:cs="Arial"/>
                <w:color w:val="000000"/>
                <w:sz w:val="16"/>
                <w:szCs w:val="16"/>
              </w:rPr>
              <w:t>Rounded-up RTP payload (bits)</w:t>
            </w:r>
            <w:bookmarkEnd w:id="6494"/>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496" w:name="_MCCTEMPBM_CRPT86941307___7"/>
            <w:bookmarkStart w:id="6497" w:name="_MCCTEMPBM_CRPT86941308___4" w:colFirst="1" w:colLast="9"/>
            <w:bookmarkEnd w:id="6495"/>
            <w:r w:rsidRPr="00567618">
              <w:rPr>
                <w:rFonts w:ascii="Arial" w:hAnsi="Arial" w:cs="Arial"/>
                <w:color w:val="000000"/>
                <w:sz w:val="16"/>
                <w:szCs w:val="16"/>
              </w:rPr>
              <w:t>RTP header</w:t>
            </w:r>
            <w:bookmarkEnd w:id="6496"/>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498" w:name="_MCCTEMPBM_CRPT86941309___7"/>
            <w:bookmarkStart w:id="6499" w:name="_MCCTEMPBM_CRPT86941310___4" w:colFirst="1" w:colLast="9"/>
            <w:bookmarkEnd w:id="6497"/>
            <w:r w:rsidRPr="00567618">
              <w:rPr>
                <w:rFonts w:ascii="Arial" w:hAnsi="Arial" w:cs="Arial"/>
                <w:color w:val="000000"/>
                <w:sz w:val="16"/>
                <w:szCs w:val="16"/>
              </w:rPr>
              <w:t>UDP header</w:t>
            </w:r>
            <w:bookmarkEnd w:id="6498"/>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500" w:name="_MCCTEMPBM_CRPT86941311___7"/>
            <w:bookmarkStart w:id="6501" w:name="_MCCTEMPBM_CRPT86941312___4" w:colFirst="1" w:colLast="9"/>
            <w:bookmarkEnd w:id="6499"/>
            <w:r w:rsidRPr="00567618">
              <w:rPr>
                <w:rFonts w:ascii="Arial" w:hAnsi="Arial" w:cs="Arial"/>
                <w:color w:val="000000"/>
                <w:sz w:val="16"/>
                <w:szCs w:val="16"/>
              </w:rPr>
              <w:t>IPv6 header</w:t>
            </w:r>
            <w:bookmarkEnd w:id="6500"/>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502" w:name="_MCCTEMPBM_CRPT86941313___7"/>
            <w:bookmarkStart w:id="6503" w:name="_MCCTEMPBM_CRPT86941314___4" w:colFirst="1" w:colLast="9"/>
            <w:bookmarkEnd w:id="6501"/>
            <w:r w:rsidRPr="00567618">
              <w:rPr>
                <w:rFonts w:ascii="Arial" w:hAnsi="Arial" w:cs="Arial"/>
                <w:color w:val="000000"/>
                <w:sz w:val="16"/>
                <w:szCs w:val="16"/>
              </w:rPr>
              <w:t>Total bits per 20 ms</w:t>
            </w:r>
            <w:bookmarkEnd w:id="6502"/>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504" w:name="_MCCTEMPBM_CRPT86941315___7"/>
            <w:bookmarkStart w:id="6505" w:name="_MCCTEMPBM_CRPT86941316___4" w:colFirst="1" w:colLast="9"/>
            <w:bookmarkEnd w:id="6503"/>
            <w:r w:rsidRPr="00567618">
              <w:rPr>
                <w:rFonts w:ascii="Arial" w:hAnsi="Arial" w:cs="Arial"/>
                <w:color w:val="000000"/>
                <w:sz w:val="16"/>
                <w:szCs w:val="16"/>
              </w:rPr>
              <w:t>Total bit-rate (kbps)</w:t>
            </w:r>
            <w:bookmarkEnd w:id="6504"/>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506" w:name="_MCCTEMPBM_CRPT86941317___7"/>
            <w:bookmarkStart w:id="6507" w:name="_MCCTEMPBM_CRPT86941318___4" w:colFirst="1" w:colLast="9"/>
            <w:bookmarkEnd w:id="6505"/>
            <w:r w:rsidRPr="00567618">
              <w:rPr>
                <w:rFonts w:ascii="Arial" w:hAnsi="Arial" w:cs="Arial"/>
                <w:color w:val="000000"/>
                <w:sz w:val="16"/>
                <w:szCs w:val="16"/>
              </w:rPr>
              <w:t>AS</w:t>
            </w:r>
            <w:bookmarkEnd w:id="6506"/>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508" w:name="_MCCTEMPBM_CRPT86941319___4"/>
      <w:bookmarkEnd w:id="6507"/>
    </w:p>
    <w:bookmarkEnd w:id="6508"/>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509" w:name="_MCCTEMPBM_CRPT86941320___7"/>
            <w:bookmarkStart w:id="6510" w:name="_MCCTEMPBM_CRPT86941321___4" w:colFirst="1" w:colLast="9"/>
            <w:r w:rsidRPr="00567618">
              <w:rPr>
                <w:rFonts w:ascii="Arial" w:hAnsi="Arial" w:cs="Arial"/>
                <w:b/>
                <w:bCs/>
                <w:color w:val="000000"/>
                <w:sz w:val="16"/>
                <w:szCs w:val="16"/>
              </w:rPr>
              <w:t>Mode</w:t>
            </w:r>
            <w:bookmarkEnd w:id="6509"/>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511" w:name="_MCCTEMPBM_CRPT86941322___7"/>
            <w:bookmarkStart w:id="6512" w:name="_MCCTEMPBM_CRPT86941323___4" w:colFirst="1" w:colLast="9"/>
            <w:bookmarkEnd w:id="6510"/>
            <w:r w:rsidRPr="00567618">
              <w:rPr>
                <w:rFonts w:ascii="Arial" w:hAnsi="Arial" w:cs="Arial"/>
                <w:color w:val="000000"/>
                <w:sz w:val="16"/>
                <w:szCs w:val="16"/>
              </w:rPr>
              <w:t>Bits per speech frame</w:t>
            </w:r>
            <w:bookmarkEnd w:id="6511"/>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513" w:name="_MCCTEMPBM_CRPT86941324___7"/>
            <w:bookmarkStart w:id="6514" w:name="_MCCTEMPBM_CRPT86941325___4" w:colFirst="1" w:colLast="9"/>
            <w:bookmarkEnd w:id="6512"/>
            <w:r w:rsidRPr="00567618">
              <w:rPr>
                <w:rFonts w:ascii="Arial" w:hAnsi="Arial" w:cs="Arial"/>
                <w:color w:val="000000"/>
                <w:sz w:val="16"/>
                <w:szCs w:val="16"/>
              </w:rPr>
              <w:t>Speech frame size (bytes)</w:t>
            </w:r>
            <w:bookmarkEnd w:id="6513"/>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515" w:name="_MCCTEMPBM_CRPT86941326___7"/>
            <w:bookmarkStart w:id="6516" w:name="_MCCTEMPBM_CRPT86941327___4" w:colFirst="1" w:colLast="9"/>
            <w:bookmarkEnd w:id="6514"/>
            <w:r w:rsidRPr="00567618">
              <w:rPr>
                <w:rFonts w:ascii="Arial" w:hAnsi="Arial" w:cs="Arial"/>
                <w:color w:val="000000"/>
                <w:sz w:val="16"/>
                <w:szCs w:val="16"/>
              </w:rPr>
              <w:t>Rounded-up speech frame size (bytes)</w:t>
            </w:r>
            <w:bookmarkEnd w:id="6515"/>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517" w:name="_MCCTEMPBM_CRPT86941328___7"/>
            <w:bookmarkStart w:id="6518" w:name="_MCCTEMPBM_CRPT86941329___4" w:colFirst="1" w:colLast="9"/>
            <w:bookmarkEnd w:id="6516"/>
            <w:r w:rsidRPr="00567618">
              <w:rPr>
                <w:rFonts w:ascii="Arial" w:hAnsi="Arial" w:cs="Arial"/>
                <w:color w:val="000000"/>
                <w:sz w:val="16"/>
                <w:szCs w:val="16"/>
              </w:rPr>
              <w:t>Rounded-up speech frame size (bits)</w:t>
            </w:r>
            <w:bookmarkEnd w:id="6517"/>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519" w:name="_MCCTEMPBM_CRPT86941330___7"/>
            <w:bookmarkStart w:id="6520" w:name="_MCCTEMPBM_CRPT86941331___4" w:colFirst="1" w:colLast="9"/>
            <w:bookmarkEnd w:id="6518"/>
            <w:r w:rsidRPr="00567618">
              <w:rPr>
                <w:rFonts w:ascii="Arial" w:hAnsi="Arial" w:cs="Arial"/>
                <w:color w:val="000000"/>
                <w:sz w:val="16"/>
                <w:szCs w:val="16"/>
              </w:rPr>
              <w:t>Payload header and ToC</w:t>
            </w:r>
            <w:bookmarkEnd w:id="6519"/>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521" w:name="_MCCTEMPBM_CRPT86941332___7"/>
            <w:bookmarkStart w:id="6522" w:name="_MCCTEMPBM_CRPT86941333___4" w:colFirst="1" w:colLast="9"/>
            <w:bookmarkEnd w:id="6520"/>
            <w:r w:rsidRPr="00567618">
              <w:rPr>
                <w:rFonts w:ascii="Arial" w:hAnsi="Arial" w:cs="Arial"/>
                <w:color w:val="000000"/>
                <w:sz w:val="16"/>
                <w:szCs w:val="16"/>
              </w:rPr>
              <w:t>RTP payload (bits)</w:t>
            </w:r>
            <w:bookmarkEnd w:id="6521"/>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523" w:name="_MCCTEMPBM_CRPT86941334___7"/>
            <w:bookmarkStart w:id="6524" w:name="_MCCTEMPBM_CRPT86941335___4" w:colFirst="1" w:colLast="9"/>
            <w:bookmarkEnd w:id="6522"/>
            <w:r w:rsidRPr="00567618">
              <w:rPr>
                <w:rFonts w:ascii="Arial" w:hAnsi="Arial" w:cs="Arial"/>
                <w:color w:val="000000"/>
                <w:sz w:val="16"/>
                <w:szCs w:val="16"/>
              </w:rPr>
              <w:t>RTP header</w:t>
            </w:r>
            <w:bookmarkEnd w:id="6523"/>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525" w:name="_MCCTEMPBM_CRPT86941336___7"/>
            <w:bookmarkStart w:id="6526" w:name="_MCCTEMPBM_CRPT86941337___4" w:colFirst="1" w:colLast="9"/>
            <w:bookmarkEnd w:id="6524"/>
            <w:r w:rsidRPr="00567618">
              <w:rPr>
                <w:rFonts w:ascii="Arial" w:hAnsi="Arial" w:cs="Arial"/>
                <w:color w:val="000000"/>
                <w:sz w:val="16"/>
                <w:szCs w:val="16"/>
              </w:rPr>
              <w:t>UDP header</w:t>
            </w:r>
            <w:bookmarkEnd w:id="6525"/>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527" w:name="_MCCTEMPBM_CRPT86941338___7"/>
            <w:bookmarkStart w:id="6528" w:name="_MCCTEMPBM_CRPT86941339___4" w:colFirst="1" w:colLast="9"/>
            <w:bookmarkEnd w:id="6526"/>
            <w:r w:rsidRPr="00567618">
              <w:rPr>
                <w:rFonts w:ascii="Arial" w:hAnsi="Arial" w:cs="Arial"/>
                <w:color w:val="000000"/>
                <w:sz w:val="16"/>
                <w:szCs w:val="16"/>
              </w:rPr>
              <w:t>IPv4 header</w:t>
            </w:r>
            <w:bookmarkEnd w:id="6527"/>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529" w:name="_MCCTEMPBM_CRPT86941340___7"/>
            <w:bookmarkStart w:id="6530" w:name="_MCCTEMPBM_CRPT86941341___4" w:colFirst="1" w:colLast="9"/>
            <w:bookmarkEnd w:id="6528"/>
            <w:r w:rsidRPr="00567618">
              <w:rPr>
                <w:rFonts w:ascii="Arial" w:hAnsi="Arial" w:cs="Arial"/>
                <w:color w:val="000000"/>
                <w:sz w:val="16"/>
                <w:szCs w:val="16"/>
              </w:rPr>
              <w:t>Total bits per 20 ms</w:t>
            </w:r>
            <w:bookmarkEnd w:id="6529"/>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531" w:name="_MCCTEMPBM_CRPT86941342___7"/>
            <w:bookmarkStart w:id="6532" w:name="_MCCTEMPBM_CRPT86941343___4" w:colFirst="1" w:colLast="9"/>
            <w:bookmarkEnd w:id="6530"/>
            <w:r w:rsidRPr="00567618">
              <w:rPr>
                <w:rFonts w:ascii="Arial" w:hAnsi="Arial" w:cs="Arial"/>
                <w:color w:val="000000"/>
                <w:sz w:val="16"/>
                <w:szCs w:val="16"/>
              </w:rPr>
              <w:t>Total bit-rate (kbps)</w:t>
            </w:r>
            <w:bookmarkEnd w:id="6531"/>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533" w:name="_MCCTEMPBM_CRPT86941344___7"/>
            <w:bookmarkStart w:id="6534" w:name="_MCCTEMPBM_CRPT86941345___4" w:colFirst="1" w:colLast="9"/>
            <w:bookmarkEnd w:id="6532"/>
            <w:r w:rsidRPr="00567618">
              <w:rPr>
                <w:rFonts w:ascii="Arial" w:hAnsi="Arial" w:cs="Arial"/>
                <w:color w:val="000000"/>
                <w:sz w:val="16"/>
                <w:szCs w:val="16"/>
              </w:rPr>
              <w:t>AS</w:t>
            </w:r>
            <w:bookmarkEnd w:id="6533"/>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535" w:name="_MCCTEMPBM_CRPT86941346___4"/>
      <w:bookmarkEnd w:id="6534"/>
    </w:p>
    <w:bookmarkEnd w:id="6535"/>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536" w:name="_MCCTEMPBM_CRPT86941347___7"/>
            <w:bookmarkStart w:id="6537" w:name="_MCCTEMPBM_CRPT86941348___4" w:colFirst="1" w:colLast="9"/>
            <w:r w:rsidRPr="00567618">
              <w:rPr>
                <w:rFonts w:ascii="Arial" w:hAnsi="Arial" w:cs="Arial"/>
                <w:b/>
                <w:bCs/>
                <w:color w:val="000000"/>
                <w:sz w:val="16"/>
                <w:szCs w:val="16"/>
              </w:rPr>
              <w:t>Mode</w:t>
            </w:r>
            <w:bookmarkEnd w:id="6536"/>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538" w:name="_MCCTEMPBM_CRPT86941349___7"/>
            <w:bookmarkStart w:id="6539" w:name="_MCCTEMPBM_CRPT86941350___4" w:colFirst="1" w:colLast="9"/>
            <w:bookmarkEnd w:id="6537"/>
            <w:r w:rsidRPr="00567618">
              <w:rPr>
                <w:rFonts w:ascii="Arial" w:hAnsi="Arial" w:cs="Arial"/>
                <w:color w:val="000000"/>
                <w:sz w:val="16"/>
                <w:szCs w:val="16"/>
              </w:rPr>
              <w:t>Bits per speech frame</w:t>
            </w:r>
            <w:bookmarkEnd w:id="6538"/>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540" w:name="_MCCTEMPBM_CRPT86941351___7"/>
            <w:bookmarkStart w:id="6541" w:name="_MCCTEMPBM_CRPT86941352___4" w:colFirst="1" w:colLast="9"/>
            <w:bookmarkEnd w:id="6539"/>
            <w:r w:rsidRPr="00567618">
              <w:rPr>
                <w:rFonts w:ascii="Arial" w:hAnsi="Arial" w:cs="Arial"/>
                <w:color w:val="000000"/>
                <w:sz w:val="16"/>
                <w:szCs w:val="16"/>
              </w:rPr>
              <w:t>Speech frame size (bytes)</w:t>
            </w:r>
            <w:bookmarkEnd w:id="6540"/>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542" w:name="_MCCTEMPBM_CRPT86941353___7"/>
            <w:bookmarkStart w:id="6543" w:name="_MCCTEMPBM_CRPT86941354___4" w:colFirst="1" w:colLast="9"/>
            <w:bookmarkEnd w:id="6541"/>
            <w:r w:rsidRPr="00567618">
              <w:rPr>
                <w:rFonts w:ascii="Arial" w:hAnsi="Arial" w:cs="Arial"/>
                <w:color w:val="000000"/>
                <w:sz w:val="16"/>
                <w:szCs w:val="16"/>
              </w:rPr>
              <w:t>Rounded-up speech frame size (bytes)</w:t>
            </w:r>
            <w:bookmarkEnd w:id="6542"/>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544" w:name="_MCCTEMPBM_CRPT86941355___7"/>
            <w:bookmarkStart w:id="6545" w:name="_MCCTEMPBM_CRPT86941356___4" w:colFirst="1" w:colLast="9"/>
            <w:bookmarkEnd w:id="6543"/>
            <w:r w:rsidRPr="00567618">
              <w:rPr>
                <w:rFonts w:ascii="Arial" w:hAnsi="Arial" w:cs="Arial"/>
                <w:color w:val="000000"/>
                <w:sz w:val="16"/>
                <w:szCs w:val="16"/>
              </w:rPr>
              <w:t>Rounded-up speech frame size (bits)</w:t>
            </w:r>
            <w:bookmarkEnd w:id="6544"/>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546" w:name="_MCCTEMPBM_CRPT86941357___7"/>
            <w:bookmarkStart w:id="6547" w:name="_MCCTEMPBM_CRPT86941358___4" w:colFirst="1" w:colLast="9"/>
            <w:bookmarkEnd w:id="6545"/>
            <w:r w:rsidRPr="00567618">
              <w:rPr>
                <w:rFonts w:ascii="Arial" w:hAnsi="Arial" w:cs="Arial"/>
                <w:color w:val="000000"/>
                <w:sz w:val="16"/>
                <w:szCs w:val="16"/>
              </w:rPr>
              <w:t>Payload header and ToC</w:t>
            </w:r>
            <w:bookmarkEnd w:id="6546"/>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548" w:name="_MCCTEMPBM_CRPT86941359___7"/>
            <w:bookmarkStart w:id="6549" w:name="_MCCTEMPBM_CRPT86941360___4" w:colFirst="1" w:colLast="9"/>
            <w:bookmarkEnd w:id="6547"/>
            <w:r w:rsidRPr="00567618">
              <w:rPr>
                <w:rFonts w:ascii="Arial" w:hAnsi="Arial" w:cs="Arial"/>
                <w:color w:val="000000"/>
                <w:sz w:val="16"/>
                <w:szCs w:val="16"/>
              </w:rPr>
              <w:t>RTP payload (bits)</w:t>
            </w:r>
            <w:bookmarkEnd w:id="6548"/>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550" w:name="_MCCTEMPBM_CRPT86941361___7"/>
            <w:bookmarkStart w:id="6551" w:name="_MCCTEMPBM_CRPT86941362___4" w:colFirst="1" w:colLast="9"/>
            <w:bookmarkEnd w:id="6549"/>
            <w:r w:rsidRPr="00567618">
              <w:rPr>
                <w:rFonts w:ascii="Arial" w:hAnsi="Arial" w:cs="Arial"/>
                <w:color w:val="000000"/>
                <w:sz w:val="16"/>
                <w:szCs w:val="16"/>
              </w:rPr>
              <w:t>RTP header</w:t>
            </w:r>
            <w:bookmarkEnd w:id="6550"/>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552" w:name="_MCCTEMPBM_CRPT86941363___7"/>
            <w:bookmarkStart w:id="6553" w:name="_MCCTEMPBM_CRPT86941364___4" w:colFirst="1" w:colLast="9"/>
            <w:bookmarkEnd w:id="6551"/>
            <w:r w:rsidRPr="00567618">
              <w:rPr>
                <w:rFonts w:ascii="Arial" w:hAnsi="Arial" w:cs="Arial"/>
                <w:color w:val="000000"/>
                <w:sz w:val="16"/>
                <w:szCs w:val="16"/>
              </w:rPr>
              <w:t>UDP header</w:t>
            </w:r>
            <w:bookmarkEnd w:id="6552"/>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554" w:name="_MCCTEMPBM_CRPT86941365___7"/>
            <w:bookmarkStart w:id="6555" w:name="_MCCTEMPBM_CRPT86941366___4" w:colFirst="1" w:colLast="9"/>
            <w:bookmarkEnd w:id="6553"/>
            <w:r w:rsidRPr="00567618">
              <w:rPr>
                <w:rFonts w:ascii="Arial" w:hAnsi="Arial" w:cs="Arial"/>
                <w:color w:val="000000"/>
                <w:sz w:val="16"/>
                <w:szCs w:val="16"/>
              </w:rPr>
              <w:t>IPv6 header</w:t>
            </w:r>
            <w:bookmarkEnd w:id="6554"/>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556" w:name="_MCCTEMPBM_CRPT86941367___7"/>
            <w:bookmarkStart w:id="6557" w:name="_MCCTEMPBM_CRPT86941368___4" w:colFirst="1" w:colLast="9"/>
            <w:bookmarkEnd w:id="6555"/>
            <w:r w:rsidRPr="00567618">
              <w:rPr>
                <w:rFonts w:ascii="Arial" w:hAnsi="Arial" w:cs="Arial"/>
                <w:color w:val="000000"/>
                <w:sz w:val="16"/>
                <w:szCs w:val="16"/>
              </w:rPr>
              <w:t>Total bits per 20 ms</w:t>
            </w:r>
            <w:bookmarkEnd w:id="6556"/>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558" w:name="_MCCTEMPBM_CRPT86941369___7"/>
            <w:bookmarkStart w:id="6559" w:name="_MCCTEMPBM_CRPT86941370___4" w:colFirst="1" w:colLast="9"/>
            <w:bookmarkEnd w:id="6557"/>
            <w:r w:rsidRPr="00567618">
              <w:rPr>
                <w:rFonts w:ascii="Arial" w:hAnsi="Arial" w:cs="Arial"/>
                <w:color w:val="000000"/>
                <w:sz w:val="16"/>
                <w:szCs w:val="16"/>
              </w:rPr>
              <w:t>Total bit-rate (kbps)</w:t>
            </w:r>
            <w:bookmarkEnd w:id="6558"/>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560" w:name="_MCCTEMPBM_CRPT86941371___7"/>
            <w:bookmarkStart w:id="6561" w:name="_MCCTEMPBM_CRPT86941372___4" w:colFirst="1" w:colLast="9"/>
            <w:bookmarkEnd w:id="6559"/>
            <w:r w:rsidRPr="00567618">
              <w:rPr>
                <w:rFonts w:ascii="Arial" w:hAnsi="Arial" w:cs="Arial"/>
                <w:color w:val="000000"/>
                <w:sz w:val="16"/>
                <w:szCs w:val="16"/>
              </w:rPr>
              <w:t>AS</w:t>
            </w:r>
            <w:bookmarkEnd w:id="6560"/>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561"/>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562" w:name="_MCCTEMPBM_CRPT86941373___7"/>
            <w:bookmarkStart w:id="6563" w:name="_MCCTEMPBM_CRPT86941374___4" w:colFirst="1" w:colLast="7"/>
            <w:r w:rsidRPr="00567618">
              <w:rPr>
                <w:rFonts w:ascii="Arial" w:hAnsi="Arial" w:cs="Arial"/>
                <w:b/>
                <w:bCs/>
                <w:color w:val="000000"/>
                <w:sz w:val="16"/>
                <w:szCs w:val="16"/>
              </w:rPr>
              <w:t>Mode</w:t>
            </w:r>
            <w:bookmarkEnd w:id="656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564" w:name="_MCCTEMPBM_CRPT86941375___7"/>
            <w:bookmarkStart w:id="6565" w:name="_MCCTEMPBM_CRPT86941376___4" w:colFirst="1" w:colLast="7"/>
            <w:bookmarkEnd w:id="6563"/>
            <w:r w:rsidRPr="00567618">
              <w:rPr>
                <w:rFonts w:ascii="Arial" w:hAnsi="Arial" w:cs="Arial"/>
                <w:color w:val="000000"/>
                <w:sz w:val="16"/>
                <w:szCs w:val="16"/>
              </w:rPr>
              <w:t>Bits per speech frame</w:t>
            </w:r>
            <w:bookmarkEnd w:id="6564"/>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566" w:name="_MCCTEMPBM_CRPT86941377___7"/>
            <w:bookmarkStart w:id="6567" w:name="_MCCTEMPBM_CRPT86941378___4" w:colFirst="1" w:colLast="7"/>
            <w:bookmarkEnd w:id="6565"/>
            <w:r w:rsidRPr="00567618">
              <w:rPr>
                <w:rFonts w:ascii="Arial" w:hAnsi="Arial" w:cs="Arial"/>
                <w:color w:val="000000"/>
                <w:sz w:val="16"/>
                <w:szCs w:val="16"/>
              </w:rPr>
              <w:t>Payload header and ToC</w:t>
            </w:r>
            <w:bookmarkEnd w:id="6566"/>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568" w:name="_MCCTEMPBM_CRPT86941379___7"/>
            <w:bookmarkStart w:id="6569" w:name="_MCCTEMPBM_CRPT86941380___4" w:colFirst="1" w:colLast="7"/>
            <w:bookmarkEnd w:id="6567"/>
            <w:r w:rsidRPr="00567618">
              <w:rPr>
                <w:rFonts w:ascii="Arial" w:hAnsi="Arial" w:cs="Arial"/>
                <w:color w:val="000000"/>
                <w:sz w:val="16"/>
                <w:szCs w:val="16"/>
              </w:rPr>
              <w:t>RTP payload (bits)</w:t>
            </w:r>
            <w:bookmarkEnd w:id="6568"/>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570" w:name="_MCCTEMPBM_CRPT86941381___7"/>
            <w:bookmarkStart w:id="6571" w:name="_MCCTEMPBM_CRPT86941382___4" w:colFirst="1" w:colLast="7"/>
            <w:bookmarkEnd w:id="6569"/>
            <w:r w:rsidRPr="00567618">
              <w:rPr>
                <w:rFonts w:ascii="Arial" w:hAnsi="Arial" w:cs="Arial"/>
                <w:color w:val="000000"/>
                <w:sz w:val="16"/>
                <w:szCs w:val="16"/>
              </w:rPr>
              <w:t>RTP payload (bytes)</w:t>
            </w:r>
            <w:bookmarkEnd w:id="6570"/>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572" w:name="_MCCTEMPBM_CRPT86941383___7"/>
            <w:bookmarkStart w:id="6573" w:name="_MCCTEMPBM_CRPT86941384___4" w:colFirst="1" w:colLast="7"/>
            <w:bookmarkEnd w:id="6571"/>
            <w:r w:rsidRPr="00567618">
              <w:rPr>
                <w:rFonts w:ascii="Arial" w:hAnsi="Arial" w:cs="Arial"/>
                <w:color w:val="000000"/>
                <w:sz w:val="16"/>
                <w:szCs w:val="16"/>
              </w:rPr>
              <w:t>Rounded-up RTP payload (bytes)</w:t>
            </w:r>
            <w:bookmarkEnd w:id="6572"/>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574" w:name="_MCCTEMPBM_CRPT86941385___7"/>
            <w:bookmarkStart w:id="6575" w:name="_MCCTEMPBM_CRPT86941386___4" w:colFirst="1" w:colLast="7"/>
            <w:bookmarkEnd w:id="6573"/>
            <w:r w:rsidRPr="00567618">
              <w:rPr>
                <w:rFonts w:ascii="Arial" w:hAnsi="Arial" w:cs="Arial"/>
                <w:color w:val="000000"/>
                <w:sz w:val="16"/>
                <w:szCs w:val="16"/>
              </w:rPr>
              <w:t>Rounded-up RTP payload (bits)</w:t>
            </w:r>
            <w:bookmarkEnd w:id="6574"/>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576" w:name="_MCCTEMPBM_CRPT86941387___7"/>
            <w:bookmarkStart w:id="6577" w:name="_MCCTEMPBM_CRPT86941388___4" w:colFirst="1" w:colLast="7"/>
            <w:bookmarkEnd w:id="6575"/>
            <w:r w:rsidRPr="00567618">
              <w:rPr>
                <w:rFonts w:ascii="Arial" w:hAnsi="Arial" w:cs="Arial"/>
                <w:color w:val="000000"/>
                <w:sz w:val="16"/>
                <w:szCs w:val="16"/>
              </w:rPr>
              <w:t>RTP header</w:t>
            </w:r>
            <w:bookmarkEnd w:id="6576"/>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578" w:name="_MCCTEMPBM_CRPT86941389___7"/>
            <w:bookmarkStart w:id="6579" w:name="_MCCTEMPBM_CRPT86941390___4" w:colFirst="1" w:colLast="7"/>
            <w:bookmarkEnd w:id="6577"/>
            <w:r w:rsidRPr="00567618">
              <w:rPr>
                <w:rFonts w:ascii="Arial" w:hAnsi="Arial" w:cs="Arial"/>
                <w:color w:val="000000"/>
                <w:sz w:val="16"/>
                <w:szCs w:val="16"/>
              </w:rPr>
              <w:t>UDP header</w:t>
            </w:r>
            <w:bookmarkEnd w:id="6578"/>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580" w:name="_MCCTEMPBM_CRPT86941391___7"/>
            <w:bookmarkStart w:id="6581" w:name="_MCCTEMPBM_CRPT86941392___4" w:colFirst="1" w:colLast="7"/>
            <w:bookmarkEnd w:id="6579"/>
            <w:r w:rsidRPr="00567618">
              <w:rPr>
                <w:rFonts w:ascii="Arial" w:hAnsi="Arial" w:cs="Arial"/>
                <w:color w:val="000000"/>
                <w:sz w:val="16"/>
                <w:szCs w:val="16"/>
              </w:rPr>
              <w:t>IPv4 header</w:t>
            </w:r>
            <w:bookmarkEnd w:id="6580"/>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582" w:name="_MCCTEMPBM_CRPT86941393___7"/>
            <w:bookmarkStart w:id="6583" w:name="_MCCTEMPBM_CRPT86941394___4" w:colFirst="1" w:colLast="7"/>
            <w:bookmarkEnd w:id="6581"/>
            <w:r w:rsidRPr="00567618">
              <w:rPr>
                <w:rFonts w:ascii="Arial" w:hAnsi="Arial" w:cs="Arial"/>
                <w:color w:val="000000"/>
                <w:sz w:val="16"/>
                <w:szCs w:val="16"/>
              </w:rPr>
              <w:t>Total bits per 40 ms</w:t>
            </w:r>
            <w:bookmarkEnd w:id="6582"/>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584" w:name="_MCCTEMPBM_CRPT86941395___7"/>
            <w:bookmarkStart w:id="6585" w:name="_MCCTEMPBM_CRPT86941396___4" w:colFirst="1" w:colLast="7"/>
            <w:bookmarkEnd w:id="6583"/>
            <w:r w:rsidRPr="00567618">
              <w:rPr>
                <w:rFonts w:ascii="Arial" w:hAnsi="Arial" w:cs="Arial"/>
                <w:color w:val="000000"/>
                <w:sz w:val="16"/>
                <w:szCs w:val="16"/>
              </w:rPr>
              <w:t>Total bit-rate (kbps)</w:t>
            </w:r>
            <w:bookmarkEnd w:id="6584"/>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586" w:name="_MCCTEMPBM_CRPT86941397___7"/>
            <w:bookmarkStart w:id="6587" w:name="_MCCTEMPBM_CRPT86941398___4" w:colFirst="1" w:colLast="7"/>
            <w:bookmarkEnd w:id="6585"/>
            <w:r w:rsidRPr="00567618">
              <w:rPr>
                <w:rFonts w:ascii="Arial" w:hAnsi="Arial" w:cs="Arial"/>
                <w:color w:val="000000"/>
                <w:sz w:val="16"/>
                <w:szCs w:val="16"/>
              </w:rPr>
              <w:t>AS</w:t>
            </w:r>
            <w:bookmarkEnd w:id="6586"/>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588" w:name="_MCCTEMPBM_CRPT86941399___4"/>
      <w:bookmarkEnd w:id="6587"/>
    </w:p>
    <w:bookmarkEnd w:id="6588"/>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589" w:name="_MCCTEMPBM_CRPT86941400___7"/>
            <w:bookmarkStart w:id="6590" w:name="_MCCTEMPBM_CRPT86941401___4" w:colFirst="1" w:colLast="7"/>
            <w:r w:rsidRPr="00567618">
              <w:rPr>
                <w:rFonts w:ascii="Arial" w:hAnsi="Arial" w:cs="Arial"/>
                <w:b/>
                <w:bCs/>
                <w:color w:val="000000"/>
                <w:sz w:val="16"/>
                <w:szCs w:val="16"/>
              </w:rPr>
              <w:t>Mode</w:t>
            </w:r>
            <w:bookmarkEnd w:id="658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591" w:name="_MCCTEMPBM_CRPT86941402___7"/>
            <w:bookmarkStart w:id="6592" w:name="_MCCTEMPBM_CRPT86941403___4" w:colFirst="1" w:colLast="7"/>
            <w:bookmarkEnd w:id="6590"/>
            <w:r w:rsidRPr="00567618">
              <w:rPr>
                <w:rFonts w:ascii="Arial" w:hAnsi="Arial" w:cs="Arial"/>
                <w:color w:val="000000"/>
                <w:sz w:val="16"/>
                <w:szCs w:val="16"/>
              </w:rPr>
              <w:t>Bits per speech frame</w:t>
            </w:r>
            <w:bookmarkEnd w:id="6591"/>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593" w:name="_MCCTEMPBM_CRPT86941404___7"/>
            <w:bookmarkStart w:id="6594" w:name="_MCCTEMPBM_CRPT86941405___4" w:colFirst="1" w:colLast="7"/>
            <w:bookmarkEnd w:id="6592"/>
            <w:r w:rsidRPr="00567618">
              <w:rPr>
                <w:rFonts w:ascii="Arial" w:hAnsi="Arial" w:cs="Arial"/>
                <w:color w:val="000000"/>
                <w:sz w:val="16"/>
                <w:szCs w:val="16"/>
              </w:rPr>
              <w:t>Payload header and ToC</w:t>
            </w:r>
            <w:bookmarkEnd w:id="6593"/>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595" w:name="_MCCTEMPBM_CRPT86941406___7"/>
            <w:bookmarkStart w:id="6596" w:name="_MCCTEMPBM_CRPT86941407___4" w:colFirst="1" w:colLast="7"/>
            <w:bookmarkEnd w:id="6594"/>
            <w:r w:rsidRPr="00567618">
              <w:rPr>
                <w:rFonts w:ascii="Arial" w:hAnsi="Arial" w:cs="Arial"/>
                <w:color w:val="000000"/>
                <w:sz w:val="16"/>
                <w:szCs w:val="16"/>
              </w:rPr>
              <w:t>RTP payload (bits)</w:t>
            </w:r>
            <w:bookmarkEnd w:id="6595"/>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597" w:name="_MCCTEMPBM_CRPT86941408___7"/>
            <w:bookmarkStart w:id="6598" w:name="_MCCTEMPBM_CRPT86941409___4" w:colFirst="1" w:colLast="7"/>
            <w:bookmarkEnd w:id="6596"/>
            <w:r w:rsidRPr="00567618">
              <w:rPr>
                <w:rFonts w:ascii="Arial" w:hAnsi="Arial" w:cs="Arial"/>
                <w:color w:val="000000"/>
                <w:sz w:val="16"/>
                <w:szCs w:val="16"/>
              </w:rPr>
              <w:t>RTP payload (bytes)</w:t>
            </w:r>
            <w:bookmarkEnd w:id="6597"/>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599" w:name="_MCCTEMPBM_CRPT86941410___7"/>
            <w:bookmarkStart w:id="6600" w:name="_MCCTEMPBM_CRPT86941411___4" w:colFirst="1" w:colLast="7"/>
            <w:bookmarkEnd w:id="6598"/>
            <w:r w:rsidRPr="00567618">
              <w:rPr>
                <w:rFonts w:ascii="Arial" w:hAnsi="Arial" w:cs="Arial"/>
                <w:color w:val="000000"/>
                <w:sz w:val="16"/>
                <w:szCs w:val="16"/>
              </w:rPr>
              <w:t>Rounded-up RTP payload (bytes)</w:t>
            </w:r>
            <w:bookmarkEnd w:id="6599"/>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601" w:name="_MCCTEMPBM_CRPT86941412___7"/>
            <w:bookmarkStart w:id="6602" w:name="_MCCTEMPBM_CRPT86941413___4" w:colFirst="1" w:colLast="7"/>
            <w:bookmarkEnd w:id="6600"/>
            <w:r w:rsidRPr="00567618">
              <w:rPr>
                <w:rFonts w:ascii="Arial" w:hAnsi="Arial" w:cs="Arial"/>
                <w:color w:val="000000"/>
                <w:sz w:val="16"/>
                <w:szCs w:val="16"/>
              </w:rPr>
              <w:t>Rounded-up RTP payload (bits)</w:t>
            </w:r>
            <w:bookmarkEnd w:id="6601"/>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603" w:name="_MCCTEMPBM_CRPT86941414___7"/>
            <w:bookmarkStart w:id="6604" w:name="_MCCTEMPBM_CRPT86941415___4" w:colFirst="1" w:colLast="7"/>
            <w:bookmarkEnd w:id="6602"/>
            <w:r w:rsidRPr="00567618">
              <w:rPr>
                <w:rFonts w:ascii="Arial" w:hAnsi="Arial" w:cs="Arial"/>
                <w:color w:val="000000"/>
                <w:sz w:val="16"/>
                <w:szCs w:val="16"/>
              </w:rPr>
              <w:t>RTP header</w:t>
            </w:r>
            <w:bookmarkEnd w:id="6603"/>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605" w:name="_MCCTEMPBM_CRPT86941416___7"/>
            <w:bookmarkStart w:id="6606" w:name="_MCCTEMPBM_CRPT86941417___4" w:colFirst="1" w:colLast="7"/>
            <w:bookmarkEnd w:id="6604"/>
            <w:r w:rsidRPr="00567618">
              <w:rPr>
                <w:rFonts w:ascii="Arial" w:hAnsi="Arial" w:cs="Arial"/>
                <w:color w:val="000000"/>
                <w:sz w:val="16"/>
                <w:szCs w:val="16"/>
              </w:rPr>
              <w:t>UDP header</w:t>
            </w:r>
            <w:bookmarkEnd w:id="6605"/>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607" w:name="_MCCTEMPBM_CRPT86941418___7"/>
            <w:bookmarkStart w:id="6608" w:name="_MCCTEMPBM_CRPT86941419___4" w:colFirst="1" w:colLast="7"/>
            <w:bookmarkEnd w:id="6606"/>
            <w:r w:rsidRPr="00567618">
              <w:rPr>
                <w:rFonts w:ascii="Arial" w:hAnsi="Arial" w:cs="Arial"/>
                <w:color w:val="000000"/>
                <w:sz w:val="16"/>
                <w:szCs w:val="16"/>
              </w:rPr>
              <w:t>IPv6 header</w:t>
            </w:r>
            <w:bookmarkEnd w:id="6607"/>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609" w:name="_MCCTEMPBM_CRPT86941420___7"/>
            <w:bookmarkStart w:id="6610" w:name="_MCCTEMPBM_CRPT86941421___4" w:colFirst="1" w:colLast="7"/>
            <w:bookmarkEnd w:id="6608"/>
            <w:r w:rsidRPr="00567618">
              <w:rPr>
                <w:rFonts w:ascii="Arial" w:hAnsi="Arial" w:cs="Arial"/>
                <w:color w:val="000000"/>
                <w:sz w:val="16"/>
                <w:szCs w:val="16"/>
              </w:rPr>
              <w:t>Total bits per 40 ms</w:t>
            </w:r>
            <w:bookmarkEnd w:id="6609"/>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611" w:name="_MCCTEMPBM_CRPT86941422___7"/>
            <w:bookmarkStart w:id="6612" w:name="_MCCTEMPBM_CRPT86941423___4" w:colFirst="1" w:colLast="7"/>
            <w:bookmarkEnd w:id="6610"/>
            <w:r w:rsidRPr="00567618">
              <w:rPr>
                <w:rFonts w:ascii="Arial" w:hAnsi="Arial" w:cs="Arial"/>
                <w:color w:val="000000"/>
                <w:sz w:val="16"/>
                <w:szCs w:val="16"/>
              </w:rPr>
              <w:t>Total bit-rate (kbps)</w:t>
            </w:r>
            <w:bookmarkEnd w:id="6611"/>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613" w:name="_MCCTEMPBM_CRPT86941424___7"/>
            <w:bookmarkStart w:id="6614" w:name="_MCCTEMPBM_CRPT86941425___4" w:colFirst="1" w:colLast="7"/>
            <w:bookmarkEnd w:id="6612"/>
            <w:r w:rsidRPr="00567618">
              <w:rPr>
                <w:rFonts w:ascii="Arial" w:hAnsi="Arial" w:cs="Arial"/>
                <w:color w:val="000000"/>
                <w:sz w:val="16"/>
                <w:szCs w:val="16"/>
              </w:rPr>
              <w:t>AS</w:t>
            </w:r>
            <w:bookmarkEnd w:id="6613"/>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615" w:name="_MCCTEMPBM_CRPT86941426___4"/>
      <w:bookmarkEnd w:id="6614"/>
    </w:p>
    <w:bookmarkEnd w:id="6615"/>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616" w:name="_MCCTEMPBM_CRPT86941427___7"/>
            <w:bookmarkStart w:id="6617" w:name="_MCCTEMPBM_CRPT86941428___4" w:colFirst="1" w:colLast="7"/>
            <w:r w:rsidRPr="00567618">
              <w:rPr>
                <w:rFonts w:ascii="Arial" w:hAnsi="Arial" w:cs="Arial"/>
                <w:b/>
                <w:bCs/>
                <w:color w:val="000000"/>
                <w:sz w:val="16"/>
                <w:szCs w:val="16"/>
              </w:rPr>
              <w:t>Mode</w:t>
            </w:r>
            <w:bookmarkEnd w:id="661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618" w:name="_MCCTEMPBM_CRPT86941429___7"/>
            <w:bookmarkStart w:id="6619" w:name="_MCCTEMPBM_CRPT86941430___4" w:colFirst="1" w:colLast="7"/>
            <w:bookmarkEnd w:id="6617"/>
            <w:r w:rsidRPr="00567618">
              <w:rPr>
                <w:rFonts w:ascii="Arial" w:hAnsi="Arial" w:cs="Arial"/>
                <w:color w:val="000000"/>
                <w:sz w:val="16"/>
                <w:szCs w:val="16"/>
              </w:rPr>
              <w:t>Bits per speech frame</w:t>
            </w:r>
            <w:bookmarkEnd w:id="6618"/>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620" w:name="_MCCTEMPBM_CRPT86941431___7"/>
            <w:bookmarkStart w:id="6621" w:name="_MCCTEMPBM_CRPT86941432___4" w:colFirst="1" w:colLast="7"/>
            <w:bookmarkEnd w:id="6619"/>
            <w:r w:rsidRPr="00567618">
              <w:rPr>
                <w:rFonts w:ascii="Arial" w:hAnsi="Arial" w:cs="Arial"/>
                <w:color w:val="000000"/>
                <w:sz w:val="16"/>
                <w:szCs w:val="16"/>
              </w:rPr>
              <w:t>Speech frame size (bytes)</w:t>
            </w:r>
            <w:bookmarkEnd w:id="6620"/>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622" w:name="_MCCTEMPBM_CRPT86941433___7"/>
            <w:bookmarkStart w:id="6623" w:name="_MCCTEMPBM_CRPT86941434___4" w:colFirst="1" w:colLast="7"/>
            <w:bookmarkEnd w:id="6621"/>
            <w:r w:rsidRPr="00567618">
              <w:rPr>
                <w:rFonts w:ascii="Arial" w:hAnsi="Arial" w:cs="Arial"/>
                <w:color w:val="000000"/>
                <w:sz w:val="16"/>
                <w:szCs w:val="16"/>
              </w:rPr>
              <w:t>Rounded-up speech frame size (bytes)</w:t>
            </w:r>
            <w:bookmarkEnd w:id="6622"/>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624" w:name="_MCCTEMPBM_CRPT86941435___7"/>
            <w:bookmarkStart w:id="6625" w:name="_MCCTEMPBM_CRPT86941436___4" w:colFirst="1" w:colLast="7"/>
            <w:bookmarkEnd w:id="6623"/>
            <w:r w:rsidRPr="00567618">
              <w:rPr>
                <w:rFonts w:ascii="Arial" w:hAnsi="Arial" w:cs="Arial"/>
                <w:color w:val="000000"/>
                <w:sz w:val="16"/>
                <w:szCs w:val="16"/>
              </w:rPr>
              <w:t>Rounded-up speech frame size (bits)</w:t>
            </w:r>
            <w:bookmarkEnd w:id="6624"/>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626" w:name="_MCCTEMPBM_CRPT86941437___7"/>
            <w:bookmarkStart w:id="6627" w:name="_MCCTEMPBM_CRPT86941438___4" w:colFirst="1" w:colLast="7"/>
            <w:bookmarkEnd w:id="6625"/>
            <w:r w:rsidRPr="00567618">
              <w:rPr>
                <w:rFonts w:ascii="Arial" w:hAnsi="Arial" w:cs="Arial"/>
                <w:color w:val="000000"/>
                <w:sz w:val="16"/>
                <w:szCs w:val="16"/>
              </w:rPr>
              <w:t>Payload header and ToC</w:t>
            </w:r>
            <w:bookmarkEnd w:id="6626"/>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628" w:name="_MCCTEMPBM_CRPT86941439___7"/>
            <w:bookmarkStart w:id="6629" w:name="_MCCTEMPBM_CRPT86941440___4" w:colFirst="1" w:colLast="7"/>
            <w:bookmarkEnd w:id="6627"/>
            <w:r w:rsidRPr="00567618">
              <w:rPr>
                <w:rFonts w:ascii="Arial" w:hAnsi="Arial" w:cs="Arial"/>
                <w:color w:val="000000"/>
                <w:sz w:val="16"/>
                <w:szCs w:val="16"/>
              </w:rPr>
              <w:t>RTP payload (bits)</w:t>
            </w:r>
            <w:bookmarkEnd w:id="6628"/>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630" w:name="_MCCTEMPBM_CRPT86941441___7"/>
            <w:bookmarkStart w:id="6631" w:name="_MCCTEMPBM_CRPT86941442___4" w:colFirst="1" w:colLast="7"/>
            <w:bookmarkEnd w:id="6629"/>
            <w:r w:rsidRPr="00567618">
              <w:rPr>
                <w:rFonts w:ascii="Arial" w:hAnsi="Arial" w:cs="Arial"/>
                <w:color w:val="000000"/>
                <w:sz w:val="16"/>
                <w:szCs w:val="16"/>
              </w:rPr>
              <w:t>RTP header</w:t>
            </w:r>
            <w:bookmarkEnd w:id="6630"/>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632" w:name="_MCCTEMPBM_CRPT86941443___7"/>
            <w:bookmarkStart w:id="6633" w:name="_MCCTEMPBM_CRPT86941444___4" w:colFirst="1" w:colLast="7"/>
            <w:bookmarkEnd w:id="6631"/>
            <w:r w:rsidRPr="00567618">
              <w:rPr>
                <w:rFonts w:ascii="Arial" w:hAnsi="Arial" w:cs="Arial"/>
                <w:color w:val="000000"/>
                <w:sz w:val="16"/>
                <w:szCs w:val="16"/>
              </w:rPr>
              <w:t>UDP header</w:t>
            </w:r>
            <w:bookmarkEnd w:id="6632"/>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634" w:name="_MCCTEMPBM_CRPT86941445___7"/>
            <w:bookmarkStart w:id="6635" w:name="_MCCTEMPBM_CRPT86941446___4" w:colFirst="1" w:colLast="7"/>
            <w:bookmarkEnd w:id="6633"/>
            <w:r w:rsidRPr="00567618">
              <w:rPr>
                <w:rFonts w:ascii="Arial" w:hAnsi="Arial" w:cs="Arial"/>
                <w:color w:val="000000"/>
                <w:sz w:val="16"/>
                <w:szCs w:val="16"/>
              </w:rPr>
              <w:t>IPv4 header</w:t>
            </w:r>
            <w:bookmarkEnd w:id="6634"/>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636" w:name="_MCCTEMPBM_CRPT86941447___7"/>
            <w:bookmarkStart w:id="6637" w:name="_MCCTEMPBM_CRPT86941448___4" w:colFirst="1" w:colLast="7"/>
            <w:bookmarkEnd w:id="6635"/>
            <w:r w:rsidRPr="00567618">
              <w:rPr>
                <w:rFonts w:ascii="Arial" w:hAnsi="Arial" w:cs="Arial"/>
                <w:color w:val="000000"/>
                <w:sz w:val="16"/>
                <w:szCs w:val="16"/>
              </w:rPr>
              <w:t>Total bits per 40 ms</w:t>
            </w:r>
            <w:bookmarkEnd w:id="6636"/>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638" w:name="_MCCTEMPBM_CRPT86941449___7"/>
            <w:bookmarkStart w:id="6639" w:name="_MCCTEMPBM_CRPT86941450___4" w:colFirst="1" w:colLast="7"/>
            <w:bookmarkEnd w:id="6637"/>
            <w:r w:rsidRPr="00567618">
              <w:rPr>
                <w:rFonts w:ascii="Arial" w:hAnsi="Arial" w:cs="Arial"/>
                <w:color w:val="000000"/>
                <w:sz w:val="16"/>
                <w:szCs w:val="16"/>
              </w:rPr>
              <w:t>Total bit-rate (kbps)</w:t>
            </w:r>
            <w:bookmarkEnd w:id="6638"/>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640" w:name="_MCCTEMPBM_CRPT86941451___7"/>
            <w:bookmarkStart w:id="6641" w:name="_MCCTEMPBM_CRPT86941452___4" w:colFirst="1" w:colLast="7"/>
            <w:bookmarkEnd w:id="6639"/>
            <w:r w:rsidRPr="00567618">
              <w:rPr>
                <w:rFonts w:ascii="Arial" w:hAnsi="Arial" w:cs="Arial"/>
                <w:color w:val="000000"/>
                <w:sz w:val="16"/>
                <w:szCs w:val="16"/>
              </w:rPr>
              <w:t>AS</w:t>
            </w:r>
            <w:bookmarkEnd w:id="6640"/>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642" w:name="_MCCTEMPBM_CRPT86941453___4"/>
      <w:bookmarkEnd w:id="6641"/>
    </w:p>
    <w:bookmarkEnd w:id="6642"/>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643" w:name="_MCCTEMPBM_CRPT86941454___7"/>
            <w:bookmarkStart w:id="6644" w:name="_MCCTEMPBM_CRPT86941455___4" w:colFirst="1" w:colLast="7"/>
            <w:r w:rsidRPr="00567618">
              <w:rPr>
                <w:rFonts w:ascii="Arial" w:hAnsi="Arial" w:cs="Arial"/>
                <w:b/>
                <w:bCs/>
                <w:color w:val="000000"/>
                <w:sz w:val="16"/>
                <w:szCs w:val="16"/>
              </w:rPr>
              <w:t>Mode</w:t>
            </w:r>
            <w:bookmarkEnd w:id="664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645" w:name="_MCCTEMPBM_CRPT86941456___7"/>
            <w:bookmarkStart w:id="6646" w:name="_MCCTEMPBM_CRPT86941457___4" w:colFirst="1" w:colLast="7"/>
            <w:bookmarkEnd w:id="6644"/>
            <w:r w:rsidRPr="00567618">
              <w:rPr>
                <w:rFonts w:ascii="Arial" w:hAnsi="Arial" w:cs="Arial"/>
                <w:color w:val="000000"/>
                <w:sz w:val="16"/>
                <w:szCs w:val="16"/>
              </w:rPr>
              <w:t>Bits per speech frame</w:t>
            </w:r>
            <w:bookmarkEnd w:id="6645"/>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647" w:name="_MCCTEMPBM_CRPT86941458___7"/>
            <w:bookmarkStart w:id="6648" w:name="_MCCTEMPBM_CRPT86941459___4" w:colFirst="1" w:colLast="7"/>
            <w:bookmarkEnd w:id="6646"/>
            <w:r w:rsidRPr="00567618">
              <w:rPr>
                <w:rFonts w:ascii="Arial" w:hAnsi="Arial" w:cs="Arial"/>
                <w:color w:val="000000"/>
                <w:sz w:val="16"/>
                <w:szCs w:val="16"/>
              </w:rPr>
              <w:t>Speech frame size (bytes)</w:t>
            </w:r>
            <w:bookmarkEnd w:id="6647"/>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649" w:name="_MCCTEMPBM_CRPT86941460___7"/>
            <w:bookmarkStart w:id="6650" w:name="_MCCTEMPBM_CRPT86941461___4" w:colFirst="1" w:colLast="7"/>
            <w:bookmarkEnd w:id="6648"/>
            <w:r w:rsidRPr="00567618">
              <w:rPr>
                <w:rFonts w:ascii="Arial" w:hAnsi="Arial" w:cs="Arial"/>
                <w:color w:val="000000"/>
                <w:sz w:val="16"/>
                <w:szCs w:val="16"/>
              </w:rPr>
              <w:t>Rounded-up speech frame size (bytes)</w:t>
            </w:r>
            <w:bookmarkEnd w:id="6649"/>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651" w:name="_MCCTEMPBM_CRPT86941462___7"/>
            <w:bookmarkStart w:id="6652" w:name="_MCCTEMPBM_CRPT86941463___4" w:colFirst="1" w:colLast="7"/>
            <w:bookmarkEnd w:id="6650"/>
            <w:r w:rsidRPr="00567618">
              <w:rPr>
                <w:rFonts w:ascii="Arial" w:hAnsi="Arial" w:cs="Arial"/>
                <w:color w:val="000000"/>
                <w:sz w:val="16"/>
                <w:szCs w:val="16"/>
              </w:rPr>
              <w:t>Rounded-up speech frame size (bits)</w:t>
            </w:r>
            <w:bookmarkEnd w:id="6651"/>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653" w:name="_MCCTEMPBM_CRPT86941464___7"/>
            <w:bookmarkStart w:id="6654" w:name="_MCCTEMPBM_CRPT86941465___4" w:colFirst="1" w:colLast="7"/>
            <w:bookmarkEnd w:id="6652"/>
            <w:r w:rsidRPr="00567618">
              <w:rPr>
                <w:rFonts w:ascii="Arial" w:hAnsi="Arial" w:cs="Arial"/>
                <w:color w:val="000000"/>
                <w:sz w:val="16"/>
                <w:szCs w:val="16"/>
              </w:rPr>
              <w:t>Payload header and ToC</w:t>
            </w:r>
            <w:bookmarkEnd w:id="6653"/>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655" w:name="_MCCTEMPBM_CRPT86941466___7"/>
            <w:bookmarkStart w:id="6656" w:name="_MCCTEMPBM_CRPT86941467___4" w:colFirst="1" w:colLast="7"/>
            <w:bookmarkEnd w:id="6654"/>
            <w:r w:rsidRPr="00567618">
              <w:rPr>
                <w:rFonts w:ascii="Arial" w:hAnsi="Arial" w:cs="Arial"/>
                <w:color w:val="000000"/>
                <w:sz w:val="16"/>
                <w:szCs w:val="16"/>
              </w:rPr>
              <w:t>RTP payload (bits)</w:t>
            </w:r>
            <w:bookmarkEnd w:id="6655"/>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657" w:name="_MCCTEMPBM_CRPT86941468___7"/>
            <w:bookmarkStart w:id="6658" w:name="_MCCTEMPBM_CRPT86941469___4" w:colFirst="1" w:colLast="7"/>
            <w:bookmarkEnd w:id="6656"/>
            <w:r w:rsidRPr="00567618">
              <w:rPr>
                <w:rFonts w:ascii="Arial" w:hAnsi="Arial" w:cs="Arial"/>
                <w:color w:val="000000"/>
                <w:sz w:val="16"/>
                <w:szCs w:val="16"/>
              </w:rPr>
              <w:t>RTP header</w:t>
            </w:r>
            <w:bookmarkEnd w:id="6657"/>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659" w:name="_MCCTEMPBM_CRPT86941470___7"/>
            <w:bookmarkStart w:id="6660" w:name="_MCCTEMPBM_CRPT86941471___4" w:colFirst="1" w:colLast="7"/>
            <w:bookmarkEnd w:id="6658"/>
            <w:r w:rsidRPr="00567618">
              <w:rPr>
                <w:rFonts w:ascii="Arial" w:hAnsi="Arial" w:cs="Arial"/>
                <w:color w:val="000000"/>
                <w:sz w:val="16"/>
                <w:szCs w:val="16"/>
              </w:rPr>
              <w:t>UDP header</w:t>
            </w:r>
            <w:bookmarkEnd w:id="6659"/>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661" w:name="_MCCTEMPBM_CRPT86941472___7"/>
            <w:bookmarkStart w:id="6662" w:name="_MCCTEMPBM_CRPT86941473___4" w:colFirst="1" w:colLast="7"/>
            <w:bookmarkEnd w:id="6660"/>
            <w:r w:rsidRPr="00567618">
              <w:rPr>
                <w:rFonts w:ascii="Arial" w:hAnsi="Arial" w:cs="Arial"/>
                <w:color w:val="000000"/>
                <w:sz w:val="16"/>
                <w:szCs w:val="16"/>
              </w:rPr>
              <w:t>IPv6 header</w:t>
            </w:r>
            <w:bookmarkEnd w:id="6661"/>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663" w:name="_MCCTEMPBM_CRPT86941474___7"/>
            <w:bookmarkStart w:id="6664" w:name="_MCCTEMPBM_CRPT86941475___4" w:colFirst="1" w:colLast="7"/>
            <w:bookmarkEnd w:id="6662"/>
            <w:r w:rsidRPr="00567618">
              <w:rPr>
                <w:rFonts w:ascii="Arial" w:hAnsi="Arial" w:cs="Arial"/>
                <w:color w:val="000000"/>
                <w:sz w:val="16"/>
                <w:szCs w:val="16"/>
              </w:rPr>
              <w:t>Total bits per 40 ms</w:t>
            </w:r>
            <w:bookmarkEnd w:id="6663"/>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665" w:name="_MCCTEMPBM_CRPT86941476___7"/>
            <w:bookmarkStart w:id="6666" w:name="_MCCTEMPBM_CRPT86941477___4" w:colFirst="1" w:colLast="7"/>
            <w:bookmarkEnd w:id="6664"/>
            <w:r w:rsidRPr="00567618">
              <w:rPr>
                <w:rFonts w:ascii="Arial" w:hAnsi="Arial" w:cs="Arial"/>
                <w:color w:val="000000"/>
                <w:sz w:val="16"/>
                <w:szCs w:val="16"/>
              </w:rPr>
              <w:t>Total bit-rate (kbps)</w:t>
            </w:r>
            <w:bookmarkEnd w:id="6665"/>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667" w:name="_MCCTEMPBM_CRPT86941478___7"/>
            <w:bookmarkStart w:id="6668" w:name="_MCCTEMPBM_CRPT86941479___4" w:colFirst="1" w:colLast="7"/>
            <w:bookmarkEnd w:id="6666"/>
            <w:r w:rsidRPr="00567618">
              <w:rPr>
                <w:rFonts w:ascii="Arial" w:hAnsi="Arial" w:cs="Arial"/>
                <w:color w:val="000000"/>
                <w:sz w:val="16"/>
                <w:szCs w:val="16"/>
              </w:rPr>
              <w:t>AS</w:t>
            </w:r>
            <w:bookmarkEnd w:id="6667"/>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669" w:name="_MCCTEMPBM_CRPT86941480___4"/>
      <w:bookmarkEnd w:id="6668"/>
    </w:p>
    <w:bookmarkEnd w:id="6669"/>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670" w:name="_MCCTEMPBM_CRPT86941481___7"/>
            <w:bookmarkStart w:id="6671" w:name="_MCCTEMPBM_CRPT86941482___4" w:colFirst="1" w:colLast="8"/>
            <w:r w:rsidRPr="00567618">
              <w:rPr>
                <w:rFonts w:ascii="Arial" w:hAnsi="Arial" w:cs="Arial"/>
                <w:b/>
                <w:bCs/>
                <w:color w:val="000000"/>
                <w:sz w:val="16"/>
                <w:szCs w:val="16"/>
              </w:rPr>
              <w:t>Mode</w:t>
            </w:r>
            <w:bookmarkEnd w:id="667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672" w:name="_MCCTEMPBM_CRPT86941483___7"/>
            <w:bookmarkStart w:id="6673" w:name="_MCCTEMPBM_CRPT86941484___4" w:colFirst="1" w:colLast="8"/>
            <w:bookmarkEnd w:id="6671"/>
            <w:r w:rsidRPr="00567618">
              <w:rPr>
                <w:rFonts w:ascii="Arial" w:hAnsi="Arial" w:cs="Arial"/>
                <w:color w:val="000000"/>
                <w:sz w:val="16"/>
                <w:szCs w:val="16"/>
              </w:rPr>
              <w:t>Bits per speech frame</w:t>
            </w:r>
            <w:bookmarkEnd w:id="6672"/>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674" w:name="_MCCTEMPBM_CRPT86941485___7"/>
            <w:bookmarkStart w:id="6675" w:name="_MCCTEMPBM_CRPT86941486___4" w:colFirst="1" w:colLast="8"/>
            <w:bookmarkEnd w:id="6673"/>
            <w:r w:rsidRPr="00567618">
              <w:rPr>
                <w:rFonts w:ascii="Arial" w:hAnsi="Arial" w:cs="Arial"/>
                <w:color w:val="000000"/>
                <w:sz w:val="16"/>
                <w:szCs w:val="16"/>
              </w:rPr>
              <w:t>Payload header and ToC</w:t>
            </w:r>
            <w:bookmarkEnd w:id="6674"/>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676" w:name="_MCCTEMPBM_CRPT86941487___7"/>
            <w:bookmarkStart w:id="6677" w:name="_MCCTEMPBM_CRPT86941488___4" w:colFirst="1" w:colLast="8"/>
            <w:bookmarkEnd w:id="6675"/>
            <w:r w:rsidRPr="00567618">
              <w:rPr>
                <w:rFonts w:ascii="Arial" w:hAnsi="Arial" w:cs="Arial"/>
                <w:color w:val="000000"/>
                <w:sz w:val="16"/>
                <w:szCs w:val="16"/>
              </w:rPr>
              <w:t>RTP payload (bits)</w:t>
            </w:r>
            <w:bookmarkEnd w:id="6676"/>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678" w:name="_MCCTEMPBM_CRPT86941489___7"/>
            <w:bookmarkStart w:id="6679" w:name="_MCCTEMPBM_CRPT86941490___4" w:colFirst="1" w:colLast="8"/>
            <w:bookmarkEnd w:id="6677"/>
            <w:r w:rsidRPr="00567618">
              <w:rPr>
                <w:rFonts w:ascii="Arial" w:hAnsi="Arial" w:cs="Arial"/>
                <w:color w:val="000000"/>
                <w:sz w:val="16"/>
                <w:szCs w:val="16"/>
              </w:rPr>
              <w:t>RTP payload (bytes)</w:t>
            </w:r>
            <w:bookmarkEnd w:id="6678"/>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680" w:name="_MCCTEMPBM_CRPT86941491___7"/>
            <w:bookmarkStart w:id="6681" w:name="_MCCTEMPBM_CRPT86941492___4" w:colFirst="1" w:colLast="8"/>
            <w:bookmarkEnd w:id="6679"/>
            <w:r w:rsidRPr="00567618">
              <w:rPr>
                <w:rFonts w:ascii="Arial" w:hAnsi="Arial" w:cs="Arial"/>
                <w:color w:val="000000"/>
                <w:sz w:val="16"/>
                <w:szCs w:val="16"/>
              </w:rPr>
              <w:t>Rounded-up RTP payload (bytes)</w:t>
            </w:r>
            <w:bookmarkEnd w:id="6680"/>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682" w:name="_MCCTEMPBM_CRPT86941493___7"/>
            <w:bookmarkStart w:id="6683" w:name="_MCCTEMPBM_CRPT86941494___4" w:colFirst="1" w:colLast="8"/>
            <w:bookmarkEnd w:id="6681"/>
            <w:r w:rsidRPr="00567618">
              <w:rPr>
                <w:rFonts w:ascii="Arial" w:hAnsi="Arial" w:cs="Arial"/>
                <w:color w:val="000000"/>
                <w:sz w:val="16"/>
                <w:szCs w:val="16"/>
              </w:rPr>
              <w:t>Rounded-up RTP payload (bits)</w:t>
            </w:r>
            <w:bookmarkEnd w:id="6682"/>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684" w:name="_MCCTEMPBM_CRPT86941495___7"/>
            <w:bookmarkStart w:id="6685" w:name="_MCCTEMPBM_CRPT86941496___4" w:colFirst="1" w:colLast="8"/>
            <w:bookmarkEnd w:id="6683"/>
            <w:r w:rsidRPr="00567618">
              <w:rPr>
                <w:rFonts w:ascii="Arial" w:hAnsi="Arial" w:cs="Arial"/>
                <w:color w:val="000000"/>
                <w:sz w:val="16"/>
                <w:szCs w:val="16"/>
              </w:rPr>
              <w:t>RTP header</w:t>
            </w:r>
            <w:bookmarkEnd w:id="6684"/>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686" w:name="_MCCTEMPBM_CRPT86941497___7"/>
            <w:bookmarkStart w:id="6687" w:name="_MCCTEMPBM_CRPT86941498___4" w:colFirst="1" w:colLast="8"/>
            <w:bookmarkEnd w:id="6685"/>
            <w:r w:rsidRPr="00567618">
              <w:rPr>
                <w:rFonts w:ascii="Arial" w:hAnsi="Arial" w:cs="Arial"/>
                <w:color w:val="000000"/>
                <w:sz w:val="16"/>
                <w:szCs w:val="16"/>
              </w:rPr>
              <w:t>UDP header</w:t>
            </w:r>
            <w:bookmarkEnd w:id="6686"/>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688" w:name="_MCCTEMPBM_CRPT86941499___7"/>
            <w:bookmarkStart w:id="6689" w:name="_MCCTEMPBM_CRPT86941500___4" w:colFirst="1" w:colLast="8"/>
            <w:bookmarkEnd w:id="6687"/>
            <w:r w:rsidRPr="00567618">
              <w:rPr>
                <w:rFonts w:ascii="Arial" w:hAnsi="Arial" w:cs="Arial"/>
                <w:color w:val="000000"/>
                <w:sz w:val="16"/>
                <w:szCs w:val="16"/>
              </w:rPr>
              <w:t>IPv4 header</w:t>
            </w:r>
            <w:bookmarkEnd w:id="6688"/>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690" w:name="_MCCTEMPBM_CRPT86941501___7"/>
            <w:bookmarkStart w:id="6691" w:name="_MCCTEMPBM_CRPT86941502___4" w:colFirst="1" w:colLast="8"/>
            <w:bookmarkEnd w:id="6689"/>
            <w:r w:rsidRPr="00567618">
              <w:rPr>
                <w:rFonts w:ascii="Arial" w:hAnsi="Arial" w:cs="Arial"/>
                <w:color w:val="000000"/>
                <w:sz w:val="16"/>
                <w:szCs w:val="16"/>
              </w:rPr>
              <w:t>Total bits per 40 ms</w:t>
            </w:r>
            <w:bookmarkEnd w:id="6690"/>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692" w:name="_MCCTEMPBM_CRPT86941503___7"/>
            <w:bookmarkStart w:id="6693" w:name="_MCCTEMPBM_CRPT86941504___4" w:colFirst="1" w:colLast="8"/>
            <w:bookmarkEnd w:id="6691"/>
            <w:r w:rsidRPr="00567618">
              <w:rPr>
                <w:rFonts w:ascii="Arial" w:hAnsi="Arial" w:cs="Arial"/>
                <w:color w:val="000000"/>
                <w:sz w:val="16"/>
                <w:szCs w:val="16"/>
              </w:rPr>
              <w:t>Total bit-rate (kbps)</w:t>
            </w:r>
            <w:bookmarkEnd w:id="6692"/>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694" w:name="_MCCTEMPBM_CRPT86941505___7"/>
            <w:bookmarkStart w:id="6695" w:name="_MCCTEMPBM_CRPT86941506___4" w:colFirst="1" w:colLast="8"/>
            <w:bookmarkEnd w:id="6693"/>
            <w:r w:rsidRPr="00567618">
              <w:rPr>
                <w:rFonts w:ascii="Arial" w:hAnsi="Arial" w:cs="Arial"/>
                <w:color w:val="000000"/>
                <w:sz w:val="16"/>
                <w:szCs w:val="16"/>
              </w:rPr>
              <w:t>AS</w:t>
            </w:r>
            <w:bookmarkEnd w:id="6694"/>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696" w:name="_MCCTEMPBM_CRPT86941507___4"/>
      <w:bookmarkEnd w:id="6695"/>
    </w:p>
    <w:bookmarkEnd w:id="6696"/>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697" w:name="_MCCTEMPBM_CRPT86941508___7"/>
            <w:bookmarkStart w:id="6698" w:name="_MCCTEMPBM_CRPT86941509___4" w:colFirst="1" w:colLast="8"/>
            <w:r w:rsidRPr="00567618">
              <w:rPr>
                <w:rFonts w:ascii="Arial" w:hAnsi="Arial" w:cs="Arial"/>
                <w:b/>
                <w:bCs/>
                <w:color w:val="000000"/>
                <w:sz w:val="16"/>
                <w:szCs w:val="16"/>
              </w:rPr>
              <w:t>Mode</w:t>
            </w:r>
            <w:bookmarkEnd w:id="669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699" w:name="_MCCTEMPBM_CRPT86941510___7"/>
            <w:bookmarkStart w:id="6700" w:name="_MCCTEMPBM_CRPT86941511___4" w:colFirst="1" w:colLast="8"/>
            <w:bookmarkEnd w:id="6698"/>
            <w:r w:rsidRPr="00567618">
              <w:rPr>
                <w:rFonts w:ascii="Arial" w:hAnsi="Arial" w:cs="Arial"/>
                <w:color w:val="000000"/>
                <w:sz w:val="16"/>
                <w:szCs w:val="16"/>
              </w:rPr>
              <w:t>Bits per speech frame</w:t>
            </w:r>
            <w:bookmarkEnd w:id="6699"/>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701" w:name="_MCCTEMPBM_CRPT86941512___7"/>
            <w:bookmarkStart w:id="6702" w:name="_MCCTEMPBM_CRPT86941513___4" w:colFirst="1" w:colLast="8"/>
            <w:bookmarkEnd w:id="6700"/>
            <w:r w:rsidRPr="00567618">
              <w:rPr>
                <w:rFonts w:ascii="Arial" w:hAnsi="Arial" w:cs="Arial"/>
                <w:color w:val="000000"/>
                <w:sz w:val="16"/>
                <w:szCs w:val="16"/>
              </w:rPr>
              <w:t>Payload header and ToC</w:t>
            </w:r>
            <w:bookmarkEnd w:id="6701"/>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703" w:name="_MCCTEMPBM_CRPT86941514___7"/>
            <w:bookmarkStart w:id="6704" w:name="_MCCTEMPBM_CRPT86941515___4" w:colFirst="1" w:colLast="8"/>
            <w:bookmarkEnd w:id="6702"/>
            <w:r w:rsidRPr="00567618">
              <w:rPr>
                <w:rFonts w:ascii="Arial" w:hAnsi="Arial" w:cs="Arial"/>
                <w:color w:val="000000"/>
                <w:sz w:val="16"/>
                <w:szCs w:val="16"/>
              </w:rPr>
              <w:t>RTP payload (bits)</w:t>
            </w:r>
            <w:bookmarkEnd w:id="6703"/>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705" w:name="_MCCTEMPBM_CRPT86941516___7"/>
            <w:bookmarkStart w:id="6706" w:name="_MCCTEMPBM_CRPT86941517___4" w:colFirst="1" w:colLast="8"/>
            <w:bookmarkEnd w:id="6704"/>
            <w:r w:rsidRPr="00567618">
              <w:rPr>
                <w:rFonts w:ascii="Arial" w:hAnsi="Arial" w:cs="Arial"/>
                <w:color w:val="000000"/>
                <w:sz w:val="16"/>
                <w:szCs w:val="16"/>
              </w:rPr>
              <w:t>RTP payload (bytes)</w:t>
            </w:r>
            <w:bookmarkEnd w:id="6705"/>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707" w:name="_MCCTEMPBM_CRPT86941518___7"/>
            <w:bookmarkStart w:id="6708" w:name="_MCCTEMPBM_CRPT86941519___4" w:colFirst="1" w:colLast="8"/>
            <w:bookmarkEnd w:id="6706"/>
            <w:r w:rsidRPr="00567618">
              <w:rPr>
                <w:rFonts w:ascii="Arial" w:hAnsi="Arial" w:cs="Arial"/>
                <w:color w:val="000000"/>
                <w:sz w:val="16"/>
                <w:szCs w:val="16"/>
              </w:rPr>
              <w:t>Rounded-up RTP payload (bytes)</w:t>
            </w:r>
            <w:bookmarkEnd w:id="6707"/>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709" w:name="_MCCTEMPBM_CRPT86941520___7"/>
            <w:bookmarkStart w:id="6710" w:name="_MCCTEMPBM_CRPT86941521___4" w:colFirst="1" w:colLast="8"/>
            <w:bookmarkEnd w:id="6708"/>
            <w:r w:rsidRPr="00567618">
              <w:rPr>
                <w:rFonts w:ascii="Arial" w:hAnsi="Arial" w:cs="Arial"/>
                <w:color w:val="000000"/>
                <w:sz w:val="16"/>
                <w:szCs w:val="16"/>
              </w:rPr>
              <w:t>Rounded-up RTP payload (bits)</w:t>
            </w:r>
            <w:bookmarkEnd w:id="6709"/>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711" w:name="_MCCTEMPBM_CRPT86941522___7"/>
            <w:bookmarkStart w:id="6712" w:name="_MCCTEMPBM_CRPT86941523___4" w:colFirst="1" w:colLast="8"/>
            <w:bookmarkEnd w:id="6710"/>
            <w:r w:rsidRPr="00567618">
              <w:rPr>
                <w:rFonts w:ascii="Arial" w:hAnsi="Arial" w:cs="Arial"/>
                <w:color w:val="000000"/>
                <w:sz w:val="16"/>
                <w:szCs w:val="16"/>
              </w:rPr>
              <w:t>RTP header</w:t>
            </w:r>
            <w:bookmarkEnd w:id="6711"/>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713" w:name="_MCCTEMPBM_CRPT86941524___7"/>
            <w:bookmarkStart w:id="6714" w:name="_MCCTEMPBM_CRPT86941525___4" w:colFirst="1" w:colLast="8"/>
            <w:bookmarkEnd w:id="6712"/>
            <w:r w:rsidRPr="00567618">
              <w:rPr>
                <w:rFonts w:ascii="Arial" w:hAnsi="Arial" w:cs="Arial"/>
                <w:color w:val="000000"/>
                <w:sz w:val="16"/>
                <w:szCs w:val="16"/>
              </w:rPr>
              <w:t>UDP header</w:t>
            </w:r>
            <w:bookmarkEnd w:id="6713"/>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715" w:name="_MCCTEMPBM_CRPT86941526___7"/>
            <w:bookmarkStart w:id="6716" w:name="_MCCTEMPBM_CRPT86941527___4" w:colFirst="1" w:colLast="8"/>
            <w:bookmarkEnd w:id="6714"/>
            <w:r w:rsidRPr="00567618">
              <w:rPr>
                <w:rFonts w:ascii="Arial" w:hAnsi="Arial" w:cs="Arial"/>
                <w:color w:val="000000"/>
                <w:sz w:val="16"/>
                <w:szCs w:val="16"/>
              </w:rPr>
              <w:t>IPv6 header</w:t>
            </w:r>
            <w:bookmarkEnd w:id="6715"/>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717" w:name="_MCCTEMPBM_CRPT86941528___7"/>
            <w:bookmarkStart w:id="6718" w:name="_MCCTEMPBM_CRPT86941529___4" w:colFirst="1" w:colLast="8"/>
            <w:bookmarkEnd w:id="6716"/>
            <w:r w:rsidRPr="00567618">
              <w:rPr>
                <w:rFonts w:ascii="Arial" w:hAnsi="Arial" w:cs="Arial"/>
                <w:color w:val="000000"/>
                <w:sz w:val="16"/>
                <w:szCs w:val="16"/>
              </w:rPr>
              <w:t>Total bits per 40 ms</w:t>
            </w:r>
            <w:bookmarkEnd w:id="6717"/>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719" w:name="_MCCTEMPBM_CRPT86941530___7"/>
            <w:bookmarkStart w:id="6720" w:name="_MCCTEMPBM_CRPT86941531___4" w:colFirst="1" w:colLast="8"/>
            <w:bookmarkEnd w:id="6718"/>
            <w:r w:rsidRPr="00567618">
              <w:rPr>
                <w:rFonts w:ascii="Arial" w:hAnsi="Arial" w:cs="Arial"/>
                <w:color w:val="000000"/>
                <w:sz w:val="16"/>
                <w:szCs w:val="16"/>
              </w:rPr>
              <w:t>Total bit-rate (kbps)</w:t>
            </w:r>
            <w:bookmarkEnd w:id="6719"/>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721" w:name="_MCCTEMPBM_CRPT86941532___7"/>
            <w:bookmarkStart w:id="6722" w:name="_MCCTEMPBM_CRPT86941533___4" w:colFirst="1" w:colLast="8"/>
            <w:bookmarkEnd w:id="6720"/>
            <w:r w:rsidRPr="00567618">
              <w:rPr>
                <w:rFonts w:ascii="Arial" w:hAnsi="Arial" w:cs="Arial"/>
                <w:color w:val="000000"/>
                <w:sz w:val="16"/>
                <w:szCs w:val="16"/>
              </w:rPr>
              <w:t>AS</w:t>
            </w:r>
            <w:bookmarkEnd w:id="6721"/>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723" w:name="_MCCTEMPBM_CRPT86941534___4"/>
      <w:bookmarkEnd w:id="6722"/>
    </w:p>
    <w:bookmarkEnd w:id="6723"/>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724" w:name="_MCCTEMPBM_CRPT86941535___7"/>
            <w:bookmarkStart w:id="6725" w:name="_MCCTEMPBM_CRPT86941536___4" w:colFirst="1" w:colLast="8"/>
            <w:r w:rsidRPr="00567618">
              <w:rPr>
                <w:rFonts w:ascii="Arial" w:hAnsi="Arial" w:cs="Arial"/>
                <w:b/>
                <w:bCs/>
                <w:color w:val="000000"/>
                <w:sz w:val="16"/>
                <w:szCs w:val="16"/>
              </w:rPr>
              <w:t>Mode</w:t>
            </w:r>
            <w:bookmarkEnd w:id="672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726" w:name="_MCCTEMPBM_CRPT86941537___7"/>
            <w:bookmarkStart w:id="6727" w:name="_MCCTEMPBM_CRPT86941538___4" w:colFirst="1" w:colLast="8"/>
            <w:bookmarkEnd w:id="6725"/>
            <w:r w:rsidRPr="00567618">
              <w:rPr>
                <w:rFonts w:ascii="Arial" w:hAnsi="Arial" w:cs="Arial"/>
                <w:color w:val="000000"/>
                <w:sz w:val="16"/>
                <w:szCs w:val="16"/>
              </w:rPr>
              <w:t>Bits per speech frame</w:t>
            </w:r>
            <w:bookmarkEnd w:id="6726"/>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728" w:name="_MCCTEMPBM_CRPT86941539___7"/>
            <w:bookmarkStart w:id="6729" w:name="_MCCTEMPBM_CRPT86941540___4" w:colFirst="1" w:colLast="8"/>
            <w:bookmarkEnd w:id="6727"/>
            <w:r w:rsidRPr="00567618">
              <w:rPr>
                <w:rFonts w:ascii="Arial" w:hAnsi="Arial" w:cs="Arial"/>
                <w:color w:val="000000"/>
                <w:sz w:val="16"/>
                <w:szCs w:val="16"/>
              </w:rPr>
              <w:t>Speech frame size (bytes)</w:t>
            </w:r>
            <w:bookmarkEnd w:id="6728"/>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730" w:name="_MCCTEMPBM_CRPT86941541___7"/>
            <w:bookmarkStart w:id="6731" w:name="_MCCTEMPBM_CRPT86941542___4" w:colFirst="1" w:colLast="8"/>
            <w:bookmarkEnd w:id="6729"/>
            <w:r w:rsidRPr="00567618">
              <w:rPr>
                <w:rFonts w:ascii="Arial" w:hAnsi="Arial" w:cs="Arial"/>
                <w:color w:val="000000"/>
                <w:sz w:val="16"/>
                <w:szCs w:val="16"/>
              </w:rPr>
              <w:t>Rounded-up speech frame size (bytes)</w:t>
            </w:r>
            <w:bookmarkEnd w:id="6730"/>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732" w:name="_MCCTEMPBM_CRPT86941543___7"/>
            <w:bookmarkStart w:id="6733" w:name="_MCCTEMPBM_CRPT86941544___4" w:colFirst="1" w:colLast="8"/>
            <w:bookmarkEnd w:id="6731"/>
            <w:r w:rsidRPr="00567618">
              <w:rPr>
                <w:rFonts w:ascii="Arial" w:hAnsi="Arial" w:cs="Arial"/>
                <w:color w:val="000000"/>
                <w:sz w:val="16"/>
                <w:szCs w:val="16"/>
              </w:rPr>
              <w:t>Rounded-up speech frame size (bits)</w:t>
            </w:r>
            <w:bookmarkEnd w:id="6732"/>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734" w:name="_MCCTEMPBM_CRPT86941545___7"/>
            <w:bookmarkStart w:id="6735" w:name="_MCCTEMPBM_CRPT86941546___4" w:colFirst="1" w:colLast="8"/>
            <w:bookmarkEnd w:id="6733"/>
            <w:r w:rsidRPr="00567618">
              <w:rPr>
                <w:rFonts w:ascii="Arial" w:hAnsi="Arial" w:cs="Arial"/>
                <w:color w:val="000000"/>
                <w:sz w:val="16"/>
                <w:szCs w:val="16"/>
              </w:rPr>
              <w:t>Payload header and ToC</w:t>
            </w:r>
            <w:bookmarkEnd w:id="6734"/>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736" w:name="_MCCTEMPBM_CRPT86941547___7"/>
            <w:bookmarkStart w:id="6737" w:name="_MCCTEMPBM_CRPT86941548___4" w:colFirst="1" w:colLast="8"/>
            <w:bookmarkEnd w:id="6735"/>
            <w:r w:rsidRPr="00567618">
              <w:rPr>
                <w:rFonts w:ascii="Arial" w:hAnsi="Arial" w:cs="Arial"/>
                <w:color w:val="000000"/>
                <w:sz w:val="16"/>
                <w:szCs w:val="16"/>
              </w:rPr>
              <w:t>RTP payload (bits)</w:t>
            </w:r>
            <w:bookmarkEnd w:id="6736"/>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738" w:name="_MCCTEMPBM_CRPT86941549___7"/>
            <w:bookmarkStart w:id="6739" w:name="_MCCTEMPBM_CRPT86941550___4" w:colFirst="1" w:colLast="8"/>
            <w:bookmarkEnd w:id="6737"/>
            <w:r w:rsidRPr="00567618">
              <w:rPr>
                <w:rFonts w:ascii="Arial" w:hAnsi="Arial" w:cs="Arial"/>
                <w:color w:val="000000"/>
                <w:sz w:val="16"/>
                <w:szCs w:val="16"/>
              </w:rPr>
              <w:t>RTP header</w:t>
            </w:r>
            <w:bookmarkEnd w:id="6738"/>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740" w:name="_MCCTEMPBM_CRPT86941551___7"/>
            <w:bookmarkStart w:id="6741" w:name="_MCCTEMPBM_CRPT86941552___4" w:colFirst="1" w:colLast="8"/>
            <w:bookmarkEnd w:id="6739"/>
            <w:r w:rsidRPr="00567618">
              <w:rPr>
                <w:rFonts w:ascii="Arial" w:hAnsi="Arial" w:cs="Arial"/>
                <w:color w:val="000000"/>
                <w:sz w:val="16"/>
                <w:szCs w:val="16"/>
              </w:rPr>
              <w:t>UDP header</w:t>
            </w:r>
            <w:bookmarkEnd w:id="6740"/>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742" w:name="_MCCTEMPBM_CRPT86941553___7"/>
            <w:bookmarkStart w:id="6743" w:name="_MCCTEMPBM_CRPT86941554___4" w:colFirst="1" w:colLast="8"/>
            <w:bookmarkEnd w:id="6741"/>
            <w:r w:rsidRPr="00567618">
              <w:rPr>
                <w:rFonts w:ascii="Arial" w:hAnsi="Arial" w:cs="Arial"/>
                <w:color w:val="000000"/>
                <w:sz w:val="16"/>
                <w:szCs w:val="16"/>
              </w:rPr>
              <w:t>IPv4 header</w:t>
            </w:r>
            <w:bookmarkEnd w:id="6742"/>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744" w:name="_MCCTEMPBM_CRPT86941555___7"/>
            <w:bookmarkStart w:id="6745" w:name="_MCCTEMPBM_CRPT86941556___4" w:colFirst="1" w:colLast="8"/>
            <w:bookmarkEnd w:id="6743"/>
            <w:r w:rsidRPr="00567618">
              <w:rPr>
                <w:rFonts w:ascii="Arial" w:hAnsi="Arial" w:cs="Arial"/>
                <w:color w:val="000000"/>
                <w:sz w:val="16"/>
                <w:szCs w:val="16"/>
              </w:rPr>
              <w:t>Total bits per 40 ms</w:t>
            </w:r>
            <w:bookmarkEnd w:id="6744"/>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746" w:name="_MCCTEMPBM_CRPT86941557___7"/>
            <w:bookmarkStart w:id="6747" w:name="_MCCTEMPBM_CRPT86941558___4" w:colFirst="1" w:colLast="8"/>
            <w:bookmarkEnd w:id="6745"/>
            <w:r w:rsidRPr="00567618">
              <w:rPr>
                <w:rFonts w:ascii="Arial" w:hAnsi="Arial" w:cs="Arial"/>
                <w:color w:val="000000"/>
                <w:sz w:val="16"/>
                <w:szCs w:val="16"/>
              </w:rPr>
              <w:t>Total bit-rate (kbps)</w:t>
            </w:r>
            <w:bookmarkEnd w:id="6746"/>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748" w:name="_MCCTEMPBM_CRPT86941559___7"/>
            <w:bookmarkStart w:id="6749" w:name="_MCCTEMPBM_CRPT86941560___4" w:colFirst="1" w:colLast="8"/>
            <w:bookmarkEnd w:id="6747"/>
            <w:r w:rsidRPr="00567618">
              <w:rPr>
                <w:rFonts w:ascii="Arial" w:hAnsi="Arial" w:cs="Arial"/>
                <w:color w:val="000000"/>
                <w:sz w:val="16"/>
                <w:szCs w:val="16"/>
              </w:rPr>
              <w:t>AS</w:t>
            </w:r>
            <w:bookmarkEnd w:id="6748"/>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750" w:name="_MCCTEMPBM_CRPT86941561___4"/>
      <w:bookmarkEnd w:id="6749"/>
    </w:p>
    <w:bookmarkEnd w:id="6750"/>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751" w:name="_MCCTEMPBM_CRPT86941562___7"/>
            <w:bookmarkStart w:id="6752" w:name="_MCCTEMPBM_CRPT86941563___4" w:colFirst="1" w:colLast="8"/>
            <w:r w:rsidRPr="00567618">
              <w:rPr>
                <w:rFonts w:ascii="Arial" w:hAnsi="Arial" w:cs="Arial"/>
                <w:b/>
                <w:bCs/>
                <w:color w:val="000000"/>
                <w:sz w:val="16"/>
                <w:szCs w:val="16"/>
              </w:rPr>
              <w:t>Mode</w:t>
            </w:r>
            <w:bookmarkEnd w:id="675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753" w:name="_MCCTEMPBM_CRPT86941564___7"/>
            <w:bookmarkStart w:id="6754" w:name="_MCCTEMPBM_CRPT86941565___4" w:colFirst="1" w:colLast="8"/>
            <w:bookmarkEnd w:id="6752"/>
            <w:r w:rsidRPr="00567618">
              <w:rPr>
                <w:rFonts w:ascii="Arial" w:hAnsi="Arial" w:cs="Arial"/>
                <w:color w:val="000000"/>
                <w:sz w:val="16"/>
                <w:szCs w:val="16"/>
              </w:rPr>
              <w:t>Bits per speech frame</w:t>
            </w:r>
            <w:bookmarkEnd w:id="6753"/>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755" w:name="_MCCTEMPBM_CRPT86941566___7"/>
            <w:bookmarkStart w:id="6756" w:name="_MCCTEMPBM_CRPT86941567___4" w:colFirst="1" w:colLast="8"/>
            <w:bookmarkEnd w:id="6754"/>
            <w:r w:rsidRPr="00567618">
              <w:rPr>
                <w:rFonts w:ascii="Arial" w:hAnsi="Arial" w:cs="Arial"/>
                <w:color w:val="000000"/>
                <w:sz w:val="16"/>
                <w:szCs w:val="16"/>
              </w:rPr>
              <w:t>Speech frame size (bytes)</w:t>
            </w:r>
            <w:bookmarkEnd w:id="6755"/>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757" w:name="_MCCTEMPBM_CRPT86941568___7"/>
            <w:bookmarkStart w:id="6758" w:name="_MCCTEMPBM_CRPT86941569___4" w:colFirst="1" w:colLast="8"/>
            <w:bookmarkEnd w:id="6756"/>
            <w:r w:rsidRPr="00567618">
              <w:rPr>
                <w:rFonts w:ascii="Arial" w:hAnsi="Arial" w:cs="Arial"/>
                <w:color w:val="000000"/>
                <w:sz w:val="16"/>
                <w:szCs w:val="16"/>
              </w:rPr>
              <w:t>Rounded-up speech frame size (bytes)</w:t>
            </w:r>
            <w:bookmarkEnd w:id="6757"/>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759" w:name="_MCCTEMPBM_CRPT86941570___7"/>
            <w:bookmarkStart w:id="6760" w:name="_MCCTEMPBM_CRPT86941571___4" w:colFirst="1" w:colLast="8"/>
            <w:bookmarkEnd w:id="6758"/>
            <w:r w:rsidRPr="00567618">
              <w:rPr>
                <w:rFonts w:ascii="Arial" w:hAnsi="Arial" w:cs="Arial"/>
                <w:color w:val="000000"/>
                <w:sz w:val="16"/>
                <w:szCs w:val="16"/>
              </w:rPr>
              <w:t>Rounded-up speech frame size (bits)</w:t>
            </w:r>
            <w:bookmarkEnd w:id="6759"/>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761" w:name="_MCCTEMPBM_CRPT86941572___7"/>
            <w:bookmarkStart w:id="6762" w:name="_MCCTEMPBM_CRPT86941573___4" w:colFirst="1" w:colLast="8"/>
            <w:bookmarkEnd w:id="6760"/>
            <w:r w:rsidRPr="00567618">
              <w:rPr>
                <w:rFonts w:ascii="Arial" w:hAnsi="Arial" w:cs="Arial"/>
                <w:color w:val="000000"/>
                <w:sz w:val="16"/>
                <w:szCs w:val="16"/>
              </w:rPr>
              <w:t>Payload header and ToC</w:t>
            </w:r>
            <w:bookmarkEnd w:id="6761"/>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763" w:name="_MCCTEMPBM_CRPT86941574___7"/>
            <w:bookmarkStart w:id="6764" w:name="_MCCTEMPBM_CRPT86941575___4" w:colFirst="1" w:colLast="8"/>
            <w:bookmarkEnd w:id="6762"/>
            <w:r w:rsidRPr="00567618">
              <w:rPr>
                <w:rFonts w:ascii="Arial" w:hAnsi="Arial" w:cs="Arial"/>
                <w:color w:val="000000"/>
                <w:sz w:val="16"/>
                <w:szCs w:val="16"/>
              </w:rPr>
              <w:t>RTP payload (bits)</w:t>
            </w:r>
            <w:bookmarkEnd w:id="6763"/>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765" w:name="_MCCTEMPBM_CRPT86941576___7"/>
            <w:bookmarkStart w:id="6766" w:name="_MCCTEMPBM_CRPT86941577___4" w:colFirst="1" w:colLast="8"/>
            <w:bookmarkEnd w:id="6764"/>
            <w:r w:rsidRPr="00567618">
              <w:rPr>
                <w:rFonts w:ascii="Arial" w:hAnsi="Arial" w:cs="Arial"/>
                <w:color w:val="000000"/>
                <w:sz w:val="16"/>
                <w:szCs w:val="16"/>
              </w:rPr>
              <w:t>RTP header</w:t>
            </w:r>
            <w:bookmarkEnd w:id="6765"/>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767" w:name="_MCCTEMPBM_CRPT86941578___7"/>
            <w:bookmarkStart w:id="6768" w:name="_MCCTEMPBM_CRPT86941579___4" w:colFirst="1" w:colLast="8"/>
            <w:bookmarkEnd w:id="6766"/>
            <w:r w:rsidRPr="00567618">
              <w:rPr>
                <w:rFonts w:ascii="Arial" w:hAnsi="Arial" w:cs="Arial"/>
                <w:color w:val="000000"/>
                <w:sz w:val="16"/>
                <w:szCs w:val="16"/>
              </w:rPr>
              <w:t>UDP header</w:t>
            </w:r>
            <w:bookmarkEnd w:id="6767"/>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769" w:name="_MCCTEMPBM_CRPT86941580___7"/>
            <w:bookmarkStart w:id="6770" w:name="_MCCTEMPBM_CRPT86941581___4" w:colFirst="1" w:colLast="8"/>
            <w:bookmarkEnd w:id="6768"/>
            <w:r w:rsidRPr="00567618">
              <w:rPr>
                <w:rFonts w:ascii="Arial" w:hAnsi="Arial" w:cs="Arial"/>
                <w:color w:val="000000"/>
                <w:sz w:val="16"/>
                <w:szCs w:val="16"/>
              </w:rPr>
              <w:t>IPv6 header</w:t>
            </w:r>
            <w:bookmarkEnd w:id="6769"/>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771" w:name="_MCCTEMPBM_CRPT86941582___7"/>
            <w:bookmarkStart w:id="6772" w:name="_MCCTEMPBM_CRPT86941583___4" w:colFirst="1" w:colLast="8"/>
            <w:bookmarkEnd w:id="6770"/>
            <w:r w:rsidRPr="00567618">
              <w:rPr>
                <w:rFonts w:ascii="Arial" w:hAnsi="Arial" w:cs="Arial"/>
                <w:color w:val="000000"/>
                <w:sz w:val="16"/>
                <w:szCs w:val="16"/>
              </w:rPr>
              <w:t>Total bits per 40 ms</w:t>
            </w:r>
            <w:bookmarkEnd w:id="6771"/>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773" w:name="_MCCTEMPBM_CRPT86941584___7"/>
            <w:bookmarkStart w:id="6774" w:name="_MCCTEMPBM_CRPT86941585___4" w:colFirst="1" w:colLast="8"/>
            <w:bookmarkEnd w:id="6772"/>
            <w:r w:rsidRPr="00567618">
              <w:rPr>
                <w:rFonts w:ascii="Arial" w:hAnsi="Arial" w:cs="Arial"/>
                <w:color w:val="000000"/>
                <w:sz w:val="16"/>
                <w:szCs w:val="16"/>
              </w:rPr>
              <w:t>Total bit-rate (kbps)</w:t>
            </w:r>
            <w:bookmarkEnd w:id="6773"/>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775" w:name="_MCCTEMPBM_CRPT86941586___7"/>
            <w:bookmarkStart w:id="6776" w:name="_MCCTEMPBM_CRPT86941587___4" w:colFirst="1" w:colLast="8"/>
            <w:bookmarkEnd w:id="6774"/>
            <w:r w:rsidRPr="00567618">
              <w:rPr>
                <w:rFonts w:ascii="Arial" w:hAnsi="Arial" w:cs="Arial"/>
                <w:color w:val="000000"/>
                <w:sz w:val="16"/>
                <w:szCs w:val="16"/>
              </w:rPr>
              <w:t>AS</w:t>
            </w:r>
            <w:bookmarkEnd w:id="6775"/>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776"/>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777" w:name="_Toc26369691"/>
      <w:bookmarkStart w:id="6778" w:name="_Toc36227573"/>
      <w:bookmarkStart w:id="6779" w:name="_Toc36228588"/>
      <w:bookmarkStart w:id="6780" w:name="_Toc36229215"/>
      <w:bookmarkStart w:id="6781" w:name="_Toc68847535"/>
      <w:bookmarkStart w:id="6782" w:name="_Toc74611470"/>
      <w:bookmarkStart w:id="6783" w:name="_Toc75566749"/>
      <w:bookmarkStart w:id="6784" w:name="_Toc89790301"/>
      <w:bookmarkStart w:id="6785" w:name="_Toc99466939"/>
      <w:bookmarkStart w:id="6786" w:name="_Toc186664139"/>
      <w:r w:rsidRPr="00567618">
        <w:t>Annex L (Normative):</w:t>
      </w:r>
      <w:r w:rsidRPr="00567618">
        <w:br/>
        <w:t>Facsimile transmission</w:t>
      </w:r>
      <w:bookmarkEnd w:id="6777"/>
      <w:bookmarkEnd w:id="6778"/>
      <w:bookmarkEnd w:id="6779"/>
      <w:bookmarkEnd w:id="6780"/>
      <w:bookmarkEnd w:id="6781"/>
      <w:bookmarkEnd w:id="6782"/>
      <w:bookmarkEnd w:id="6783"/>
      <w:bookmarkEnd w:id="6784"/>
      <w:bookmarkEnd w:id="6785"/>
      <w:bookmarkEnd w:id="6786"/>
    </w:p>
    <w:p w14:paraId="291EC389" w14:textId="77777777" w:rsidR="00FC7E52" w:rsidRPr="00567618" w:rsidRDefault="00FC7E52" w:rsidP="00FC7E52">
      <w:pPr>
        <w:pStyle w:val="Heading1"/>
      </w:pPr>
      <w:bookmarkStart w:id="6787" w:name="_Toc26369692"/>
      <w:bookmarkStart w:id="6788" w:name="_Toc36227574"/>
      <w:bookmarkStart w:id="6789" w:name="_Toc36228589"/>
      <w:bookmarkStart w:id="6790" w:name="_Toc36229216"/>
      <w:bookmarkStart w:id="6791" w:name="_Toc68847536"/>
      <w:bookmarkStart w:id="6792" w:name="_Toc74611471"/>
      <w:bookmarkStart w:id="6793" w:name="_Toc75566750"/>
      <w:bookmarkStart w:id="6794" w:name="_Toc89790302"/>
      <w:bookmarkStart w:id="6795" w:name="_Toc99466940"/>
      <w:bookmarkStart w:id="6796" w:name="_Toc186664140"/>
      <w:r w:rsidRPr="00567618">
        <w:t>L.1</w:t>
      </w:r>
      <w:r w:rsidRPr="00567618">
        <w:tab/>
        <w:t>General</w:t>
      </w:r>
      <w:bookmarkEnd w:id="6787"/>
      <w:bookmarkEnd w:id="6788"/>
      <w:bookmarkEnd w:id="6789"/>
      <w:bookmarkEnd w:id="6790"/>
      <w:bookmarkEnd w:id="6791"/>
      <w:bookmarkEnd w:id="6792"/>
      <w:bookmarkEnd w:id="6793"/>
      <w:bookmarkEnd w:id="6794"/>
      <w:bookmarkEnd w:id="6795"/>
      <w:bookmarkEnd w:id="6796"/>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797" w:name="_Toc26369693"/>
      <w:bookmarkStart w:id="6798" w:name="_Toc36227575"/>
      <w:bookmarkStart w:id="6799" w:name="_Toc36228590"/>
      <w:bookmarkStart w:id="6800" w:name="_Toc36229217"/>
      <w:bookmarkStart w:id="6801" w:name="_Toc68847537"/>
      <w:bookmarkStart w:id="6802" w:name="_Toc74611472"/>
      <w:bookmarkStart w:id="6803" w:name="_Toc75566751"/>
      <w:bookmarkStart w:id="6804" w:name="_Toc89790303"/>
      <w:bookmarkStart w:id="6805" w:name="_Toc99466941"/>
      <w:bookmarkStart w:id="6806" w:name="_Toc186664141"/>
      <w:r w:rsidRPr="00567618">
        <w:t>L.2</w:t>
      </w:r>
      <w:r w:rsidRPr="00567618">
        <w:tab/>
        <w:t>FoIP support in MTSI clients</w:t>
      </w:r>
      <w:bookmarkEnd w:id="6797"/>
      <w:bookmarkEnd w:id="6798"/>
      <w:bookmarkEnd w:id="6799"/>
      <w:bookmarkEnd w:id="6800"/>
      <w:bookmarkEnd w:id="6801"/>
      <w:bookmarkEnd w:id="6802"/>
      <w:bookmarkEnd w:id="6803"/>
      <w:bookmarkEnd w:id="6804"/>
      <w:bookmarkEnd w:id="6805"/>
      <w:bookmarkEnd w:id="6806"/>
    </w:p>
    <w:p w14:paraId="3487F1C3" w14:textId="77777777" w:rsidR="00FC7E52" w:rsidRPr="00567618" w:rsidRDefault="00FC7E52" w:rsidP="00FC7E52">
      <w:pPr>
        <w:pStyle w:val="Heading2"/>
      </w:pPr>
      <w:bookmarkStart w:id="6807" w:name="_Toc26369694"/>
      <w:bookmarkStart w:id="6808" w:name="_Toc36227576"/>
      <w:bookmarkStart w:id="6809" w:name="_Toc36228591"/>
      <w:bookmarkStart w:id="6810" w:name="_Toc36229218"/>
      <w:bookmarkStart w:id="6811" w:name="_Toc68847538"/>
      <w:bookmarkStart w:id="6812" w:name="_Toc74611473"/>
      <w:bookmarkStart w:id="6813" w:name="_Toc75566752"/>
      <w:bookmarkStart w:id="6814" w:name="_Toc89790304"/>
      <w:bookmarkStart w:id="6815" w:name="_Toc99466942"/>
      <w:bookmarkStart w:id="6816" w:name="_Toc186664142"/>
      <w:r w:rsidRPr="00567618">
        <w:t>L.2.1</w:t>
      </w:r>
      <w:r w:rsidRPr="00567618">
        <w:tab/>
        <w:t>FoIP support in MTSI client in terminal</w:t>
      </w:r>
      <w:bookmarkEnd w:id="6807"/>
      <w:bookmarkEnd w:id="6808"/>
      <w:bookmarkEnd w:id="6809"/>
      <w:bookmarkEnd w:id="6810"/>
      <w:bookmarkEnd w:id="6811"/>
      <w:bookmarkEnd w:id="6812"/>
      <w:bookmarkEnd w:id="6813"/>
      <w:bookmarkEnd w:id="6814"/>
      <w:bookmarkEnd w:id="6815"/>
      <w:bookmarkEnd w:id="6816"/>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817" w:name="_Toc26369695"/>
      <w:bookmarkStart w:id="6818" w:name="_Toc36227577"/>
      <w:bookmarkStart w:id="6819" w:name="_Toc36228592"/>
      <w:bookmarkStart w:id="6820" w:name="_Toc36229219"/>
      <w:bookmarkStart w:id="6821" w:name="_Toc68847539"/>
      <w:bookmarkStart w:id="6822" w:name="_Toc74611474"/>
      <w:bookmarkStart w:id="6823" w:name="_Toc75566753"/>
      <w:bookmarkStart w:id="6824" w:name="_Toc89790305"/>
      <w:bookmarkStart w:id="6825" w:name="_Toc99466943"/>
      <w:bookmarkStart w:id="6826" w:name="_Toc186664143"/>
      <w:r w:rsidRPr="00567618">
        <w:t>L.2.2</w:t>
      </w:r>
      <w:r w:rsidRPr="00567618">
        <w:tab/>
        <w:t>FoIP support in MTSI MGW</w:t>
      </w:r>
      <w:bookmarkEnd w:id="6817"/>
      <w:bookmarkEnd w:id="6818"/>
      <w:bookmarkEnd w:id="6819"/>
      <w:bookmarkEnd w:id="6820"/>
      <w:bookmarkEnd w:id="6821"/>
      <w:bookmarkEnd w:id="6822"/>
      <w:bookmarkEnd w:id="6823"/>
      <w:bookmarkEnd w:id="6824"/>
      <w:bookmarkEnd w:id="6825"/>
      <w:bookmarkEnd w:id="6826"/>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827" w:name="_Toc26369696"/>
      <w:bookmarkStart w:id="6828" w:name="_Toc36227578"/>
      <w:bookmarkStart w:id="6829" w:name="_Toc36228593"/>
      <w:bookmarkStart w:id="6830" w:name="_Toc36229220"/>
      <w:bookmarkStart w:id="6831" w:name="_Toc68847540"/>
      <w:bookmarkStart w:id="6832" w:name="_Toc74611475"/>
      <w:bookmarkStart w:id="6833" w:name="_Toc75566754"/>
      <w:bookmarkStart w:id="6834" w:name="_Toc89790306"/>
      <w:bookmarkStart w:id="6835" w:name="_Toc99466944"/>
      <w:bookmarkStart w:id="6836" w:name="_Toc186664144"/>
      <w:r w:rsidRPr="00567618">
        <w:t>L.2.3</w:t>
      </w:r>
      <w:r w:rsidRPr="00567618">
        <w:tab/>
        <w:t>Recommended configuration</w:t>
      </w:r>
      <w:bookmarkEnd w:id="6827"/>
      <w:bookmarkEnd w:id="6828"/>
      <w:bookmarkEnd w:id="6829"/>
      <w:bookmarkEnd w:id="6830"/>
      <w:bookmarkEnd w:id="6831"/>
      <w:bookmarkEnd w:id="6832"/>
      <w:bookmarkEnd w:id="6833"/>
      <w:bookmarkEnd w:id="6834"/>
      <w:bookmarkEnd w:id="6835"/>
      <w:bookmarkEnd w:id="6836"/>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837" w:name="_Toc26369697"/>
      <w:bookmarkStart w:id="6838" w:name="_Toc36227579"/>
      <w:bookmarkStart w:id="6839" w:name="_Toc36228594"/>
      <w:bookmarkStart w:id="6840" w:name="_Toc36229221"/>
      <w:bookmarkStart w:id="6841" w:name="_Toc68847541"/>
      <w:bookmarkStart w:id="6842" w:name="_Toc74611476"/>
      <w:bookmarkStart w:id="6843" w:name="_Toc75566755"/>
      <w:bookmarkStart w:id="6844" w:name="_Toc89790307"/>
      <w:bookmarkStart w:id="6845" w:name="_Toc99466945"/>
      <w:bookmarkStart w:id="6846" w:name="_Toc186664145"/>
      <w:r w:rsidRPr="00567618">
        <w:t>L.3</w:t>
      </w:r>
      <w:r w:rsidRPr="00567618">
        <w:tab/>
        <w:t>Session setup</w:t>
      </w:r>
      <w:bookmarkEnd w:id="6837"/>
      <w:bookmarkEnd w:id="6838"/>
      <w:bookmarkEnd w:id="6839"/>
      <w:bookmarkEnd w:id="6840"/>
      <w:bookmarkEnd w:id="6841"/>
      <w:bookmarkEnd w:id="6842"/>
      <w:bookmarkEnd w:id="6843"/>
      <w:bookmarkEnd w:id="6844"/>
      <w:bookmarkEnd w:id="6845"/>
      <w:bookmarkEnd w:id="6846"/>
    </w:p>
    <w:p w14:paraId="6731E4C9" w14:textId="77777777" w:rsidR="00FC7E52" w:rsidRPr="00567618" w:rsidRDefault="00FC7E52" w:rsidP="00FC7E52">
      <w:pPr>
        <w:pStyle w:val="Heading2"/>
      </w:pPr>
      <w:bookmarkStart w:id="6847" w:name="_Toc26369698"/>
      <w:bookmarkStart w:id="6848" w:name="_Toc36227580"/>
      <w:bookmarkStart w:id="6849" w:name="_Toc36228595"/>
      <w:bookmarkStart w:id="6850" w:name="_Toc36229222"/>
      <w:bookmarkStart w:id="6851" w:name="_Toc68847542"/>
      <w:bookmarkStart w:id="6852" w:name="_Toc74611477"/>
      <w:bookmarkStart w:id="6853" w:name="_Toc75566756"/>
      <w:bookmarkStart w:id="6854" w:name="_Toc89790308"/>
      <w:bookmarkStart w:id="6855" w:name="_Toc99466946"/>
      <w:bookmarkStart w:id="6856" w:name="_Toc186664146"/>
      <w:r w:rsidRPr="00567618">
        <w:t>L.3.1</w:t>
      </w:r>
      <w:r w:rsidRPr="00567618">
        <w:tab/>
        <w:t>Session setup for any MTSI client supporting facsimile transmission</w:t>
      </w:r>
      <w:bookmarkEnd w:id="6847"/>
      <w:bookmarkEnd w:id="6848"/>
      <w:bookmarkEnd w:id="6849"/>
      <w:bookmarkEnd w:id="6850"/>
      <w:bookmarkEnd w:id="6851"/>
      <w:bookmarkEnd w:id="6852"/>
      <w:bookmarkEnd w:id="6853"/>
      <w:bookmarkEnd w:id="6854"/>
      <w:bookmarkEnd w:id="6855"/>
      <w:bookmarkEnd w:id="6856"/>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857" w:name="_Toc26369699"/>
      <w:bookmarkStart w:id="6858" w:name="_Toc36227581"/>
      <w:bookmarkStart w:id="6859" w:name="_Toc36228596"/>
      <w:bookmarkStart w:id="6860" w:name="_Toc36229223"/>
      <w:bookmarkStart w:id="6861" w:name="_Toc68847543"/>
      <w:bookmarkStart w:id="6862" w:name="_Toc74611478"/>
      <w:bookmarkStart w:id="6863" w:name="_Toc75566757"/>
      <w:bookmarkStart w:id="6864" w:name="_Toc89790309"/>
      <w:bookmarkStart w:id="6865" w:name="_Toc99466947"/>
      <w:bookmarkStart w:id="6866" w:name="_Toc186664147"/>
      <w:r w:rsidRPr="00567618">
        <w:t>L.3.2</w:t>
      </w:r>
      <w:r w:rsidRPr="00567618">
        <w:tab/>
        <w:t>Session setup when the recommended profile is supported</w:t>
      </w:r>
      <w:bookmarkEnd w:id="6857"/>
      <w:bookmarkEnd w:id="6858"/>
      <w:bookmarkEnd w:id="6859"/>
      <w:bookmarkEnd w:id="6860"/>
      <w:bookmarkEnd w:id="6861"/>
      <w:bookmarkEnd w:id="6862"/>
      <w:bookmarkEnd w:id="6863"/>
      <w:bookmarkEnd w:id="6864"/>
      <w:bookmarkEnd w:id="6865"/>
      <w:bookmarkEnd w:id="6866"/>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867" w:name="_Toc26369700"/>
      <w:bookmarkStart w:id="6868" w:name="_Toc36227582"/>
      <w:bookmarkStart w:id="6869" w:name="_Toc36228597"/>
      <w:bookmarkStart w:id="6870" w:name="_Toc36229224"/>
      <w:bookmarkStart w:id="6871" w:name="_Toc68847544"/>
      <w:bookmarkStart w:id="6872" w:name="_Toc74611479"/>
      <w:bookmarkStart w:id="6873" w:name="_Toc75566758"/>
      <w:bookmarkStart w:id="6874" w:name="_Toc89790310"/>
      <w:bookmarkStart w:id="6875" w:name="_Toc99466948"/>
      <w:bookmarkStart w:id="6876" w:name="_Toc186664148"/>
      <w:r w:rsidRPr="00567618">
        <w:t>L.4</w:t>
      </w:r>
      <w:r w:rsidRPr="00567618">
        <w:tab/>
        <w:t>Data transport using UDP/IP</w:t>
      </w:r>
      <w:bookmarkEnd w:id="6867"/>
      <w:bookmarkEnd w:id="6868"/>
      <w:bookmarkEnd w:id="6869"/>
      <w:bookmarkEnd w:id="6870"/>
      <w:bookmarkEnd w:id="6871"/>
      <w:bookmarkEnd w:id="6872"/>
      <w:bookmarkEnd w:id="6873"/>
      <w:bookmarkEnd w:id="6874"/>
      <w:bookmarkEnd w:id="6875"/>
      <w:bookmarkEnd w:id="6876"/>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877" w:name="_Toc26369701"/>
      <w:bookmarkStart w:id="6878" w:name="_Toc36227583"/>
      <w:bookmarkStart w:id="6879" w:name="_Toc36228598"/>
      <w:bookmarkStart w:id="6880" w:name="_Toc36229225"/>
      <w:bookmarkStart w:id="6881" w:name="_Toc68847545"/>
      <w:bookmarkStart w:id="6882" w:name="_Toc74611480"/>
      <w:bookmarkStart w:id="6883" w:name="_Toc75566759"/>
      <w:bookmarkStart w:id="6884" w:name="_Toc89790311"/>
      <w:bookmarkStart w:id="6885" w:name="_Toc99466949"/>
      <w:bookmarkStart w:id="6886" w:name="_Toc186664149"/>
      <w:r w:rsidRPr="00567618">
        <w:t>L.5</w:t>
      </w:r>
      <w:r w:rsidRPr="00567618">
        <w:tab/>
        <w:t>CS GERAN inter-working</w:t>
      </w:r>
      <w:bookmarkEnd w:id="6877"/>
      <w:bookmarkEnd w:id="6878"/>
      <w:bookmarkEnd w:id="6879"/>
      <w:bookmarkEnd w:id="6880"/>
      <w:bookmarkEnd w:id="6881"/>
      <w:bookmarkEnd w:id="6882"/>
      <w:bookmarkEnd w:id="6883"/>
      <w:bookmarkEnd w:id="6884"/>
      <w:bookmarkEnd w:id="6885"/>
      <w:bookmarkEnd w:id="6886"/>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887" w:name="_Toc26369702"/>
      <w:bookmarkStart w:id="6888" w:name="_Toc36227584"/>
      <w:bookmarkStart w:id="6889" w:name="_Toc36228599"/>
      <w:bookmarkStart w:id="6890" w:name="_Toc36229226"/>
      <w:bookmarkStart w:id="6891" w:name="_Toc68847546"/>
      <w:bookmarkStart w:id="6892" w:name="_Toc74611481"/>
      <w:bookmarkStart w:id="6893" w:name="_Toc75566760"/>
      <w:bookmarkStart w:id="6894" w:name="_Toc89790312"/>
      <w:bookmarkStart w:id="6895" w:name="_Toc99466950"/>
      <w:bookmarkStart w:id="6896" w:name="_Toc186664150"/>
      <w:r w:rsidRPr="00567618">
        <w:t>L.6</w:t>
      </w:r>
      <w:r w:rsidRPr="00567618">
        <w:tab/>
        <w:t>PSTN inter-working</w:t>
      </w:r>
      <w:bookmarkEnd w:id="6887"/>
      <w:bookmarkEnd w:id="6888"/>
      <w:bookmarkEnd w:id="6889"/>
      <w:bookmarkEnd w:id="6890"/>
      <w:bookmarkEnd w:id="6891"/>
      <w:bookmarkEnd w:id="6892"/>
      <w:bookmarkEnd w:id="6893"/>
      <w:bookmarkEnd w:id="6894"/>
      <w:bookmarkEnd w:id="6895"/>
      <w:bookmarkEnd w:id="6896"/>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897" w:name="_Toc26369703"/>
      <w:bookmarkStart w:id="6898" w:name="_Toc36227585"/>
      <w:bookmarkStart w:id="6899" w:name="_Toc36228600"/>
      <w:bookmarkStart w:id="6900" w:name="_Toc36229227"/>
      <w:bookmarkStart w:id="6901" w:name="_Toc68847547"/>
      <w:bookmarkStart w:id="6902" w:name="_Toc74611482"/>
      <w:bookmarkStart w:id="6903" w:name="_Toc75566761"/>
      <w:bookmarkStart w:id="6904" w:name="_Toc89790313"/>
      <w:bookmarkStart w:id="6905" w:name="_Toc99466951"/>
      <w:bookmarkStart w:id="6906" w:name="_Toc186664151"/>
      <w:r w:rsidRPr="00567618">
        <w:t>L.7</w:t>
      </w:r>
      <w:r w:rsidRPr="00567618">
        <w:tab/>
        <w:t>SDP examples</w:t>
      </w:r>
      <w:bookmarkEnd w:id="6897"/>
      <w:bookmarkEnd w:id="6898"/>
      <w:bookmarkEnd w:id="6899"/>
      <w:bookmarkEnd w:id="6900"/>
      <w:bookmarkEnd w:id="6901"/>
      <w:bookmarkEnd w:id="6902"/>
      <w:bookmarkEnd w:id="6903"/>
      <w:bookmarkEnd w:id="6904"/>
      <w:bookmarkEnd w:id="6905"/>
      <w:bookmarkEnd w:id="6906"/>
    </w:p>
    <w:p w14:paraId="0930D32B" w14:textId="77777777" w:rsidR="00FC7E52" w:rsidRPr="00567618" w:rsidRDefault="00FC7E52" w:rsidP="00FC7E52">
      <w:pPr>
        <w:pStyle w:val="Heading2"/>
        <w:rPr>
          <w:noProof/>
        </w:rPr>
      </w:pPr>
      <w:bookmarkStart w:id="6907" w:name="_Toc26369704"/>
      <w:bookmarkStart w:id="6908" w:name="_Toc36227586"/>
      <w:bookmarkStart w:id="6909" w:name="_Toc36228601"/>
      <w:bookmarkStart w:id="6910" w:name="_Toc36229228"/>
      <w:bookmarkStart w:id="6911" w:name="_Toc68847548"/>
      <w:bookmarkStart w:id="6912" w:name="_Toc74611483"/>
      <w:bookmarkStart w:id="6913" w:name="_Toc75566762"/>
      <w:bookmarkStart w:id="6914" w:name="_Toc89790314"/>
      <w:bookmarkStart w:id="6915" w:name="_Toc99466952"/>
      <w:bookmarkStart w:id="6916" w:name="_Toc186664152"/>
      <w:r w:rsidRPr="00567618">
        <w:rPr>
          <w:noProof/>
        </w:rPr>
        <w:t>L.7.1</w:t>
      </w:r>
      <w:r w:rsidRPr="00567618">
        <w:rPr>
          <w:noProof/>
        </w:rPr>
        <w:tab/>
        <w:t>Facsimile-only session</w:t>
      </w:r>
      <w:bookmarkEnd w:id="6907"/>
      <w:bookmarkEnd w:id="6908"/>
      <w:bookmarkEnd w:id="6909"/>
      <w:bookmarkEnd w:id="6910"/>
      <w:bookmarkEnd w:id="6911"/>
      <w:bookmarkEnd w:id="6912"/>
      <w:bookmarkEnd w:id="6913"/>
      <w:bookmarkEnd w:id="6914"/>
      <w:bookmarkEnd w:id="6915"/>
      <w:bookmarkEnd w:id="6916"/>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7" w:name="MCCQCTEMPBM_00000188"/>
            <w:bookmarkStart w:id="6918"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6917"/>
          </w:p>
        </w:tc>
      </w:tr>
      <w:bookmarkEnd w:id="6918"/>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9"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919"/>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920" w:name="_Toc26369705"/>
      <w:bookmarkStart w:id="6921" w:name="_Toc36227587"/>
      <w:bookmarkStart w:id="6922" w:name="_Toc36228602"/>
      <w:bookmarkStart w:id="6923" w:name="_Toc36229229"/>
      <w:bookmarkStart w:id="6924" w:name="_Toc68847549"/>
      <w:bookmarkStart w:id="6925" w:name="_Toc74611484"/>
      <w:bookmarkStart w:id="6926" w:name="_Toc75566763"/>
      <w:bookmarkStart w:id="6927" w:name="_Toc89790315"/>
      <w:bookmarkStart w:id="6928" w:name="_Toc99466953"/>
      <w:bookmarkStart w:id="6929" w:name="_Toc186664153"/>
      <w:r w:rsidRPr="00567618">
        <w:t>Annex M (informative):</w:t>
      </w:r>
      <w:r w:rsidRPr="00567618">
        <w:br/>
        <w:t>IANA registration information for SDP attributes</w:t>
      </w:r>
      <w:bookmarkEnd w:id="6920"/>
      <w:bookmarkEnd w:id="6921"/>
      <w:bookmarkEnd w:id="6922"/>
      <w:bookmarkEnd w:id="6923"/>
      <w:bookmarkEnd w:id="6924"/>
      <w:bookmarkEnd w:id="6925"/>
      <w:bookmarkEnd w:id="6926"/>
      <w:bookmarkEnd w:id="6927"/>
      <w:bookmarkEnd w:id="6928"/>
      <w:bookmarkEnd w:id="6929"/>
    </w:p>
    <w:p w14:paraId="480B7E14" w14:textId="77777777" w:rsidR="00FC7E52" w:rsidRPr="00567618" w:rsidRDefault="00FC7E52" w:rsidP="00FC7E52">
      <w:pPr>
        <w:pStyle w:val="Heading1"/>
        <w:rPr>
          <w:szCs w:val="36"/>
        </w:rPr>
      </w:pPr>
      <w:bookmarkStart w:id="6930" w:name="_Toc26369706"/>
      <w:bookmarkStart w:id="6931" w:name="_Toc36227588"/>
      <w:bookmarkStart w:id="6932" w:name="_Toc36228603"/>
      <w:bookmarkStart w:id="6933" w:name="_Toc36229230"/>
      <w:bookmarkStart w:id="6934" w:name="_Toc68847550"/>
      <w:bookmarkStart w:id="6935" w:name="_Toc74611485"/>
      <w:bookmarkStart w:id="6936" w:name="_Toc75566764"/>
      <w:bookmarkStart w:id="6937" w:name="_Toc89790316"/>
      <w:bookmarkStart w:id="6938" w:name="_Toc99466954"/>
      <w:bookmarkStart w:id="6939" w:name="_Toc186664154"/>
      <w:r w:rsidRPr="00567618">
        <w:rPr>
          <w:szCs w:val="36"/>
        </w:rPr>
        <w:t>M.1</w:t>
      </w:r>
      <w:r w:rsidRPr="00567618">
        <w:rPr>
          <w:szCs w:val="36"/>
        </w:rPr>
        <w:tab/>
        <w:t>Introduction</w:t>
      </w:r>
      <w:bookmarkEnd w:id="6930"/>
      <w:bookmarkEnd w:id="6931"/>
      <w:bookmarkEnd w:id="6932"/>
      <w:bookmarkEnd w:id="6933"/>
      <w:bookmarkEnd w:id="6934"/>
      <w:bookmarkEnd w:id="6935"/>
      <w:bookmarkEnd w:id="6936"/>
      <w:bookmarkEnd w:id="6937"/>
      <w:bookmarkEnd w:id="6938"/>
      <w:bookmarkEnd w:id="6939"/>
    </w:p>
    <w:p w14:paraId="7BF0AEB0" w14:textId="77777777" w:rsidR="00FC7E52" w:rsidRPr="00567618" w:rsidRDefault="00FC7E52" w:rsidP="00FC7E52">
      <w:bookmarkStart w:id="6940" w:name="_MCCTEMPBM_CRPT86941590___5"/>
      <w:r w:rsidRPr="00567618">
        <w:t xml:space="preserve">This Annex provides the SDP attribute  registration information that is referenced from the IANA registry at </w:t>
      </w:r>
      <w:hyperlink r:id="rId235" w:history="1">
        <w:r w:rsidRPr="00567618">
          <w:rPr>
            <w:rStyle w:val="Hyperlink"/>
          </w:rPr>
          <w:t>http://www.iana.org</w:t>
        </w:r>
      </w:hyperlink>
      <w:r w:rsidRPr="00567618">
        <w:t>/.</w:t>
      </w:r>
    </w:p>
    <w:bookmarkEnd w:id="6940"/>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941" w:name="_Toc26369707"/>
      <w:bookmarkStart w:id="6942" w:name="_Toc36227589"/>
      <w:bookmarkStart w:id="6943" w:name="_Toc36228604"/>
      <w:bookmarkStart w:id="6944" w:name="_Toc36229231"/>
      <w:bookmarkStart w:id="6945" w:name="_Toc68847551"/>
      <w:bookmarkStart w:id="6946" w:name="_Toc74611486"/>
      <w:bookmarkStart w:id="6947" w:name="_Toc75566765"/>
      <w:bookmarkStart w:id="6948" w:name="_Toc89790317"/>
      <w:bookmarkStart w:id="6949" w:name="_Toc99466955"/>
      <w:bookmarkStart w:id="6950" w:name="_Toc186664155"/>
      <w:r w:rsidRPr="00567618">
        <w:t>M.2</w:t>
      </w:r>
      <w:r w:rsidRPr="00567618">
        <w:tab/>
        <w:t>3gpp_sync_info</w:t>
      </w:r>
      <w:bookmarkEnd w:id="6941"/>
      <w:bookmarkEnd w:id="6942"/>
      <w:bookmarkEnd w:id="6943"/>
      <w:bookmarkEnd w:id="6944"/>
      <w:bookmarkEnd w:id="6945"/>
      <w:bookmarkEnd w:id="6946"/>
      <w:bookmarkEnd w:id="6947"/>
      <w:bookmarkEnd w:id="6948"/>
      <w:bookmarkEnd w:id="6949"/>
      <w:bookmarkEnd w:id="6950"/>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951"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951"/>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952" w:name="_PERM_MCCTEMPBM_CRPT86941592___2"/>
      <w:r>
        <w:tab/>
      </w:r>
      <w:r w:rsidRPr="00567618">
        <w:t>3gpp_sync_info</w:t>
      </w:r>
    </w:p>
    <w:bookmarkEnd w:id="6952"/>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953" w:name="_PERM_MCCTEMPBM_CRPT86941593___2"/>
      <w:r>
        <w:tab/>
      </w:r>
      <w:r w:rsidRPr="00567618">
        <w:t>3GPP Synchronization Information attribute</w:t>
      </w:r>
    </w:p>
    <w:bookmarkEnd w:id="6953"/>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954" w:name="_PERM_MCCTEMPBM_CRPT86941594___2"/>
      <w:r>
        <w:tab/>
      </w:r>
      <w:r w:rsidRPr="00567618">
        <w:t>Media level and Session Level</w:t>
      </w:r>
    </w:p>
    <w:bookmarkEnd w:id="6954"/>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955" w:name="_PERM_MCCTEMPBM_CRPT86941595___2"/>
      <w:r>
        <w:tab/>
      </w:r>
      <w:r w:rsidRPr="00567618">
        <w:t>This Attribute is not dependent on charset.</w:t>
      </w:r>
    </w:p>
    <w:bookmarkEnd w:id="6955"/>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956" w:name="_PERM_MCCTEMPBM_CRPT86941596___2"/>
      <w:r>
        <w:tab/>
      </w:r>
      <w:r w:rsidRPr="00567618">
        <w:t xml:space="preserve">This attribute specifies whether media streams should be synchronized or not. </w:t>
      </w:r>
    </w:p>
    <w:bookmarkEnd w:id="6956"/>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957" w:name="_PERM_MCCTEMPBM_CRPT86941597___2"/>
      <w:r>
        <w:tab/>
      </w:r>
      <w:r w:rsidRPr="00567618">
        <w:t>The attribute is a value attribute. The defined values are "Sync" and "No Sync".</w:t>
      </w:r>
    </w:p>
    <w:bookmarkEnd w:id="6957"/>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958"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959" w:name="_Toc26369708"/>
      <w:bookmarkStart w:id="6960" w:name="_Toc36227590"/>
      <w:bookmarkStart w:id="6961" w:name="_Toc36228605"/>
      <w:bookmarkStart w:id="6962" w:name="_Toc36229232"/>
      <w:bookmarkStart w:id="6963" w:name="_Toc68847552"/>
      <w:bookmarkStart w:id="6964" w:name="_Toc74611487"/>
      <w:bookmarkStart w:id="6965" w:name="_Toc75566766"/>
      <w:bookmarkStart w:id="6966" w:name="_Toc89790318"/>
      <w:bookmarkStart w:id="6967" w:name="_Toc99466956"/>
      <w:bookmarkStart w:id="6968" w:name="_Toc186664156"/>
      <w:bookmarkEnd w:id="6958"/>
      <w:r w:rsidRPr="00567618">
        <w:t>M.3</w:t>
      </w:r>
      <w:r w:rsidRPr="00567618">
        <w:tab/>
        <w:t>3gpp_MaxRecvSDUSize</w:t>
      </w:r>
      <w:bookmarkEnd w:id="6959"/>
      <w:bookmarkEnd w:id="6960"/>
      <w:bookmarkEnd w:id="6961"/>
      <w:bookmarkEnd w:id="6962"/>
      <w:bookmarkEnd w:id="6963"/>
      <w:bookmarkEnd w:id="6964"/>
      <w:bookmarkEnd w:id="6965"/>
      <w:bookmarkEnd w:id="6966"/>
      <w:bookmarkEnd w:id="6967"/>
      <w:bookmarkEnd w:id="6968"/>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969"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969"/>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970" w:name="_PERM_MCCTEMPBM_CRPT86941600___2"/>
      <w:r>
        <w:tab/>
      </w:r>
      <w:r w:rsidRPr="00567618">
        <w:t>3gpp_MaxRecvSDUSize</w:t>
      </w:r>
    </w:p>
    <w:bookmarkEnd w:id="6970"/>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971" w:name="_PERM_MCCTEMPBM_CRPT86941601___2"/>
      <w:r>
        <w:tab/>
      </w:r>
      <w:r w:rsidRPr="00567618">
        <w:t>3GPP Maximum Receive SDU Size attribute</w:t>
      </w:r>
    </w:p>
    <w:bookmarkEnd w:id="6971"/>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972" w:name="_PERM_MCCTEMPBM_CRPT86941602___2"/>
      <w:r>
        <w:tab/>
      </w:r>
      <w:r w:rsidRPr="00567618">
        <w:t>Media level and Sesssion level</w:t>
      </w:r>
    </w:p>
    <w:bookmarkEnd w:id="6972"/>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973" w:name="_PERM_MCCTEMPBM_CRPT86941603___2"/>
      <w:r>
        <w:tab/>
      </w:r>
      <w:r w:rsidRPr="00567618">
        <w:t>This Attribute is not dependent on charset.</w:t>
      </w:r>
    </w:p>
    <w:bookmarkEnd w:id="6973"/>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974"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974"/>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975"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976" w:name="_Toc26369709"/>
      <w:bookmarkStart w:id="6977" w:name="_Toc36227591"/>
      <w:bookmarkStart w:id="6978" w:name="_Toc36228606"/>
      <w:bookmarkStart w:id="6979" w:name="_Toc36229233"/>
      <w:bookmarkStart w:id="6980" w:name="_Toc68847553"/>
      <w:bookmarkStart w:id="6981" w:name="_Toc74611488"/>
      <w:bookmarkStart w:id="6982" w:name="_Toc75566767"/>
      <w:bookmarkStart w:id="6983" w:name="_Toc89790319"/>
      <w:bookmarkStart w:id="6984" w:name="_Toc99466957"/>
      <w:bookmarkStart w:id="6985" w:name="_Toc186664157"/>
      <w:bookmarkEnd w:id="6975"/>
      <w:r w:rsidRPr="00567618">
        <w:rPr>
          <w:noProof/>
        </w:rPr>
        <w:t>M.4</w:t>
      </w:r>
      <w:r w:rsidRPr="00567618">
        <w:rPr>
          <w:noProof/>
        </w:rPr>
        <w:tab/>
        <w:t>3gpp_mtsi_app_adapt</w:t>
      </w:r>
      <w:bookmarkEnd w:id="6976"/>
      <w:bookmarkEnd w:id="6977"/>
      <w:bookmarkEnd w:id="6978"/>
      <w:bookmarkEnd w:id="6979"/>
      <w:bookmarkEnd w:id="6980"/>
      <w:bookmarkEnd w:id="6981"/>
      <w:bookmarkEnd w:id="6982"/>
      <w:bookmarkEnd w:id="6983"/>
      <w:bookmarkEnd w:id="6984"/>
      <w:bookmarkEnd w:id="6985"/>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986"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986"/>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987" w:name="_PERM_MCCTEMPBM_CRPT86941607___2"/>
      <w:r>
        <w:rPr>
          <w:noProof/>
        </w:rPr>
        <w:tab/>
      </w:r>
      <w:r w:rsidRPr="00567618">
        <w:rPr>
          <w:noProof/>
        </w:rPr>
        <w:t>3gpp_mtsi_app_adapt</w:t>
      </w:r>
    </w:p>
    <w:bookmarkEnd w:id="6987"/>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988" w:name="_PERM_MCCTEMPBM_CRPT86941608___2"/>
      <w:r>
        <w:rPr>
          <w:noProof/>
        </w:rPr>
        <w:tab/>
      </w:r>
      <w:r w:rsidRPr="00567618">
        <w:rPr>
          <w:noProof/>
        </w:rPr>
        <w:t>3GPP MTSI RTCP-APP Adaptation attribute</w:t>
      </w:r>
    </w:p>
    <w:bookmarkEnd w:id="6988"/>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989" w:name="_PERM_MCCTEMPBM_CRPT86941609___2"/>
      <w:r>
        <w:rPr>
          <w:noProof/>
        </w:rPr>
        <w:tab/>
      </w:r>
      <w:r w:rsidRPr="00567618">
        <w:rPr>
          <w:noProof/>
        </w:rPr>
        <w:t>Media level</w:t>
      </w:r>
    </w:p>
    <w:bookmarkEnd w:id="6989"/>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990" w:name="_PERM_MCCTEMPBM_CRPT86941610___2"/>
      <w:r>
        <w:rPr>
          <w:noProof/>
        </w:rPr>
        <w:tab/>
      </w:r>
      <w:r w:rsidRPr="00567618">
        <w:rPr>
          <w:noProof/>
        </w:rPr>
        <w:t>This Attribute is not dependent on charset.</w:t>
      </w:r>
    </w:p>
    <w:bookmarkEnd w:id="6990"/>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991"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6992" w:name="_Toc26369710"/>
      <w:bookmarkStart w:id="6993" w:name="_Toc36227592"/>
      <w:bookmarkStart w:id="6994" w:name="_Toc36228607"/>
      <w:bookmarkStart w:id="6995" w:name="_Toc36229234"/>
      <w:bookmarkStart w:id="6996" w:name="_Toc68847554"/>
      <w:bookmarkStart w:id="6997" w:name="_Toc74611489"/>
      <w:bookmarkStart w:id="6998" w:name="_Toc75566768"/>
      <w:bookmarkStart w:id="6999" w:name="_Toc89790320"/>
      <w:bookmarkStart w:id="7000" w:name="_Toc99466958"/>
      <w:bookmarkEnd w:id="6991"/>
      <w:r w:rsidRPr="00567618">
        <w:rPr>
          <w:noProof/>
        </w:rPr>
        <w:t>Appropriate Attribute Values for this Attribute:</w:t>
      </w:r>
    </w:p>
    <w:p w14:paraId="1E272F08" w14:textId="77777777" w:rsidR="003B0BD9" w:rsidRPr="00567618" w:rsidRDefault="003B0BD9" w:rsidP="003B0BD9">
      <w:pPr>
        <w:pStyle w:val="B1"/>
        <w:rPr>
          <w:noProof/>
        </w:rPr>
      </w:pPr>
      <w:bookmarkStart w:id="7001"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7001"/>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7002"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7003" w:name="_Toc186664158"/>
      <w:bookmarkEnd w:id="7002"/>
      <w:r w:rsidRPr="00567618">
        <w:rPr>
          <w:noProof/>
        </w:rPr>
        <w:t>M.5</w:t>
      </w:r>
      <w:r w:rsidRPr="00567618">
        <w:rPr>
          <w:noProof/>
        </w:rPr>
        <w:tab/>
        <w:t>predefined_ROI</w:t>
      </w:r>
      <w:bookmarkEnd w:id="6992"/>
      <w:bookmarkEnd w:id="6993"/>
      <w:bookmarkEnd w:id="6994"/>
      <w:bookmarkEnd w:id="6995"/>
      <w:bookmarkEnd w:id="6996"/>
      <w:bookmarkEnd w:id="6997"/>
      <w:bookmarkEnd w:id="6998"/>
      <w:bookmarkEnd w:id="6999"/>
      <w:bookmarkEnd w:id="7000"/>
      <w:bookmarkEnd w:id="7003"/>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7004"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7004"/>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7005" w:name="_MCCTEMPBM_CRPT86941615___2"/>
      <w:r>
        <w:rPr>
          <w:noProof/>
        </w:rPr>
        <w:tab/>
      </w:r>
      <w:r w:rsidRPr="00567618">
        <w:rPr>
          <w:noProof/>
        </w:rPr>
        <w:t>predefined_ROI</w:t>
      </w:r>
    </w:p>
    <w:bookmarkEnd w:id="7005"/>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7006" w:name="_MCCTEMPBM_CRPT86941616___2"/>
      <w:r>
        <w:rPr>
          <w:noProof/>
        </w:rPr>
        <w:tab/>
      </w:r>
      <w:r w:rsidRPr="00567618">
        <w:rPr>
          <w:noProof/>
        </w:rPr>
        <w:t>3GPP predefined video region-of-interest (ROI) attribute</w:t>
      </w:r>
    </w:p>
    <w:bookmarkEnd w:id="7006"/>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7007" w:name="_MCCTEMPBM_CRPT86941617___2"/>
      <w:r>
        <w:rPr>
          <w:noProof/>
        </w:rPr>
        <w:tab/>
      </w:r>
      <w:r w:rsidRPr="00567618">
        <w:rPr>
          <w:noProof/>
        </w:rPr>
        <w:t>Media level</w:t>
      </w:r>
    </w:p>
    <w:bookmarkEnd w:id="7007"/>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7008" w:name="_MCCTEMPBM_CRPT86941618___2"/>
      <w:r>
        <w:rPr>
          <w:noProof/>
        </w:rPr>
        <w:tab/>
      </w:r>
      <w:r w:rsidRPr="00567618">
        <w:rPr>
          <w:noProof/>
        </w:rPr>
        <w:t>This Attribute is not dependent on charset.</w:t>
      </w:r>
    </w:p>
    <w:bookmarkEnd w:id="7008"/>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7009" w:name="_MCCTEMPBM_CRPT86941619___2"/>
      <w:r>
        <w:rPr>
          <w:noProof/>
        </w:rPr>
        <w:tab/>
      </w:r>
      <w:r w:rsidRPr="00567618">
        <w:rPr>
          <w:noProof/>
        </w:rPr>
        <w:t>This attribute is used to negotiate which pre-defined regions of interest can be requested in a video telephony session.</w:t>
      </w:r>
    </w:p>
    <w:bookmarkEnd w:id="7009"/>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7010" w:name="_MCCTEMPBM_CRPT86941620___2"/>
      <w:r>
        <w:rPr>
          <w:noProof/>
        </w:rPr>
        <w:tab/>
      </w:r>
      <w:r w:rsidRPr="00567618">
        <w:rPr>
          <w:noProof/>
        </w:rPr>
        <w:t>See clause</w:t>
      </w:r>
      <w:r>
        <w:rPr>
          <w:noProof/>
        </w:rPr>
        <w:t> </w:t>
      </w:r>
      <w:r w:rsidRPr="00567618">
        <w:rPr>
          <w:noProof/>
        </w:rPr>
        <w:t>6.2.3.4</w:t>
      </w:r>
    </w:p>
    <w:bookmarkEnd w:id="7010"/>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7011"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7012" w:name="_Toc26369711"/>
      <w:bookmarkStart w:id="7013" w:name="_Toc36227593"/>
      <w:bookmarkStart w:id="7014" w:name="_Toc36228608"/>
      <w:bookmarkStart w:id="7015" w:name="_Toc36229235"/>
      <w:bookmarkStart w:id="7016" w:name="_Toc68847555"/>
      <w:bookmarkStart w:id="7017" w:name="_Toc74611490"/>
      <w:bookmarkStart w:id="7018" w:name="_Toc75566769"/>
      <w:bookmarkStart w:id="7019" w:name="_Toc89790321"/>
      <w:bookmarkStart w:id="7020" w:name="_Toc99466959"/>
      <w:bookmarkStart w:id="7021" w:name="_Toc186664159"/>
      <w:bookmarkEnd w:id="7011"/>
      <w:r w:rsidRPr="00567618">
        <w:rPr>
          <w:noProof/>
        </w:rPr>
        <w:t>M.6</w:t>
      </w:r>
      <w:r w:rsidRPr="00567618">
        <w:rPr>
          <w:noProof/>
        </w:rPr>
        <w:tab/>
        <w:t>bw-info</w:t>
      </w:r>
      <w:bookmarkEnd w:id="7012"/>
      <w:bookmarkEnd w:id="7013"/>
      <w:bookmarkEnd w:id="7014"/>
      <w:bookmarkEnd w:id="7015"/>
      <w:bookmarkEnd w:id="7016"/>
      <w:bookmarkEnd w:id="7017"/>
      <w:bookmarkEnd w:id="7018"/>
      <w:bookmarkEnd w:id="7019"/>
      <w:bookmarkEnd w:id="7020"/>
      <w:bookmarkEnd w:id="7021"/>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7022"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7022"/>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7023" w:name="_MCCTEMPBM_CRPT86941623___2"/>
      <w:r>
        <w:rPr>
          <w:noProof/>
        </w:rPr>
        <w:tab/>
      </w:r>
      <w:r w:rsidRPr="00567618">
        <w:rPr>
          <w:noProof/>
        </w:rPr>
        <w:t>bw-info</w:t>
      </w:r>
    </w:p>
    <w:bookmarkEnd w:id="7023"/>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7024" w:name="_MCCTEMPBM_CRPT86941624___2"/>
      <w:r>
        <w:rPr>
          <w:noProof/>
        </w:rPr>
        <w:tab/>
      </w:r>
      <w:r w:rsidRPr="00567618">
        <w:rPr>
          <w:noProof/>
        </w:rPr>
        <w:t>Additional bandwidth information attribute</w:t>
      </w:r>
    </w:p>
    <w:bookmarkEnd w:id="7024"/>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7025" w:name="_MCCTEMPBM_CRPT86941625___2"/>
      <w:r>
        <w:rPr>
          <w:noProof/>
        </w:rPr>
        <w:tab/>
      </w:r>
      <w:r w:rsidRPr="00567618">
        <w:rPr>
          <w:noProof/>
        </w:rPr>
        <w:t>Media level</w:t>
      </w:r>
    </w:p>
    <w:bookmarkEnd w:id="7025"/>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7026" w:name="_MCCTEMPBM_CRPT86941626___2"/>
      <w:r>
        <w:rPr>
          <w:noProof/>
        </w:rPr>
        <w:tab/>
      </w:r>
      <w:r w:rsidRPr="00567618">
        <w:rPr>
          <w:noProof/>
        </w:rPr>
        <w:t>This Attribute is not dependent on charset.</w:t>
      </w:r>
    </w:p>
    <w:bookmarkEnd w:id="7026"/>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7027"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7027"/>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7028"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7028"/>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7029"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7030" w:name="_Toc26369712"/>
      <w:bookmarkStart w:id="7031" w:name="_Toc36227594"/>
      <w:bookmarkStart w:id="7032" w:name="_Toc36228609"/>
      <w:bookmarkStart w:id="7033" w:name="_Toc36229236"/>
      <w:bookmarkStart w:id="7034" w:name="_Toc68847556"/>
      <w:bookmarkStart w:id="7035" w:name="_Toc74611491"/>
      <w:bookmarkStart w:id="7036" w:name="_Toc75566770"/>
      <w:bookmarkStart w:id="7037" w:name="_Toc89790322"/>
      <w:bookmarkStart w:id="7038" w:name="_Toc99466960"/>
      <w:bookmarkStart w:id="7039" w:name="_Toc186664160"/>
      <w:bookmarkEnd w:id="7029"/>
      <w:r w:rsidRPr="00567618">
        <w:rPr>
          <w:noProof/>
        </w:rPr>
        <w:t>M.7</w:t>
      </w:r>
      <w:r w:rsidRPr="00567618">
        <w:rPr>
          <w:noProof/>
        </w:rPr>
        <w:tab/>
        <w:t>ccc_list</w:t>
      </w:r>
      <w:bookmarkEnd w:id="7030"/>
      <w:bookmarkEnd w:id="7031"/>
      <w:bookmarkEnd w:id="7032"/>
      <w:bookmarkEnd w:id="7033"/>
      <w:bookmarkEnd w:id="7034"/>
      <w:bookmarkEnd w:id="7035"/>
      <w:bookmarkEnd w:id="7036"/>
      <w:bookmarkEnd w:id="7037"/>
      <w:bookmarkEnd w:id="7038"/>
      <w:bookmarkEnd w:id="7039"/>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7040"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7040"/>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7041" w:name="_MCCTEMPBM_CRPT86941631___2"/>
      <w:r>
        <w:rPr>
          <w:noProof/>
        </w:rPr>
        <w:tab/>
      </w:r>
      <w:r w:rsidRPr="00567618">
        <w:rPr>
          <w:noProof/>
        </w:rPr>
        <w:t>ccc_list</w:t>
      </w:r>
    </w:p>
    <w:bookmarkEnd w:id="7041"/>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7042" w:name="_MCCTEMPBM_CRPT86941632___2"/>
      <w:r>
        <w:rPr>
          <w:noProof/>
        </w:rPr>
        <w:tab/>
      </w:r>
      <w:r w:rsidRPr="00567618">
        <w:rPr>
          <w:noProof/>
        </w:rPr>
        <w:t xml:space="preserve">3GPP </w:t>
      </w:r>
      <w:r w:rsidRPr="00567618">
        <w:t>compact concurrent codec capabilities (CCC) attribute</w:t>
      </w:r>
    </w:p>
    <w:bookmarkEnd w:id="7042"/>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7043" w:name="_MCCTEMPBM_CRPT86941633___2"/>
      <w:r>
        <w:rPr>
          <w:noProof/>
        </w:rPr>
        <w:tab/>
      </w:r>
      <w:r w:rsidRPr="00567618">
        <w:rPr>
          <w:noProof/>
        </w:rPr>
        <w:t>Session level</w:t>
      </w:r>
    </w:p>
    <w:bookmarkEnd w:id="7043"/>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7044" w:name="_MCCTEMPBM_CRPT86941634___2"/>
      <w:r>
        <w:rPr>
          <w:noProof/>
        </w:rPr>
        <w:tab/>
      </w:r>
      <w:r w:rsidRPr="00567618">
        <w:rPr>
          <w:noProof/>
        </w:rPr>
        <w:t>This Attribute is not dependent on charset.</w:t>
      </w:r>
    </w:p>
    <w:bookmarkEnd w:id="7044"/>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7045" w:name="_MCCTEMPBM_CRPT86941635___2"/>
      <w:r>
        <w:rPr>
          <w:noProof/>
        </w:rPr>
        <w:tab/>
      </w:r>
      <w:r w:rsidRPr="00567618">
        <w:rPr>
          <w:noProof/>
        </w:rPr>
        <w:t>This attribute is used to indicate the concurrent codec capabilities of a terminal in a compact representation.</w:t>
      </w:r>
    </w:p>
    <w:bookmarkEnd w:id="7045"/>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7046" w:name="_MCCTEMPBM_CRPT86941636___2"/>
      <w:r>
        <w:rPr>
          <w:noProof/>
        </w:rPr>
        <w:tab/>
      </w:r>
      <w:r w:rsidRPr="00567618">
        <w:rPr>
          <w:noProof/>
        </w:rPr>
        <w:t xml:space="preserve">See clause </w:t>
      </w:r>
      <w:r w:rsidRPr="00567618">
        <w:rPr>
          <w:lang w:eastAsia="ko-KR"/>
        </w:rPr>
        <w:t>S.5.7.2</w:t>
      </w:r>
    </w:p>
    <w:bookmarkEnd w:id="7046"/>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7047"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7048" w:name="_Toc26369713"/>
      <w:bookmarkStart w:id="7049" w:name="_Toc36227595"/>
      <w:bookmarkStart w:id="7050" w:name="_Toc36228610"/>
      <w:bookmarkStart w:id="7051" w:name="_Toc36229237"/>
      <w:bookmarkStart w:id="7052" w:name="_Toc68847557"/>
      <w:bookmarkStart w:id="7053" w:name="_Toc74611492"/>
      <w:bookmarkStart w:id="7054" w:name="_Toc75566771"/>
      <w:bookmarkStart w:id="7055" w:name="_Toc89790323"/>
      <w:bookmarkStart w:id="7056" w:name="_Toc99466961"/>
      <w:bookmarkStart w:id="7057" w:name="_Toc186664161"/>
      <w:bookmarkEnd w:id="7047"/>
      <w:r w:rsidRPr="00567618">
        <w:rPr>
          <w:noProof/>
        </w:rPr>
        <w:t>M.8</w:t>
      </w:r>
      <w:r w:rsidRPr="00567618">
        <w:rPr>
          <w:noProof/>
        </w:rPr>
        <w:tab/>
        <w:t>anbr</w:t>
      </w:r>
      <w:bookmarkEnd w:id="7048"/>
      <w:bookmarkEnd w:id="7049"/>
      <w:bookmarkEnd w:id="7050"/>
      <w:bookmarkEnd w:id="7051"/>
      <w:bookmarkEnd w:id="7052"/>
      <w:bookmarkEnd w:id="7053"/>
      <w:bookmarkEnd w:id="7054"/>
      <w:bookmarkEnd w:id="7055"/>
      <w:bookmarkEnd w:id="7056"/>
      <w:bookmarkEnd w:id="7057"/>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7058"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7058"/>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7059" w:name="_MCCTEMPBM_CRPT86941639___2"/>
      <w:r>
        <w:rPr>
          <w:noProof/>
        </w:rPr>
        <w:tab/>
      </w:r>
      <w:r w:rsidRPr="00567618">
        <w:rPr>
          <w:noProof/>
        </w:rPr>
        <w:t>anbr</w:t>
      </w:r>
    </w:p>
    <w:bookmarkEnd w:id="7059"/>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7060" w:name="_MCCTEMPBM_CRPT86941640___2"/>
      <w:r>
        <w:rPr>
          <w:noProof/>
        </w:rPr>
        <w:tab/>
      </w:r>
      <w:r w:rsidRPr="00567618">
        <w:rPr>
          <w:noProof/>
        </w:rPr>
        <w:t>3GPP access network bitrate recommendation (ANBR) support attribute</w:t>
      </w:r>
    </w:p>
    <w:bookmarkEnd w:id="7060"/>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7061" w:name="_MCCTEMPBM_CRPT86941641___2"/>
      <w:r>
        <w:rPr>
          <w:noProof/>
        </w:rPr>
        <w:tab/>
      </w:r>
      <w:r w:rsidRPr="00567618">
        <w:rPr>
          <w:noProof/>
        </w:rPr>
        <w:t>Media level</w:t>
      </w:r>
    </w:p>
    <w:bookmarkEnd w:id="7061"/>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7062" w:name="_MCCTEMPBM_CRPT86941642___2"/>
      <w:r>
        <w:rPr>
          <w:noProof/>
        </w:rPr>
        <w:tab/>
      </w:r>
      <w:r w:rsidRPr="00567618">
        <w:rPr>
          <w:noProof/>
        </w:rPr>
        <w:t>This Attribute is not dependent on charset.</w:t>
      </w:r>
    </w:p>
    <w:bookmarkEnd w:id="7062"/>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7063"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7063"/>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7064" w:name="_MCCTEMPBM_CRPT86941644___2"/>
      <w:r>
        <w:tab/>
      </w:r>
      <w:r w:rsidRPr="00567618">
        <w:t>No values. See clause</w:t>
      </w:r>
      <w:r>
        <w:t> </w:t>
      </w:r>
      <w:r w:rsidRPr="00567618">
        <w:t>6.2.9 for detailed usage.</w:t>
      </w:r>
    </w:p>
    <w:bookmarkEnd w:id="7064"/>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7065"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7066" w:name="_Toc26369714"/>
      <w:bookmarkStart w:id="7067" w:name="_Toc36227596"/>
      <w:bookmarkStart w:id="7068" w:name="_Toc36228611"/>
      <w:bookmarkStart w:id="7069" w:name="_Toc36229238"/>
      <w:bookmarkStart w:id="7070" w:name="_Toc68847558"/>
      <w:bookmarkStart w:id="7071" w:name="_Toc74611493"/>
      <w:bookmarkStart w:id="7072" w:name="_Toc75566772"/>
      <w:bookmarkStart w:id="7073" w:name="_Toc89790324"/>
      <w:bookmarkStart w:id="7074" w:name="_Toc99466962"/>
      <w:bookmarkStart w:id="7075" w:name="_Toc186664162"/>
      <w:bookmarkEnd w:id="7065"/>
      <w:r w:rsidRPr="00567618">
        <w:rPr>
          <w:noProof/>
        </w:rPr>
        <w:t>M.9</w:t>
      </w:r>
      <w:r w:rsidRPr="00567618">
        <w:rPr>
          <w:noProof/>
        </w:rPr>
        <w:tab/>
        <w:t>PLR_adapt</w:t>
      </w:r>
      <w:bookmarkEnd w:id="7066"/>
      <w:bookmarkEnd w:id="7067"/>
      <w:bookmarkEnd w:id="7068"/>
      <w:bookmarkEnd w:id="7069"/>
      <w:bookmarkEnd w:id="7070"/>
      <w:bookmarkEnd w:id="7071"/>
      <w:bookmarkEnd w:id="7072"/>
      <w:bookmarkEnd w:id="7073"/>
      <w:bookmarkEnd w:id="7074"/>
      <w:bookmarkEnd w:id="7075"/>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7076"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7076"/>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7077" w:name="_MCCTEMPBM_CRPT86941647___2"/>
      <w:r>
        <w:rPr>
          <w:noProof/>
        </w:rPr>
        <w:tab/>
      </w:r>
      <w:r w:rsidRPr="00567618">
        <w:rPr>
          <w:noProof/>
        </w:rPr>
        <w:t>PLR_adapt</w:t>
      </w:r>
    </w:p>
    <w:bookmarkEnd w:id="7077"/>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7078" w:name="_MCCTEMPBM_CRPT86941648___2"/>
      <w:r>
        <w:rPr>
          <w:noProof/>
        </w:rPr>
        <w:tab/>
      </w:r>
      <w:r w:rsidRPr="00567618">
        <w:rPr>
          <w:noProof/>
        </w:rPr>
        <w:t>Packet Loss Rate Adaptation</w:t>
      </w:r>
    </w:p>
    <w:bookmarkEnd w:id="7078"/>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7079" w:name="_MCCTEMPBM_CRPT86941649___2"/>
      <w:r>
        <w:rPr>
          <w:noProof/>
        </w:rPr>
        <w:tab/>
      </w:r>
      <w:r w:rsidRPr="00567618">
        <w:rPr>
          <w:noProof/>
        </w:rPr>
        <w:t>Media level</w:t>
      </w:r>
    </w:p>
    <w:bookmarkEnd w:id="7079"/>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7080" w:name="_MCCTEMPBM_CRPT86941650___2"/>
      <w:r>
        <w:rPr>
          <w:noProof/>
        </w:rPr>
        <w:tab/>
      </w:r>
      <w:r w:rsidRPr="00567618">
        <w:rPr>
          <w:noProof/>
        </w:rPr>
        <w:t>This Attribute is not dependent on charset.</w:t>
      </w:r>
    </w:p>
    <w:bookmarkEnd w:id="7080"/>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7081" w:name="_MCCTEMPBM_CRPT86941651___2"/>
      <w:r>
        <w:rPr>
          <w:noProof/>
        </w:rPr>
        <w:tab/>
      </w:r>
      <w:r w:rsidRPr="00567618">
        <w:rPr>
          <w:noProof/>
        </w:rPr>
        <w:t>This attribute is used to describe the media receiver’s ability adapt codec configurations based on packet loss rate.</w:t>
      </w:r>
    </w:p>
    <w:bookmarkEnd w:id="7081"/>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7082" w:name="_MCCTEMPBM_CRPT86941652___2"/>
      <w:r>
        <w:tab/>
      </w:r>
      <w:r w:rsidRPr="00567618">
        <w:t>See TS</w:t>
      </w:r>
      <w:r>
        <w:t> </w:t>
      </w:r>
      <w:r w:rsidRPr="00567618">
        <w:t>26.114 clauses W.1, W.2, and W.3 for ABNF and detailed usage.</w:t>
      </w:r>
    </w:p>
    <w:bookmarkEnd w:id="7082"/>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7083" w:name="_Toc26369715"/>
      <w:bookmarkStart w:id="7084" w:name="_Toc36227597"/>
      <w:bookmarkStart w:id="7085" w:name="_Toc36228612"/>
      <w:bookmarkStart w:id="7086" w:name="_Toc36229239"/>
      <w:bookmarkStart w:id="7087" w:name="_Toc68847559"/>
      <w:bookmarkStart w:id="7088" w:name="_Toc74611494"/>
      <w:bookmarkStart w:id="7089" w:name="_Toc75566773"/>
      <w:bookmarkStart w:id="7090" w:name="_Toc89790325"/>
      <w:bookmarkStart w:id="7091" w:name="_Toc99466963"/>
      <w:bookmarkStart w:id="7092" w:name="_Toc186664163"/>
      <w:r w:rsidRPr="00567618">
        <w:rPr>
          <w:noProof/>
        </w:rPr>
        <w:t>M.10</w:t>
      </w:r>
      <w:r w:rsidRPr="00567618">
        <w:rPr>
          <w:noProof/>
        </w:rPr>
        <w:tab/>
      </w:r>
      <w:r w:rsidRPr="00567618">
        <w:t>MAXimum-e2e-PLR</w:t>
      </w:r>
      <w:bookmarkEnd w:id="7083"/>
      <w:bookmarkEnd w:id="7084"/>
      <w:bookmarkEnd w:id="7085"/>
      <w:bookmarkEnd w:id="7086"/>
      <w:bookmarkEnd w:id="7087"/>
      <w:bookmarkEnd w:id="7088"/>
      <w:bookmarkEnd w:id="7089"/>
      <w:bookmarkEnd w:id="7090"/>
      <w:bookmarkEnd w:id="7091"/>
      <w:bookmarkEnd w:id="7092"/>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7093"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7093"/>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7094" w:name="_MCCTEMPBM_CRPT86941654___2"/>
      <w:r>
        <w:tab/>
      </w:r>
      <w:r w:rsidRPr="00567618">
        <w:t>MAXimum-e2e-PLR</w:t>
      </w:r>
    </w:p>
    <w:bookmarkEnd w:id="7094"/>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7095" w:name="_MCCTEMPBM_CRPT86941655___2"/>
      <w:r>
        <w:rPr>
          <w:noProof/>
        </w:rPr>
        <w:tab/>
      </w:r>
      <w:r w:rsidRPr="00567618">
        <w:rPr>
          <w:noProof/>
        </w:rPr>
        <w:t>M</w:t>
      </w:r>
      <w:r w:rsidRPr="00567618">
        <w:t>aximum end-to-end PLR of the media receiver</w:t>
      </w:r>
    </w:p>
    <w:bookmarkEnd w:id="7095"/>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7096" w:name="_MCCTEMPBM_CRPT86941656___2"/>
      <w:r>
        <w:rPr>
          <w:noProof/>
        </w:rPr>
        <w:tab/>
      </w:r>
      <w:r w:rsidRPr="00567618">
        <w:rPr>
          <w:noProof/>
        </w:rPr>
        <w:t>Media level</w:t>
      </w:r>
    </w:p>
    <w:bookmarkEnd w:id="7096"/>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7097" w:name="_MCCTEMPBM_CRPT86941657___2"/>
      <w:r>
        <w:rPr>
          <w:noProof/>
        </w:rPr>
        <w:tab/>
      </w:r>
      <w:r w:rsidRPr="00567618">
        <w:rPr>
          <w:noProof/>
        </w:rPr>
        <w:t>This Attribute is not dependent on charset.</w:t>
      </w:r>
    </w:p>
    <w:bookmarkEnd w:id="7097"/>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7098"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7098"/>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7099" w:name="_MCCTEMPBM_CRPT86941659___2"/>
      <w:r>
        <w:tab/>
      </w:r>
      <w:r w:rsidRPr="00567618">
        <w:t>See TS</w:t>
      </w:r>
      <w:r>
        <w:t> </w:t>
      </w:r>
      <w:r w:rsidRPr="00567618">
        <w:t>26.114 clauses W.4.2 and W.4.3 for ABNF and detailed usage.</w:t>
      </w:r>
    </w:p>
    <w:bookmarkEnd w:id="7099"/>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7100" w:name="_Toc26369716"/>
      <w:bookmarkStart w:id="7101" w:name="_Toc36227598"/>
      <w:bookmarkStart w:id="7102" w:name="_Toc36228613"/>
      <w:bookmarkStart w:id="7103" w:name="_Toc36229240"/>
      <w:bookmarkStart w:id="7104" w:name="_Toc68847560"/>
      <w:bookmarkStart w:id="7105" w:name="_Toc74611495"/>
      <w:bookmarkStart w:id="7106" w:name="_Toc75566774"/>
      <w:bookmarkStart w:id="7107" w:name="_Toc89790326"/>
      <w:bookmarkStart w:id="7108" w:name="_Toc99466964"/>
      <w:bookmarkStart w:id="7109" w:name="_Toc186664164"/>
      <w:r w:rsidRPr="00567618">
        <w:rPr>
          <w:noProof/>
        </w:rPr>
        <w:t>M.11</w:t>
      </w:r>
      <w:r w:rsidRPr="00567618">
        <w:rPr>
          <w:noProof/>
        </w:rPr>
        <w:tab/>
        <w:t>3gpp-qos-hint</w:t>
      </w:r>
      <w:bookmarkEnd w:id="7100"/>
      <w:bookmarkEnd w:id="7101"/>
      <w:bookmarkEnd w:id="7102"/>
      <w:bookmarkEnd w:id="7103"/>
      <w:bookmarkEnd w:id="7104"/>
      <w:bookmarkEnd w:id="7105"/>
      <w:bookmarkEnd w:id="7106"/>
      <w:bookmarkEnd w:id="7107"/>
      <w:bookmarkEnd w:id="7108"/>
      <w:bookmarkEnd w:id="7109"/>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110"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110"/>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111" w:name="_MCCTEMPBM_CRPT86941661___2"/>
      <w:r>
        <w:rPr>
          <w:noProof/>
        </w:rPr>
        <w:tab/>
      </w:r>
      <w:r w:rsidRPr="00567618">
        <w:rPr>
          <w:noProof/>
        </w:rPr>
        <w:t>3gpp-qos-hint</w:t>
      </w:r>
    </w:p>
    <w:bookmarkEnd w:id="7111"/>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112" w:name="_MCCTEMPBM_CRPT86941662___2"/>
      <w:r>
        <w:rPr>
          <w:noProof/>
        </w:rPr>
        <w:tab/>
      </w:r>
      <w:r w:rsidRPr="00567618">
        <w:rPr>
          <w:noProof/>
        </w:rPr>
        <w:t>3GPP QoS hint attribute</w:t>
      </w:r>
    </w:p>
    <w:bookmarkEnd w:id="7112"/>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113" w:name="_MCCTEMPBM_CRPT86941663___2"/>
      <w:r>
        <w:rPr>
          <w:noProof/>
        </w:rPr>
        <w:tab/>
      </w:r>
      <w:r w:rsidRPr="00567618">
        <w:rPr>
          <w:noProof/>
        </w:rPr>
        <w:t>Media level</w:t>
      </w:r>
    </w:p>
    <w:bookmarkEnd w:id="7113"/>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114" w:name="_MCCTEMPBM_CRPT86941664___2"/>
      <w:r>
        <w:rPr>
          <w:noProof/>
        </w:rPr>
        <w:tab/>
      </w:r>
      <w:r w:rsidRPr="00567618">
        <w:rPr>
          <w:noProof/>
        </w:rPr>
        <w:t>This Attribute is not dependent on charset.</w:t>
      </w:r>
    </w:p>
    <w:bookmarkEnd w:id="7114"/>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7115"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115"/>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7116"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7116"/>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7117"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7118" w:name="_Toc186664165"/>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7118"/>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7119" w:name="_Toc186664166"/>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7119"/>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7120" w:name="_Toc186664167"/>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7120"/>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7121" w:name="_Toc186664168"/>
      <w:r w:rsidRPr="004B4FAD">
        <w:rPr>
          <w:rFonts w:eastAsia="Malgun Gothic"/>
          <w:noProof/>
        </w:rPr>
        <w:t>M.1</w:t>
      </w:r>
      <w:r>
        <w:rPr>
          <w:rFonts w:eastAsia="Malgun Gothic"/>
          <w:noProof/>
        </w:rPr>
        <w:t>5</w:t>
      </w:r>
      <w:r w:rsidRPr="004B4FAD">
        <w:rPr>
          <w:rFonts w:eastAsia="Malgun Gothic"/>
          <w:noProof/>
        </w:rPr>
        <w:tab/>
      </w:r>
      <w:r>
        <w:rPr>
          <w:rFonts w:eastAsia="Malgun Gothic"/>
          <w:noProof/>
        </w:rPr>
        <w:t>3gpp_overlay</w:t>
      </w:r>
      <w:bookmarkEnd w:id="7121"/>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7122" w:name="_Toc186664169"/>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7122"/>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7123" w:name="_Toc186664170"/>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7123"/>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7124" w:name="_Toc186664171"/>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7124"/>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7125" w:name="_Toc186664172"/>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7125"/>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7126" w:name="_Toc186664173"/>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7126"/>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7127" w:name="_Toc114649019"/>
      <w:bookmarkStart w:id="7128" w:name="_Toc186664174"/>
      <w:bookmarkEnd w:id="7117"/>
      <w:r w:rsidRPr="00567618">
        <w:rPr>
          <w:noProof/>
        </w:rPr>
        <w:t>M.</w:t>
      </w:r>
      <w:r>
        <w:rPr>
          <w:noProof/>
        </w:rPr>
        <w:t>21</w:t>
      </w:r>
      <w:r w:rsidRPr="00567618">
        <w:rPr>
          <w:noProof/>
        </w:rPr>
        <w:tab/>
      </w:r>
      <w:r w:rsidRPr="00955155">
        <w:rPr>
          <w:noProof/>
        </w:rPr>
        <w:t>3gpp-req-app</w:t>
      </w:r>
      <w:bookmarkEnd w:id="7128"/>
      <w:r w:rsidRPr="00955155">
        <w:rPr>
          <w:noProof/>
        </w:rPr>
        <w:t xml:space="preserve"> </w:t>
      </w:r>
      <w:bookmarkEnd w:id="7127"/>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6"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r w:rsidRPr="00567618">
        <w:br w:type="page"/>
      </w:r>
      <w:bookmarkStart w:id="7129" w:name="_Toc26369717"/>
      <w:bookmarkStart w:id="7130" w:name="_Toc36227599"/>
      <w:bookmarkStart w:id="7131" w:name="_Toc36228614"/>
      <w:bookmarkStart w:id="7132" w:name="_Toc36229241"/>
      <w:bookmarkStart w:id="7133" w:name="_Toc68847561"/>
      <w:bookmarkStart w:id="7134" w:name="_Toc74611496"/>
      <w:bookmarkStart w:id="7135" w:name="_Toc75566775"/>
      <w:bookmarkStart w:id="7136" w:name="_Toc89790327"/>
      <w:bookmarkStart w:id="7137" w:name="_Toc99466965"/>
      <w:bookmarkStart w:id="7138" w:name="_Toc186664175"/>
      <w:r w:rsidRPr="00567618">
        <w:t xml:space="preserve">Annex N (informative): </w:t>
      </w:r>
      <w:r w:rsidRPr="00567618">
        <w:br/>
        <w:t>Computation of b=AS for Video Codec</w:t>
      </w:r>
      <w:bookmarkEnd w:id="7129"/>
      <w:bookmarkEnd w:id="7130"/>
      <w:bookmarkEnd w:id="7131"/>
      <w:bookmarkEnd w:id="7132"/>
      <w:bookmarkEnd w:id="7133"/>
      <w:bookmarkEnd w:id="7134"/>
      <w:bookmarkEnd w:id="7135"/>
      <w:bookmarkEnd w:id="7136"/>
      <w:bookmarkEnd w:id="7137"/>
      <w:bookmarkEnd w:id="7138"/>
    </w:p>
    <w:p w14:paraId="7E7BCC01" w14:textId="77777777" w:rsidR="00FC7E52" w:rsidRPr="00567618" w:rsidRDefault="00FC7E52" w:rsidP="00FC7E52">
      <w:pPr>
        <w:pStyle w:val="Heading1"/>
        <w:rPr>
          <w:lang w:eastAsia="ko-KR"/>
        </w:rPr>
      </w:pPr>
      <w:bookmarkStart w:id="7139" w:name="_Toc26369718"/>
      <w:bookmarkStart w:id="7140" w:name="_Toc36227600"/>
      <w:bookmarkStart w:id="7141" w:name="_Toc36228615"/>
      <w:bookmarkStart w:id="7142" w:name="_Toc36229242"/>
      <w:bookmarkStart w:id="7143" w:name="_Toc68847562"/>
      <w:bookmarkStart w:id="7144" w:name="_Toc74611497"/>
      <w:bookmarkStart w:id="7145" w:name="_Toc75566776"/>
      <w:bookmarkStart w:id="7146" w:name="_Toc89790328"/>
      <w:bookmarkStart w:id="7147" w:name="_Toc99466966"/>
      <w:bookmarkStart w:id="7148" w:name="_Toc186664176"/>
      <w:r w:rsidRPr="00567618">
        <w:rPr>
          <w:lang w:eastAsia="ko-KR"/>
        </w:rPr>
        <w:t>N.1</w:t>
      </w:r>
      <w:r w:rsidRPr="00567618">
        <w:rPr>
          <w:lang w:eastAsia="ko-KR"/>
        </w:rPr>
        <w:tab/>
        <w:t>General</w:t>
      </w:r>
      <w:bookmarkEnd w:id="7139"/>
      <w:bookmarkEnd w:id="7140"/>
      <w:bookmarkEnd w:id="7141"/>
      <w:bookmarkEnd w:id="7142"/>
      <w:bookmarkEnd w:id="7143"/>
      <w:bookmarkEnd w:id="7144"/>
      <w:bookmarkEnd w:id="7145"/>
      <w:bookmarkEnd w:id="7146"/>
      <w:bookmarkEnd w:id="7147"/>
      <w:bookmarkEnd w:id="7148"/>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149" w:name="_Toc26369719"/>
      <w:bookmarkStart w:id="7150" w:name="_Toc36227601"/>
      <w:bookmarkStart w:id="7151" w:name="_Toc36228616"/>
      <w:bookmarkStart w:id="7152" w:name="_Toc36229243"/>
      <w:bookmarkStart w:id="7153" w:name="_Toc68847563"/>
      <w:bookmarkStart w:id="7154" w:name="_Toc74611498"/>
      <w:bookmarkStart w:id="7155" w:name="_Toc75566777"/>
      <w:bookmarkStart w:id="7156" w:name="_Toc89790329"/>
      <w:bookmarkStart w:id="7157" w:name="_Toc99466967"/>
      <w:bookmarkStart w:id="7158" w:name="_Toc186664177"/>
      <w:r w:rsidRPr="00567618">
        <w:rPr>
          <w:lang w:eastAsia="ko-KR"/>
        </w:rPr>
        <w:t>N.2</w:t>
      </w:r>
      <w:r w:rsidRPr="00567618">
        <w:rPr>
          <w:lang w:eastAsia="ko-KR"/>
        </w:rPr>
        <w:tab/>
        <w:t>Examples</w:t>
      </w:r>
      <w:bookmarkEnd w:id="7149"/>
      <w:bookmarkEnd w:id="7150"/>
      <w:bookmarkEnd w:id="7151"/>
      <w:bookmarkEnd w:id="7152"/>
      <w:bookmarkEnd w:id="7153"/>
      <w:bookmarkEnd w:id="7154"/>
      <w:bookmarkEnd w:id="7155"/>
      <w:bookmarkEnd w:id="7156"/>
      <w:bookmarkEnd w:id="7157"/>
      <w:bookmarkEnd w:id="7158"/>
    </w:p>
    <w:p w14:paraId="79BF6C9C" w14:textId="77777777" w:rsidR="00FC7E52" w:rsidRPr="00567618" w:rsidRDefault="00FC7E52" w:rsidP="00FC7E52">
      <w:pPr>
        <w:rPr>
          <w:color w:val="000000"/>
          <w:lang w:eastAsia="ko-KR"/>
        </w:rPr>
      </w:pPr>
      <w:bookmarkStart w:id="7159"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159"/>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160"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1" w:name="_MCCTEMPBM_CRPT86941670___7" w:colFirst="0" w:colLast="3"/>
            <w:bookmarkEnd w:id="7160"/>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2" w:name="_MCCTEMPBM_CRPT86941671___7" w:colFirst="0" w:colLast="3"/>
            <w:bookmarkEnd w:id="7161"/>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3" w:name="_MCCTEMPBM_CRPT86941672___7" w:colFirst="0" w:colLast="3"/>
            <w:bookmarkEnd w:id="7162"/>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163"/>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164" w:name="_Toc26369720"/>
      <w:bookmarkStart w:id="7165" w:name="_Toc36227602"/>
      <w:bookmarkStart w:id="7166" w:name="_Toc36228617"/>
      <w:bookmarkStart w:id="7167" w:name="_Toc36229244"/>
      <w:bookmarkStart w:id="7168" w:name="_Toc68847564"/>
      <w:bookmarkStart w:id="7169" w:name="_Toc74611499"/>
      <w:bookmarkStart w:id="7170" w:name="_Toc75566778"/>
      <w:bookmarkStart w:id="7171" w:name="_Toc89790330"/>
      <w:bookmarkStart w:id="7172" w:name="_Toc99466968"/>
      <w:bookmarkStart w:id="7173" w:name="_Toc186664178"/>
      <w:r w:rsidRPr="00567618">
        <w:t>Annex O (informative):</w:t>
      </w:r>
      <w:r w:rsidRPr="00567618">
        <w:br/>
        <w:t>IANA registration information for RTP Header Extensions</w:t>
      </w:r>
      <w:bookmarkEnd w:id="7164"/>
      <w:bookmarkEnd w:id="7165"/>
      <w:bookmarkEnd w:id="7166"/>
      <w:bookmarkEnd w:id="7167"/>
      <w:bookmarkEnd w:id="7168"/>
      <w:bookmarkEnd w:id="7169"/>
      <w:bookmarkEnd w:id="7170"/>
      <w:bookmarkEnd w:id="7171"/>
      <w:bookmarkEnd w:id="7172"/>
      <w:bookmarkEnd w:id="7173"/>
    </w:p>
    <w:p w14:paraId="11A29F68" w14:textId="77777777" w:rsidR="00FC7E52" w:rsidRPr="00567618" w:rsidRDefault="00FC7E52" w:rsidP="00FC7E52">
      <w:pPr>
        <w:pStyle w:val="Heading1"/>
        <w:rPr>
          <w:szCs w:val="36"/>
        </w:rPr>
      </w:pPr>
      <w:bookmarkStart w:id="7174" w:name="_Toc26369721"/>
      <w:bookmarkStart w:id="7175" w:name="_Toc36227603"/>
      <w:bookmarkStart w:id="7176" w:name="_Toc36228618"/>
      <w:bookmarkStart w:id="7177" w:name="_Toc36229245"/>
      <w:bookmarkStart w:id="7178" w:name="_Toc68847565"/>
      <w:bookmarkStart w:id="7179" w:name="_Toc74611500"/>
      <w:bookmarkStart w:id="7180" w:name="_Toc75566779"/>
      <w:bookmarkStart w:id="7181" w:name="_Toc89790331"/>
      <w:bookmarkStart w:id="7182" w:name="_Toc99466969"/>
      <w:bookmarkStart w:id="7183" w:name="_Toc186664179"/>
      <w:r w:rsidRPr="00567618">
        <w:rPr>
          <w:szCs w:val="36"/>
        </w:rPr>
        <w:t>O.1</w:t>
      </w:r>
      <w:r w:rsidRPr="00567618">
        <w:rPr>
          <w:szCs w:val="36"/>
        </w:rPr>
        <w:tab/>
        <w:t>Introduction</w:t>
      </w:r>
      <w:bookmarkEnd w:id="7174"/>
      <w:bookmarkEnd w:id="7175"/>
      <w:bookmarkEnd w:id="7176"/>
      <w:bookmarkEnd w:id="7177"/>
      <w:bookmarkEnd w:id="7178"/>
      <w:bookmarkEnd w:id="7179"/>
      <w:bookmarkEnd w:id="7180"/>
      <w:bookmarkEnd w:id="7181"/>
      <w:bookmarkEnd w:id="7182"/>
      <w:bookmarkEnd w:id="7183"/>
    </w:p>
    <w:p w14:paraId="26CA049E" w14:textId="77777777" w:rsidR="00FC7E52" w:rsidRPr="00567618" w:rsidRDefault="00FC7E52" w:rsidP="00FC7E52">
      <w:bookmarkStart w:id="7184" w:name="_MCCTEMPBM_CRPT86941673___5"/>
      <w:r w:rsidRPr="00567618">
        <w:t xml:space="preserve">This Annex provides the RTP header extension  registration information that is referenced from the IANA registry at </w:t>
      </w:r>
      <w:hyperlink r:id="rId237"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185" w:name="_Toc26369722"/>
      <w:bookmarkStart w:id="7186" w:name="_Toc36227604"/>
      <w:bookmarkStart w:id="7187" w:name="_Toc36228619"/>
      <w:bookmarkStart w:id="7188" w:name="_Toc36229246"/>
      <w:bookmarkStart w:id="7189" w:name="_Toc68847566"/>
      <w:bookmarkStart w:id="7190" w:name="_Toc74611501"/>
      <w:bookmarkStart w:id="7191" w:name="_Toc75566780"/>
      <w:bookmarkStart w:id="7192" w:name="_Toc89790332"/>
      <w:bookmarkStart w:id="7193" w:name="_Toc99466970"/>
      <w:bookmarkStart w:id="7194" w:name="_Toc186664180"/>
      <w:bookmarkEnd w:id="7184"/>
      <w:r w:rsidRPr="00567618">
        <w:rPr>
          <w:rFonts w:cs="Arial"/>
          <w:szCs w:val="36"/>
        </w:rPr>
        <w:t>O.2</w:t>
      </w:r>
      <w:r w:rsidRPr="00567618">
        <w:rPr>
          <w:rFonts w:cs="Arial"/>
          <w:szCs w:val="36"/>
        </w:rPr>
        <w:tab/>
        <w:t>urn:3gpp:video-orientation</w:t>
      </w:r>
      <w:bookmarkEnd w:id="7185"/>
      <w:bookmarkEnd w:id="7186"/>
      <w:bookmarkEnd w:id="7187"/>
      <w:bookmarkEnd w:id="7188"/>
      <w:bookmarkEnd w:id="7189"/>
      <w:bookmarkEnd w:id="7190"/>
      <w:bookmarkEnd w:id="7191"/>
      <w:bookmarkEnd w:id="7192"/>
      <w:bookmarkEnd w:id="7193"/>
      <w:bookmarkEnd w:id="7194"/>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195"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196" w:name="_Toc26369723"/>
      <w:bookmarkStart w:id="7197" w:name="_Toc36227605"/>
      <w:bookmarkStart w:id="7198" w:name="_Toc36228620"/>
      <w:bookmarkStart w:id="7199" w:name="_Toc36229247"/>
      <w:bookmarkStart w:id="7200" w:name="_Toc68847567"/>
      <w:bookmarkStart w:id="7201" w:name="_Toc74611502"/>
      <w:bookmarkStart w:id="7202" w:name="_Toc75566781"/>
      <w:bookmarkStart w:id="7203" w:name="_Toc89790333"/>
      <w:bookmarkStart w:id="7204" w:name="_Toc99466971"/>
      <w:bookmarkStart w:id="7205" w:name="_Toc186664181"/>
      <w:bookmarkEnd w:id="7195"/>
      <w:r w:rsidRPr="00567618">
        <w:rPr>
          <w:rFonts w:cs="Arial"/>
          <w:szCs w:val="36"/>
        </w:rPr>
        <w:t>O.3</w:t>
      </w:r>
      <w:r w:rsidRPr="00567618">
        <w:rPr>
          <w:rFonts w:cs="Arial"/>
          <w:szCs w:val="36"/>
        </w:rPr>
        <w:tab/>
        <w:t>urn:3gpp:video-orientation:6</w:t>
      </w:r>
      <w:bookmarkEnd w:id="7196"/>
      <w:bookmarkEnd w:id="7197"/>
      <w:bookmarkEnd w:id="7198"/>
      <w:bookmarkEnd w:id="7199"/>
      <w:bookmarkEnd w:id="7200"/>
      <w:bookmarkEnd w:id="7201"/>
      <w:bookmarkEnd w:id="7202"/>
      <w:bookmarkEnd w:id="7203"/>
      <w:bookmarkEnd w:id="7204"/>
      <w:bookmarkEnd w:id="7205"/>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206"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207" w:name="_Toc26369724"/>
      <w:bookmarkStart w:id="7208" w:name="_Toc36227606"/>
      <w:bookmarkStart w:id="7209" w:name="_Toc36228621"/>
      <w:bookmarkStart w:id="7210" w:name="_Toc36229248"/>
      <w:bookmarkStart w:id="7211" w:name="_Toc68847568"/>
      <w:bookmarkStart w:id="7212" w:name="_Toc74611503"/>
      <w:bookmarkStart w:id="7213" w:name="_Toc75566782"/>
      <w:bookmarkStart w:id="7214" w:name="_Toc89790334"/>
      <w:bookmarkStart w:id="7215" w:name="_Toc99466972"/>
      <w:bookmarkStart w:id="7216" w:name="_Toc186664182"/>
      <w:bookmarkEnd w:id="7206"/>
      <w:r w:rsidRPr="00567618">
        <w:rPr>
          <w:rFonts w:cs="Arial"/>
          <w:szCs w:val="36"/>
        </w:rPr>
        <w:t>O.4</w:t>
      </w:r>
      <w:r w:rsidRPr="00567618">
        <w:rPr>
          <w:rFonts w:cs="Arial"/>
          <w:szCs w:val="36"/>
        </w:rPr>
        <w:tab/>
        <w:t>urn:3gpp:roi-sent</w:t>
      </w:r>
      <w:bookmarkEnd w:id="7207"/>
      <w:bookmarkEnd w:id="7208"/>
      <w:bookmarkEnd w:id="7209"/>
      <w:bookmarkEnd w:id="7210"/>
      <w:bookmarkEnd w:id="7211"/>
      <w:bookmarkEnd w:id="7212"/>
      <w:bookmarkEnd w:id="7213"/>
      <w:bookmarkEnd w:id="7214"/>
      <w:bookmarkEnd w:id="7215"/>
      <w:bookmarkEnd w:id="7216"/>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217"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218" w:name="_Toc26369725"/>
      <w:bookmarkStart w:id="7219" w:name="_Toc36227607"/>
      <w:bookmarkStart w:id="7220" w:name="_Toc36228622"/>
      <w:bookmarkStart w:id="7221" w:name="_Toc36229249"/>
      <w:bookmarkStart w:id="7222" w:name="_Toc68847569"/>
      <w:bookmarkStart w:id="7223" w:name="_Toc74611504"/>
      <w:bookmarkStart w:id="7224" w:name="_Toc75566783"/>
      <w:bookmarkStart w:id="7225" w:name="_Toc89790335"/>
      <w:bookmarkStart w:id="7226" w:name="_Toc99466973"/>
      <w:bookmarkStart w:id="7227" w:name="_Toc186664183"/>
      <w:bookmarkEnd w:id="7217"/>
      <w:r w:rsidRPr="00567618">
        <w:rPr>
          <w:rFonts w:cs="Arial"/>
          <w:szCs w:val="36"/>
        </w:rPr>
        <w:t>O.5</w:t>
      </w:r>
      <w:r w:rsidRPr="00567618">
        <w:rPr>
          <w:rFonts w:cs="Arial"/>
          <w:szCs w:val="36"/>
        </w:rPr>
        <w:tab/>
        <w:t>urn:3gpp:predefined-roi-sent</w:t>
      </w:r>
      <w:bookmarkEnd w:id="7218"/>
      <w:bookmarkEnd w:id="7219"/>
      <w:bookmarkEnd w:id="7220"/>
      <w:bookmarkEnd w:id="7221"/>
      <w:bookmarkEnd w:id="7222"/>
      <w:bookmarkEnd w:id="7223"/>
      <w:bookmarkEnd w:id="7224"/>
      <w:bookmarkEnd w:id="7225"/>
      <w:bookmarkEnd w:id="7226"/>
      <w:bookmarkEnd w:id="7227"/>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228"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229" w:name="_Toc99466974"/>
      <w:bookmarkStart w:id="7230" w:name="_MCCTEMPBM_CRPT86941678___2"/>
      <w:bookmarkStart w:id="7231" w:name="_Toc186664184"/>
      <w:bookmarkEnd w:id="7228"/>
      <w:r w:rsidRPr="00567618">
        <w:t>O.6</w:t>
      </w:r>
      <w:r>
        <w:tab/>
      </w:r>
      <w:r w:rsidRPr="00567618">
        <w:t>urn:3gpp:audio-mixing-gain</w:t>
      </w:r>
      <w:bookmarkEnd w:id="7229"/>
      <w:bookmarkEnd w:id="7231"/>
      <w:r w:rsidRPr="00567618">
        <w:t xml:space="preserve"> </w:t>
      </w:r>
    </w:p>
    <w:bookmarkEnd w:id="7230"/>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232" w:name="_Toc26369726"/>
      <w:bookmarkStart w:id="7233" w:name="_Toc36227608"/>
      <w:bookmarkStart w:id="7234" w:name="_Toc36228623"/>
      <w:bookmarkStart w:id="7235" w:name="_Toc36229250"/>
      <w:bookmarkStart w:id="7236" w:name="_Toc68847570"/>
      <w:bookmarkStart w:id="7237" w:name="_Toc74611505"/>
      <w:bookmarkStart w:id="7238" w:name="_Toc75566784"/>
      <w:bookmarkStart w:id="7239" w:name="_Toc89790336"/>
      <w:bookmarkStart w:id="7240" w:name="_Toc99466975"/>
      <w:r w:rsidRPr="006B3286">
        <w:br w:type="page"/>
      </w:r>
    </w:p>
    <w:p w14:paraId="35501801" w14:textId="77777777" w:rsidR="00FC7E52" w:rsidRPr="00567618" w:rsidRDefault="00FC7E52" w:rsidP="00FC7E52">
      <w:pPr>
        <w:pStyle w:val="Heading8"/>
        <w:rPr>
          <w:noProof/>
          <w:lang w:eastAsia="ko-KR"/>
        </w:rPr>
      </w:pPr>
      <w:bookmarkStart w:id="7241" w:name="_Toc186664185"/>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232"/>
      <w:bookmarkEnd w:id="7233"/>
      <w:bookmarkEnd w:id="7234"/>
      <w:bookmarkEnd w:id="7235"/>
      <w:bookmarkEnd w:id="7236"/>
      <w:bookmarkEnd w:id="7237"/>
      <w:bookmarkEnd w:id="7238"/>
      <w:bookmarkEnd w:id="7239"/>
      <w:bookmarkEnd w:id="7240"/>
      <w:bookmarkEnd w:id="7241"/>
    </w:p>
    <w:p w14:paraId="5CB5BDD2" w14:textId="77777777" w:rsidR="00FC7E52" w:rsidRPr="00567618" w:rsidRDefault="00FC7E52" w:rsidP="00FC7E52">
      <w:pPr>
        <w:pStyle w:val="Heading1"/>
        <w:rPr>
          <w:lang w:eastAsia="ko-KR"/>
        </w:rPr>
      </w:pPr>
      <w:bookmarkStart w:id="7242" w:name="_Toc26369727"/>
      <w:bookmarkStart w:id="7243" w:name="_Toc36227609"/>
      <w:bookmarkStart w:id="7244" w:name="_Toc36228624"/>
      <w:bookmarkStart w:id="7245" w:name="_Toc36229251"/>
      <w:bookmarkStart w:id="7246" w:name="_Toc68847571"/>
      <w:bookmarkStart w:id="7247" w:name="_Toc74611506"/>
      <w:bookmarkStart w:id="7248" w:name="_Toc75566785"/>
      <w:bookmarkStart w:id="7249" w:name="_Toc89790337"/>
      <w:bookmarkStart w:id="7250" w:name="_Toc99466976"/>
      <w:bookmarkStart w:id="7251" w:name="_Toc186664186"/>
      <w:r w:rsidRPr="00567618">
        <w:rPr>
          <w:lang w:eastAsia="ko-KR"/>
        </w:rPr>
        <w:t>P.1</w:t>
      </w:r>
      <w:r w:rsidRPr="00567618">
        <w:rPr>
          <w:lang w:eastAsia="ko-KR"/>
        </w:rPr>
        <w:tab/>
        <w:t>General</w:t>
      </w:r>
      <w:bookmarkEnd w:id="7242"/>
      <w:bookmarkEnd w:id="7243"/>
      <w:bookmarkEnd w:id="7244"/>
      <w:bookmarkEnd w:id="7245"/>
      <w:bookmarkEnd w:id="7246"/>
      <w:bookmarkEnd w:id="7247"/>
      <w:bookmarkEnd w:id="7248"/>
      <w:bookmarkEnd w:id="7249"/>
      <w:bookmarkEnd w:id="7250"/>
      <w:bookmarkEnd w:id="7251"/>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252" w:name="_Toc26369728"/>
      <w:bookmarkStart w:id="7253" w:name="_Toc36227610"/>
      <w:bookmarkStart w:id="7254" w:name="_Toc36228625"/>
      <w:bookmarkStart w:id="7255" w:name="_Toc36229252"/>
      <w:bookmarkStart w:id="7256" w:name="_Toc68847572"/>
      <w:bookmarkStart w:id="7257" w:name="_Toc74611507"/>
      <w:bookmarkStart w:id="7258" w:name="_Toc75566786"/>
      <w:bookmarkStart w:id="7259" w:name="_Toc89790338"/>
      <w:bookmarkStart w:id="7260" w:name="_Toc99466977"/>
      <w:bookmarkStart w:id="7261" w:name="_Toc186664187"/>
      <w:r w:rsidRPr="00567618">
        <w:rPr>
          <w:lang w:eastAsia="ko-KR"/>
        </w:rPr>
        <w:t>P.2</w:t>
      </w:r>
      <w:r w:rsidRPr="00567618">
        <w:rPr>
          <w:lang w:eastAsia="ko-KR"/>
        </w:rPr>
        <w:tab/>
        <w:t>Video error recovery</w:t>
      </w:r>
      <w:bookmarkEnd w:id="7252"/>
      <w:bookmarkEnd w:id="7253"/>
      <w:bookmarkEnd w:id="7254"/>
      <w:bookmarkEnd w:id="7255"/>
      <w:bookmarkEnd w:id="7256"/>
      <w:bookmarkEnd w:id="7257"/>
      <w:bookmarkEnd w:id="7258"/>
      <w:bookmarkEnd w:id="7259"/>
      <w:bookmarkEnd w:id="7260"/>
      <w:bookmarkEnd w:id="7261"/>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8" type="#_x0000_t75" style="width:481.9pt;height:200.9pt" o:ole="">
            <v:imagedata r:id="rId238" o:title=""/>
          </v:shape>
          <o:OLEObject Type="Embed" ProgID="Word.Picture.8" ShapeID="_x0000_i1138" DrawAspect="Content" ObjectID="_1797276931" r:id="rId239"/>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262" w:name="_MON_1716906178"/>
    <w:bookmarkEnd w:id="7262"/>
    <w:p w14:paraId="59BD15B9" w14:textId="77777777" w:rsidR="00FC7E52" w:rsidRDefault="00FC7E52" w:rsidP="00FC7E52">
      <w:pPr>
        <w:pStyle w:val="TH"/>
      </w:pPr>
      <w:r>
        <w:object w:dxaOrig="9622" w:dyaOrig="4153" w14:anchorId="6D3D8F5F">
          <v:shape id="_x0000_i1139" type="#_x0000_t75" style="width:480.15pt;height:206pt" o:ole="">
            <v:imagedata r:id="rId240" o:title=""/>
          </v:shape>
          <o:OLEObject Type="Embed" ProgID="Word.Picture.8" ShapeID="_x0000_i1139" DrawAspect="Content" ObjectID="_1797276932" r:id="rId241"/>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263" w:name="_MON_1716906211"/>
    <w:bookmarkEnd w:id="7263"/>
    <w:p w14:paraId="59280AAB" w14:textId="77777777" w:rsidR="00FC7E52" w:rsidRDefault="00FC7E52" w:rsidP="00FC7E52">
      <w:pPr>
        <w:pStyle w:val="TH"/>
      </w:pPr>
      <w:r>
        <w:object w:dxaOrig="9633" w:dyaOrig="4447" w14:anchorId="6DB22320">
          <v:shape id="_x0000_i1140" type="#_x0000_t75" style="width:481.15pt;height:221pt" o:ole="">
            <v:imagedata r:id="rId242" o:title=""/>
          </v:shape>
          <o:OLEObject Type="Embed" ProgID="Word.Picture.8" ShapeID="_x0000_i1140" DrawAspect="Content" ObjectID="_1797276933" r:id="rId243"/>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264" w:name="_Toc26369729"/>
      <w:bookmarkStart w:id="7265" w:name="_Toc36227611"/>
      <w:bookmarkStart w:id="7266" w:name="_Toc36228626"/>
      <w:bookmarkStart w:id="7267" w:name="_Toc36229253"/>
      <w:bookmarkStart w:id="7268" w:name="_Toc68847573"/>
      <w:bookmarkStart w:id="7269" w:name="_Toc74611508"/>
      <w:bookmarkStart w:id="7270" w:name="_Toc75566787"/>
      <w:bookmarkStart w:id="7271" w:name="_Toc89790339"/>
      <w:bookmarkStart w:id="7272" w:name="_Toc99466978"/>
      <w:bookmarkStart w:id="7273" w:name="_Toc186664188"/>
      <w:r w:rsidRPr="00567618">
        <w:rPr>
          <w:lang w:eastAsia="ko-KR"/>
        </w:rPr>
        <w:t>P.3</w:t>
      </w:r>
      <w:r w:rsidRPr="00567618">
        <w:rPr>
          <w:lang w:eastAsia="ko-KR"/>
        </w:rPr>
        <w:tab/>
        <w:t>RTP Retransmission</w:t>
      </w:r>
      <w:bookmarkEnd w:id="7264"/>
      <w:bookmarkEnd w:id="7265"/>
      <w:bookmarkEnd w:id="7266"/>
      <w:bookmarkEnd w:id="7267"/>
      <w:bookmarkEnd w:id="7268"/>
      <w:bookmarkEnd w:id="7269"/>
      <w:bookmarkEnd w:id="7270"/>
      <w:bookmarkEnd w:id="7271"/>
      <w:bookmarkEnd w:id="7272"/>
      <w:bookmarkEnd w:id="7273"/>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1" type="#_x0000_t75" style="width:480.4pt;height:303.3pt" o:ole="">
            <v:imagedata r:id="rId244" o:title=""/>
          </v:shape>
          <o:OLEObject Type="Embed" ProgID="Visio.Drawing.11" ShapeID="_x0000_i1141" DrawAspect="Content" ObjectID="_1797276934" r:id="rId245"/>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274" w:name="_Toc26369730"/>
      <w:bookmarkStart w:id="7275" w:name="_Toc36227612"/>
      <w:bookmarkStart w:id="7276" w:name="_Toc36228627"/>
      <w:bookmarkStart w:id="7277" w:name="_Toc36229254"/>
      <w:bookmarkStart w:id="7278" w:name="_Toc68847574"/>
      <w:bookmarkStart w:id="7279" w:name="_Toc74611509"/>
      <w:bookmarkStart w:id="7280" w:name="_Toc75566788"/>
      <w:bookmarkStart w:id="7281" w:name="_Toc89790340"/>
      <w:bookmarkStart w:id="7282" w:name="_Toc99466979"/>
      <w:bookmarkStart w:id="7283" w:name="_Toc186664189"/>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274"/>
      <w:bookmarkEnd w:id="7275"/>
      <w:bookmarkEnd w:id="7276"/>
      <w:bookmarkEnd w:id="7277"/>
      <w:bookmarkEnd w:id="7278"/>
      <w:bookmarkEnd w:id="7279"/>
      <w:bookmarkEnd w:id="7280"/>
      <w:bookmarkEnd w:id="7281"/>
      <w:bookmarkEnd w:id="7282"/>
      <w:bookmarkEnd w:id="7283"/>
    </w:p>
    <w:p w14:paraId="73A2FCF3" w14:textId="77777777" w:rsidR="00FC7E52" w:rsidRPr="00567618" w:rsidRDefault="00FC7E52" w:rsidP="00FC7E52">
      <w:pPr>
        <w:pStyle w:val="Heading1"/>
        <w:rPr>
          <w:lang w:eastAsia="ko-KR"/>
        </w:rPr>
      </w:pPr>
      <w:bookmarkStart w:id="7284" w:name="_Toc26369731"/>
      <w:bookmarkStart w:id="7285" w:name="_Toc36227613"/>
      <w:bookmarkStart w:id="7286" w:name="_Toc36228628"/>
      <w:bookmarkStart w:id="7287" w:name="_Toc36229255"/>
      <w:bookmarkStart w:id="7288" w:name="_Toc68847575"/>
      <w:bookmarkStart w:id="7289" w:name="_Toc74611510"/>
      <w:bookmarkStart w:id="7290" w:name="_Toc75566789"/>
      <w:bookmarkStart w:id="7291" w:name="_Toc89790341"/>
      <w:bookmarkStart w:id="7292" w:name="_Toc99466980"/>
      <w:bookmarkStart w:id="7293" w:name="_Toc186664190"/>
      <w:r w:rsidRPr="00567618">
        <w:rPr>
          <w:lang w:eastAsia="ko-KR"/>
        </w:rPr>
        <w:t>Q.1</w:t>
      </w:r>
      <w:r w:rsidRPr="00567618">
        <w:rPr>
          <w:lang w:eastAsia="ko-KR"/>
        </w:rPr>
        <w:tab/>
        <w:t>General</w:t>
      </w:r>
      <w:bookmarkEnd w:id="7284"/>
      <w:bookmarkEnd w:id="7285"/>
      <w:bookmarkEnd w:id="7286"/>
      <w:bookmarkEnd w:id="7287"/>
      <w:bookmarkEnd w:id="7288"/>
      <w:bookmarkEnd w:id="7289"/>
      <w:bookmarkEnd w:id="7290"/>
      <w:bookmarkEnd w:id="7291"/>
      <w:bookmarkEnd w:id="7292"/>
      <w:bookmarkEnd w:id="7293"/>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294" w:name="_Toc26369732"/>
      <w:bookmarkStart w:id="7295" w:name="_Toc36227614"/>
      <w:bookmarkStart w:id="7296" w:name="_Toc36228629"/>
      <w:bookmarkStart w:id="7297" w:name="_Toc36229256"/>
      <w:bookmarkStart w:id="7298" w:name="_Toc68847576"/>
      <w:bookmarkStart w:id="7299" w:name="_Toc74611511"/>
      <w:bookmarkStart w:id="7300" w:name="_Toc75566790"/>
      <w:bookmarkStart w:id="7301" w:name="_Toc89790342"/>
      <w:bookmarkStart w:id="7302" w:name="_Toc99466981"/>
      <w:bookmarkStart w:id="7303" w:name="_Toc186664191"/>
      <w:r w:rsidRPr="00567618">
        <w:rPr>
          <w:lang w:eastAsia="ko-KR"/>
        </w:rPr>
        <w:t>Q.2</w:t>
      </w:r>
      <w:r w:rsidRPr="00567618">
        <w:rPr>
          <w:lang w:eastAsia="ko-KR"/>
        </w:rPr>
        <w:tab/>
        <w:t>Procedure for computing the bandwidth</w:t>
      </w:r>
      <w:bookmarkEnd w:id="7294"/>
      <w:bookmarkEnd w:id="7295"/>
      <w:bookmarkEnd w:id="7296"/>
      <w:bookmarkEnd w:id="7297"/>
      <w:bookmarkEnd w:id="7298"/>
      <w:bookmarkEnd w:id="7299"/>
      <w:bookmarkEnd w:id="7300"/>
      <w:bookmarkEnd w:id="7301"/>
      <w:bookmarkEnd w:id="7302"/>
      <w:bookmarkEnd w:id="7303"/>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304" w:name="_Toc26369733"/>
      <w:bookmarkStart w:id="7305" w:name="_Toc36227615"/>
      <w:bookmarkStart w:id="7306" w:name="_Toc36228630"/>
      <w:bookmarkStart w:id="7307" w:name="_Toc36229257"/>
      <w:bookmarkStart w:id="7308" w:name="_Toc68847577"/>
      <w:bookmarkStart w:id="7309" w:name="_Toc74611512"/>
      <w:bookmarkStart w:id="7310" w:name="_Toc75566791"/>
      <w:bookmarkStart w:id="7311" w:name="_Toc89790343"/>
      <w:bookmarkStart w:id="7312" w:name="_Toc99466982"/>
      <w:bookmarkStart w:id="7313" w:name="_Toc186664192"/>
      <w:r w:rsidRPr="00567618">
        <w:rPr>
          <w:lang w:eastAsia="ko-KR"/>
        </w:rPr>
        <w:t>Q.3</w:t>
      </w:r>
      <w:r w:rsidRPr="00567618">
        <w:rPr>
          <w:lang w:eastAsia="ko-KR"/>
        </w:rPr>
        <w:tab/>
        <w:t>Computation of RTP payload size</w:t>
      </w:r>
      <w:bookmarkEnd w:id="7304"/>
      <w:bookmarkEnd w:id="7305"/>
      <w:bookmarkEnd w:id="7306"/>
      <w:bookmarkEnd w:id="7307"/>
      <w:bookmarkEnd w:id="7308"/>
      <w:bookmarkEnd w:id="7309"/>
      <w:bookmarkEnd w:id="7310"/>
      <w:bookmarkEnd w:id="7311"/>
      <w:bookmarkEnd w:id="7312"/>
      <w:bookmarkEnd w:id="7313"/>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314" w:name="_Toc26369734"/>
      <w:bookmarkStart w:id="7315" w:name="_Toc36227616"/>
      <w:bookmarkStart w:id="7316" w:name="_Toc36228631"/>
      <w:bookmarkStart w:id="7317" w:name="_Toc36229258"/>
      <w:bookmarkStart w:id="7318" w:name="_Toc68847578"/>
      <w:bookmarkStart w:id="7319" w:name="_Toc74611513"/>
      <w:bookmarkStart w:id="7320" w:name="_Toc75566792"/>
      <w:bookmarkStart w:id="7321" w:name="_Toc89790344"/>
      <w:bookmarkStart w:id="7322" w:name="_Toc99466983"/>
      <w:bookmarkStart w:id="7323" w:name="_Toc186664193"/>
      <w:r w:rsidRPr="00567618">
        <w:rPr>
          <w:lang w:eastAsia="ko-KR"/>
        </w:rPr>
        <w:t>Q.4</w:t>
      </w:r>
      <w:r w:rsidRPr="00567618">
        <w:rPr>
          <w:lang w:eastAsia="ko-KR"/>
        </w:rPr>
        <w:tab/>
        <w:t>Detailed computation</w:t>
      </w:r>
      <w:bookmarkEnd w:id="7314"/>
      <w:bookmarkEnd w:id="7315"/>
      <w:bookmarkEnd w:id="7316"/>
      <w:bookmarkEnd w:id="7317"/>
      <w:bookmarkEnd w:id="7318"/>
      <w:bookmarkEnd w:id="7319"/>
      <w:bookmarkEnd w:id="7320"/>
      <w:bookmarkEnd w:id="7321"/>
      <w:bookmarkEnd w:id="7322"/>
      <w:bookmarkEnd w:id="7323"/>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324"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324"/>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325"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326" w:name="_MCCTEMPBM_CRPT86941681___4" w:colFirst="1" w:colLast="10"/>
            <w:bookmarkEnd w:id="7325"/>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327" w:name="_MCCTEMPBM_CRPT86941682___4" w:colFirst="1" w:colLast="10"/>
            <w:bookmarkEnd w:id="7326"/>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327"/>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328"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329" w:name="_MCCTEMPBM_CRPT86941684___7"/>
            <w:bookmarkStart w:id="7330" w:name="_MCCTEMPBM_CRPT86941685___4" w:colFirst="1" w:colLast="10"/>
            <w:bookmarkEnd w:id="7328"/>
            <w:r w:rsidRPr="00567618">
              <w:rPr>
                <w:rFonts w:ascii="Arial" w:hAnsi="Arial" w:cs="Arial"/>
                <w:color w:val="000000"/>
                <w:sz w:val="18"/>
                <w:szCs w:val="18"/>
                <w:lang w:eastAsia="ko-KR"/>
              </w:rPr>
              <w:t>Bits per speech frame</w:t>
            </w:r>
            <w:bookmarkEnd w:id="7329"/>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331" w:name="_MCCTEMPBM_CRPT86941686___7"/>
            <w:bookmarkStart w:id="7332" w:name="_MCCTEMPBM_CRPT86941687___4" w:colFirst="1" w:colLast="10"/>
            <w:bookmarkEnd w:id="7330"/>
            <w:r w:rsidRPr="00567618">
              <w:rPr>
                <w:rFonts w:ascii="Arial" w:hAnsi="Arial" w:cs="Arial"/>
                <w:color w:val="000000"/>
                <w:sz w:val="18"/>
                <w:szCs w:val="18"/>
                <w:lang w:eastAsia="ko-KR"/>
              </w:rPr>
              <w:t>Speech frame size (bytes)</w:t>
            </w:r>
            <w:bookmarkEnd w:id="7331"/>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333" w:name="_MCCTEMPBM_CRPT86941688___7"/>
            <w:bookmarkStart w:id="7334" w:name="_MCCTEMPBM_CRPT86941689___4" w:colFirst="1" w:colLast="10"/>
            <w:bookmarkEnd w:id="7332"/>
            <w:r w:rsidRPr="00567618">
              <w:rPr>
                <w:rFonts w:ascii="Arial" w:hAnsi="Arial" w:cs="Arial"/>
                <w:color w:val="000000"/>
                <w:sz w:val="18"/>
                <w:szCs w:val="18"/>
                <w:lang w:eastAsia="ko-KR"/>
              </w:rPr>
              <w:t>CMR and ToC (bits)</w:t>
            </w:r>
            <w:bookmarkEnd w:id="7333"/>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335" w:name="_MCCTEMPBM_CRPT86941690___7"/>
            <w:bookmarkStart w:id="7336" w:name="_MCCTEMPBM_CRPT86941691___4" w:colFirst="1" w:colLast="10"/>
            <w:bookmarkEnd w:id="7334"/>
            <w:r w:rsidRPr="00567618">
              <w:rPr>
                <w:rFonts w:ascii="Arial" w:hAnsi="Arial" w:cs="Arial"/>
                <w:color w:val="000000"/>
                <w:sz w:val="18"/>
                <w:szCs w:val="18"/>
                <w:lang w:eastAsia="ko-KR"/>
              </w:rPr>
              <w:t>RTP payload (bits)</w:t>
            </w:r>
            <w:bookmarkEnd w:id="7335"/>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337" w:name="_MCCTEMPBM_CRPT86941692___7"/>
            <w:bookmarkStart w:id="7338" w:name="_MCCTEMPBM_CRPT86941693___4" w:colFirst="1" w:colLast="10"/>
            <w:bookmarkEnd w:id="7336"/>
            <w:r w:rsidRPr="00567618">
              <w:rPr>
                <w:rFonts w:ascii="Arial" w:hAnsi="Arial" w:cs="Arial"/>
                <w:color w:val="000000"/>
                <w:sz w:val="18"/>
                <w:szCs w:val="18"/>
                <w:lang w:eastAsia="ko-KR"/>
              </w:rPr>
              <w:t>RTP header (bits)</w:t>
            </w:r>
            <w:bookmarkEnd w:id="7337"/>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339" w:name="_MCCTEMPBM_CRPT86941694___7"/>
            <w:bookmarkStart w:id="7340" w:name="_MCCTEMPBM_CRPT86941695___4" w:colFirst="1" w:colLast="10"/>
            <w:bookmarkEnd w:id="7338"/>
            <w:r w:rsidRPr="00567618">
              <w:rPr>
                <w:rFonts w:ascii="Arial" w:hAnsi="Arial" w:cs="Arial"/>
                <w:color w:val="000000"/>
                <w:sz w:val="18"/>
                <w:szCs w:val="18"/>
                <w:lang w:eastAsia="ko-KR"/>
              </w:rPr>
              <w:t>UDP header (bits)</w:t>
            </w:r>
            <w:bookmarkEnd w:id="7339"/>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341" w:name="_MCCTEMPBM_CRPT86941696___7"/>
            <w:bookmarkStart w:id="7342" w:name="_MCCTEMPBM_CRPT86941697___4" w:colFirst="1" w:colLast="10"/>
            <w:bookmarkEnd w:id="7340"/>
            <w:r w:rsidRPr="00567618">
              <w:rPr>
                <w:rFonts w:ascii="Arial" w:hAnsi="Arial" w:cs="Arial"/>
                <w:color w:val="000000"/>
                <w:sz w:val="18"/>
                <w:szCs w:val="18"/>
                <w:lang w:eastAsia="ko-KR"/>
              </w:rPr>
              <w:t>IPv4 header (bits)</w:t>
            </w:r>
            <w:bookmarkEnd w:id="7341"/>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343" w:name="_MCCTEMPBM_CRPT86941698___7"/>
            <w:bookmarkStart w:id="7344" w:name="_MCCTEMPBM_CRPT86941699___4" w:colFirst="1" w:colLast="10"/>
            <w:bookmarkEnd w:id="7342"/>
            <w:r w:rsidRPr="00567618">
              <w:rPr>
                <w:rFonts w:ascii="Arial" w:hAnsi="Arial" w:cs="Arial"/>
                <w:color w:val="000000"/>
                <w:sz w:val="18"/>
                <w:szCs w:val="18"/>
                <w:lang w:eastAsia="ko-KR"/>
              </w:rPr>
              <w:t>Total bits per 20 ms</w:t>
            </w:r>
            <w:bookmarkEnd w:id="7343"/>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345" w:name="_MCCTEMPBM_CRPT86941700___7"/>
            <w:bookmarkStart w:id="7346" w:name="_MCCTEMPBM_CRPT86941701___4" w:colFirst="1" w:colLast="10"/>
            <w:bookmarkEnd w:id="7344"/>
            <w:r w:rsidRPr="00567618">
              <w:rPr>
                <w:rFonts w:ascii="Arial" w:hAnsi="Arial" w:cs="Arial"/>
                <w:color w:val="000000"/>
                <w:sz w:val="18"/>
                <w:szCs w:val="18"/>
                <w:lang w:eastAsia="ko-KR"/>
              </w:rPr>
              <w:t>Total bit-rate (kbps)</w:t>
            </w:r>
            <w:bookmarkEnd w:id="7345"/>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347" w:name="_MCCTEMPBM_CRPT86941702___7"/>
            <w:bookmarkStart w:id="7348" w:name="_MCCTEMPBM_CRPT86941703___4" w:colFirst="1" w:colLast="10"/>
            <w:bookmarkEnd w:id="7346"/>
            <w:r w:rsidRPr="00567618">
              <w:rPr>
                <w:rFonts w:ascii="Arial" w:hAnsi="Arial" w:cs="Arial"/>
                <w:color w:val="000000"/>
                <w:sz w:val="18"/>
                <w:szCs w:val="18"/>
                <w:lang w:eastAsia="ko-KR"/>
              </w:rPr>
              <w:t>AS (kbps)</w:t>
            </w:r>
            <w:bookmarkEnd w:id="7347"/>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348"/>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349"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350" w:name="_MCCTEMPBM_CRPT86941705___7"/>
            <w:bookmarkStart w:id="7351" w:name="_MCCTEMPBM_CRPT86941706___4" w:colFirst="1" w:colLast="10"/>
            <w:bookmarkEnd w:id="7349"/>
            <w:r w:rsidRPr="00567618">
              <w:rPr>
                <w:rFonts w:ascii="Arial" w:hAnsi="Arial" w:cs="Arial"/>
                <w:color w:val="000000"/>
                <w:sz w:val="18"/>
                <w:szCs w:val="18"/>
                <w:lang w:eastAsia="ko-KR"/>
              </w:rPr>
              <w:t>Bits per speech frame</w:t>
            </w:r>
            <w:bookmarkEnd w:id="7350"/>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352" w:name="_MCCTEMPBM_CRPT86941707___7"/>
            <w:bookmarkStart w:id="7353" w:name="_MCCTEMPBM_CRPT86941708___4" w:colFirst="1" w:colLast="10"/>
            <w:bookmarkEnd w:id="7351"/>
            <w:r w:rsidRPr="00567618">
              <w:rPr>
                <w:rFonts w:ascii="Arial" w:hAnsi="Arial" w:cs="Arial"/>
                <w:color w:val="000000"/>
                <w:sz w:val="18"/>
                <w:szCs w:val="18"/>
                <w:lang w:eastAsia="ko-KR"/>
              </w:rPr>
              <w:t>Speech frame size (bytes)</w:t>
            </w:r>
            <w:bookmarkEnd w:id="7352"/>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354" w:name="_MCCTEMPBM_CRPT86941709___7"/>
            <w:bookmarkStart w:id="7355" w:name="_MCCTEMPBM_CRPT86941710___4" w:colFirst="1" w:colLast="10"/>
            <w:bookmarkEnd w:id="7353"/>
            <w:r w:rsidRPr="00567618">
              <w:rPr>
                <w:rFonts w:ascii="Arial" w:hAnsi="Arial" w:cs="Arial"/>
                <w:color w:val="000000"/>
                <w:sz w:val="18"/>
                <w:szCs w:val="18"/>
                <w:lang w:eastAsia="ko-KR"/>
              </w:rPr>
              <w:t>CMR and ToC (bits)</w:t>
            </w:r>
            <w:bookmarkEnd w:id="7354"/>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356" w:name="_MCCTEMPBM_CRPT86941711___7"/>
            <w:bookmarkStart w:id="7357" w:name="_MCCTEMPBM_CRPT86941712___4" w:colFirst="1" w:colLast="10"/>
            <w:bookmarkEnd w:id="7355"/>
            <w:r w:rsidRPr="00567618">
              <w:rPr>
                <w:rFonts w:ascii="Arial" w:hAnsi="Arial" w:cs="Arial"/>
                <w:color w:val="000000"/>
                <w:sz w:val="18"/>
                <w:szCs w:val="18"/>
                <w:lang w:eastAsia="ko-KR"/>
              </w:rPr>
              <w:t>RTP payload (bits)</w:t>
            </w:r>
            <w:bookmarkEnd w:id="7356"/>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358" w:name="_MCCTEMPBM_CRPT86941713___7"/>
            <w:bookmarkStart w:id="7359" w:name="_MCCTEMPBM_CRPT86941714___4" w:colFirst="1" w:colLast="10"/>
            <w:bookmarkEnd w:id="7357"/>
            <w:r w:rsidRPr="00567618">
              <w:rPr>
                <w:rFonts w:ascii="Arial" w:hAnsi="Arial" w:cs="Arial"/>
                <w:color w:val="000000"/>
                <w:sz w:val="18"/>
                <w:szCs w:val="18"/>
                <w:lang w:eastAsia="ko-KR"/>
              </w:rPr>
              <w:t>RTP header (bits)</w:t>
            </w:r>
            <w:bookmarkEnd w:id="7358"/>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360" w:name="_MCCTEMPBM_CRPT86941715___7"/>
            <w:bookmarkStart w:id="7361" w:name="_MCCTEMPBM_CRPT86941716___4" w:colFirst="1" w:colLast="10"/>
            <w:bookmarkEnd w:id="7359"/>
            <w:r w:rsidRPr="00567618">
              <w:rPr>
                <w:rFonts w:ascii="Arial" w:hAnsi="Arial" w:cs="Arial"/>
                <w:color w:val="000000"/>
                <w:sz w:val="18"/>
                <w:szCs w:val="18"/>
                <w:lang w:eastAsia="ko-KR"/>
              </w:rPr>
              <w:t>UDP header (bits)</w:t>
            </w:r>
            <w:bookmarkEnd w:id="7360"/>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362" w:name="_MCCTEMPBM_CRPT86941717___7"/>
            <w:bookmarkStart w:id="7363" w:name="_MCCTEMPBM_CRPT86941718___4" w:colFirst="1" w:colLast="10"/>
            <w:bookmarkEnd w:id="7361"/>
            <w:r w:rsidRPr="00567618">
              <w:rPr>
                <w:rFonts w:ascii="Arial" w:hAnsi="Arial" w:cs="Arial"/>
                <w:color w:val="000000"/>
                <w:sz w:val="18"/>
                <w:szCs w:val="18"/>
                <w:lang w:eastAsia="ko-KR"/>
              </w:rPr>
              <w:t>IPv6 header (bits)</w:t>
            </w:r>
            <w:bookmarkEnd w:id="7362"/>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364" w:name="_MCCTEMPBM_CRPT86941719___7"/>
            <w:bookmarkStart w:id="7365" w:name="_MCCTEMPBM_CRPT86941720___4" w:colFirst="1" w:colLast="10"/>
            <w:bookmarkEnd w:id="7363"/>
            <w:r w:rsidRPr="00567618">
              <w:rPr>
                <w:rFonts w:ascii="Arial" w:hAnsi="Arial" w:cs="Arial"/>
                <w:color w:val="000000"/>
                <w:sz w:val="18"/>
                <w:szCs w:val="18"/>
                <w:lang w:eastAsia="ko-KR"/>
              </w:rPr>
              <w:t>Total bits per 20 ms</w:t>
            </w:r>
            <w:bookmarkEnd w:id="7364"/>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366" w:name="_MCCTEMPBM_CRPT86941721___7"/>
            <w:bookmarkStart w:id="7367" w:name="_MCCTEMPBM_CRPT86941722___4" w:colFirst="1" w:colLast="10"/>
            <w:bookmarkEnd w:id="7365"/>
            <w:r w:rsidRPr="00567618">
              <w:rPr>
                <w:rFonts w:ascii="Arial" w:hAnsi="Arial" w:cs="Arial"/>
                <w:color w:val="000000"/>
                <w:sz w:val="18"/>
                <w:szCs w:val="18"/>
                <w:lang w:eastAsia="ko-KR"/>
              </w:rPr>
              <w:t>Total bit-rate (kbps)</w:t>
            </w:r>
            <w:bookmarkEnd w:id="7366"/>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368" w:name="_MCCTEMPBM_CRPT86941723___7"/>
            <w:bookmarkStart w:id="7369" w:name="_MCCTEMPBM_CRPT86941724___4" w:colFirst="1" w:colLast="10"/>
            <w:bookmarkEnd w:id="7367"/>
            <w:r w:rsidRPr="00567618">
              <w:rPr>
                <w:rFonts w:ascii="Arial" w:hAnsi="Arial" w:cs="Arial"/>
                <w:color w:val="000000"/>
                <w:sz w:val="18"/>
                <w:szCs w:val="18"/>
                <w:lang w:eastAsia="ko-KR"/>
              </w:rPr>
              <w:t>AS (kbps)</w:t>
            </w:r>
            <w:bookmarkEnd w:id="7368"/>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369"/>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370" w:name="_Toc26369735"/>
      <w:bookmarkStart w:id="7371" w:name="_Toc36227617"/>
      <w:bookmarkStart w:id="7372" w:name="_Toc36228632"/>
      <w:bookmarkStart w:id="7373" w:name="_Toc36229259"/>
      <w:bookmarkStart w:id="7374" w:name="_Toc68847579"/>
      <w:bookmarkStart w:id="7375" w:name="_Toc74611514"/>
      <w:bookmarkStart w:id="7376" w:name="_Toc75566793"/>
      <w:bookmarkStart w:id="7377" w:name="_Toc89790345"/>
      <w:bookmarkStart w:id="7378" w:name="_Toc99466984"/>
      <w:bookmarkStart w:id="7379" w:name="_Toc186664194"/>
      <w:r w:rsidRPr="00567618">
        <w:t>Annex R (informative):</w:t>
      </w:r>
      <w:r w:rsidRPr="00567618">
        <w:br/>
        <w:t>IANA registration information for RTCP Feedback Message Types</w:t>
      </w:r>
      <w:bookmarkEnd w:id="7370"/>
      <w:bookmarkEnd w:id="7371"/>
      <w:bookmarkEnd w:id="7372"/>
      <w:bookmarkEnd w:id="7373"/>
      <w:bookmarkEnd w:id="7374"/>
      <w:bookmarkEnd w:id="7375"/>
      <w:bookmarkEnd w:id="7376"/>
      <w:bookmarkEnd w:id="7377"/>
      <w:bookmarkEnd w:id="7378"/>
      <w:bookmarkEnd w:id="7379"/>
    </w:p>
    <w:p w14:paraId="56A693B7" w14:textId="77777777" w:rsidR="00FC7E52" w:rsidRPr="00567618" w:rsidRDefault="00FC7E52" w:rsidP="00FC7E52">
      <w:pPr>
        <w:pStyle w:val="Heading1"/>
        <w:rPr>
          <w:rFonts w:cs="Arial"/>
          <w:szCs w:val="36"/>
        </w:rPr>
      </w:pPr>
      <w:bookmarkStart w:id="7380" w:name="_Toc26369736"/>
      <w:bookmarkStart w:id="7381" w:name="_Toc36227618"/>
      <w:bookmarkStart w:id="7382" w:name="_Toc36228633"/>
      <w:bookmarkStart w:id="7383" w:name="_Toc36229260"/>
      <w:bookmarkStart w:id="7384" w:name="_Toc68847580"/>
      <w:bookmarkStart w:id="7385" w:name="_Toc74611515"/>
      <w:bookmarkStart w:id="7386" w:name="_Toc75566794"/>
      <w:bookmarkStart w:id="7387" w:name="_Toc89790346"/>
      <w:bookmarkStart w:id="7388" w:name="_Toc99466985"/>
      <w:bookmarkStart w:id="7389" w:name="_Toc186664195"/>
      <w:r w:rsidRPr="00567618">
        <w:rPr>
          <w:rFonts w:cs="Arial"/>
          <w:szCs w:val="36"/>
        </w:rPr>
        <w:t>R.1</w:t>
      </w:r>
      <w:r w:rsidRPr="00567618">
        <w:rPr>
          <w:rFonts w:cs="Arial"/>
          <w:szCs w:val="36"/>
        </w:rPr>
        <w:tab/>
        <w:t>Video Region-of-Interest (ROI)</w:t>
      </w:r>
      <w:bookmarkEnd w:id="7380"/>
      <w:bookmarkEnd w:id="7381"/>
      <w:bookmarkEnd w:id="7382"/>
      <w:bookmarkEnd w:id="7383"/>
      <w:bookmarkEnd w:id="7384"/>
      <w:bookmarkEnd w:id="7385"/>
      <w:bookmarkEnd w:id="7386"/>
      <w:bookmarkEnd w:id="7387"/>
      <w:bookmarkEnd w:id="7388"/>
      <w:bookmarkEnd w:id="7389"/>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390" w:name="_Toc26369737"/>
      <w:bookmarkStart w:id="7391" w:name="_Toc36227619"/>
      <w:bookmarkStart w:id="7392" w:name="_Toc36228634"/>
      <w:bookmarkStart w:id="7393" w:name="_Toc36229261"/>
      <w:bookmarkStart w:id="7394" w:name="_Toc68847581"/>
      <w:bookmarkStart w:id="7395" w:name="_Toc74611516"/>
      <w:bookmarkStart w:id="7396" w:name="_Toc75566795"/>
      <w:bookmarkStart w:id="7397" w:name="_Toc89790347"/>
      <w:bookmarkStart w:id="7398" w:name="_Toc99466986"/>
      <w:bookmarkStart w:id="7399" w:name="_Toc186664196"/>
      <w:r w:rsidRPr="00567618">
        <w:rPr>
          <w:rFonts w:cs="Arial"/>
          <w:szCs w:val="36"/>
        </w:rPr>
        <w:t>R.2</w:t>
      </w:r>
      <w:r w:rsidRPr="00567618">
        <w:rPr>
          <w:rFonts w:cs="Arial"/>
          <w:szCs w:val="36"/>
        </w:rPr>
        <w:tab/>
        <w:t>Delay Budget Information (DBI)</w:t>
      </w:r>
      <w:bookmarkEnd w:id="7390"/>
      <w:bookmarkEnd w:id="7391"/>
      <w:bookmarkEnd w:id="7392"/>
      <w:bookmarkEnd w:id="7393"/>
      <w:bookmarkEnd w:id="7394"/>
      <w:bookmarkEnd w:id="7395"/>
      <w:bookmarkEnd w:id="7396"/>
      <w:bookmarkEnd w:id="7397"/>
      <w:bookmarkEnd w:id="7398"/>
      <w:bookmarkEnd w:id="7399"/>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400" w:name="_Toc186664197"/>
      <w:r>
        <w:rPr>
          <w:rFonts w:cs="Arial"/>
          <w:szCs w:val="36"/>
        </w:rPr>
        <w:t>R.3</w:t>
      </w:r>
      <w:r w:rsidRPr="00726A71">
        <w:rPr>
          <w:rFonts w:cs="Arial"/>
          <w:szCs w:val="36"/>
        </w:rPr>
        <w:tab/>
      </w:r>
      <w:r>
        <w:rPr>
          <w:rFonts w:cs="Arial"/>
          <w:szCs w:val="36"/>
        </w:rPr>
        <w:t>Viewport (VP)</w:t>
      </w:r>
      <w:bookmarkEnd w:id="7400"/>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15DF60D0" w:rsidR="00075250" w:rsidRPr="00A24ABA" w:rsidRDefault="00075250" w:rsidP="00075250">
      <w:pPr>
        <w:rPr>
          <w:szCs w:val="24"/>
        </w:rPr>
      </w:pPr>
      <w:r>
        <w:rPr>
          <w:szCs w:val="24"/>
        </w:rPr>
        <w:t xml:space="preserve">Value: </w:t>
      </w:r>
      <w:r w:rsidR="006F6E78">
        <w:rPr>
          <w:szCs w:val="24"/>
        </w:rPr>
        <w:t>11</w:t>
      </w:r>
    </w:p>
    <w:p w14:paraId="6B59DD43" w14:textId="7582299F" w:rsidR="00075250" w:rsidRPr="00567618" w:rsidRDefault="00075250" w:rsidP="00FC7E52">
      <w:pPr>
        <w:rPr>
          <w:szCs w:val="24"/>
        </w:rPr>
      </w:pPr>
      <w:r>
        <w:rPr>
          <w:szCs w:val="24"/>
        </w:rPr>
        <w:t>Reference: 3GPP TS 26.114.</w:t>
      </w:r>
    </w:p>
    <w:p w14:paraId="2D261646" w14:textId="77777777" w:rsidR="00FC7E52" w:rsidRPr="00567618" w:rsidRDefault="00FC7E52" w:rsidP="00FC7E52">
      <w:pPr>
        <w:pStyle w:val="Heading8"/>
        <w:rPr>
          <w:lang w:eastAsia="ko-KR"/>
        </w:rPr>
      </w:pPr>
      <w:r w:rsidRPr="00567618">
        <w:br w:type="page"/>
      </w:r>
      <w:bookmarkStart w:id="7401" w:name="_Toc26369738"/>
      <w:bookmarkStart w:id="7402" w:name="_Toc36227620"/>
      <w:bookmarkStart w:id="7403" w:name="_Toc36228635"/>
      <w:bookmarkStart w:id="7404" w:name="_Toc36229262"/>
      <w:bookmarkStart w:id="7405" w:name="_Toc68847582"/>
      <w:bookmarkStart w:id="7406" w:name="_Toc74611517"/>
      <w:bookmarkStart w:id="7407" w:name="_Toc75566796"/>
      <w:bookmarkStart w:id="7408" w:name="_Toc89790348"/>
      <w:bookmarkStart w:id="7409" w:name="_Toc99466987"/>
      <w:bookmarkStart w:id="7410" w:name="_Toc186664198"/>
      <w:r w:rsidRPr="00567618">
        <w:rPr>
          <w:lang w:eastAsia="ko-KR"/>
        </w:rPr>
        <w:t>Annex S (normative):</w:t>
      </w:r>
      <w:r w:rsidRPr="00567618">
        <w:rPr>
          <w:lang w:eastAsia="ko-KR"/>
        </w:rPr>
        <w:br/>
        <w:t>Multi-party Multimedia Conference Media Handling</w:t>
      </w:r>
      <w:bookmarkEnd w:id="7401"/>
      <w:bookmarkEnd w:id="7402"/>
      <w:bookmarkEnd w:id="7403"/>
      <w:bookmarkEnd w:id="7404"/>
      <w:bookmarkEnd w:id="7405"/>
      <w:bookmarkEnd w:id="7406"/>
      <w:bookmarkEnd w:id="7407"/>
      <w:bookmarkEnd w:id="7408"/>
      <w:bookmarkEnd w:id="7409"/>
      <w:bookmarkEnd w:id="7410"/>
    </w:p>
    <w:p w14:paraId="2931367A" w14:textId="77777777" w:rsidR="00FC7E52" w:rsidRPr="00567618" w:rsidRDefault="00FC7E52" w:rsidP="00FC7E52">
      <w:pPr>
        <w:pStyle w:val="Heading1"/>
        <w:rPr>
          <w:lang w:eastAsia="ko-KR"/>
        </w:rPr>
      </w:pPr>
      <w:bookmarkStart w:id="7411" w:name="_Toc26369739"/>
      <w:bookmarkStart w:id="7412" w:name="_Toc36227621"/>
      <w:bookmarkStart w:id="7413" w:name="_Toc36228636"/>
      <w:bookmarkStart w:id="7414" w:name="_Toc36229263"/>
      <w:bookmarkStart w:id="7415" w:name="_Toc68847583"/>
      <w:bookmarkStart w:id="7416" w:name="_Toc74611518"/>
      <w:bookmarkStart w:id="7417" w:name="_Toc75566797"/>
      <w:bookmarkStart w:id="7418" w:name="_Toc89790349"/>
      <w:bookmarkStart w:id="7419" w:name="_Toc99466988"/>
      <w:bookmarkStart w:id="7420" w:name="_Toc186664199"/>
      <w:r w:rsidRPr="00567618">
        <w:rPr>
          <w:lang w:eastAsia="ko-KR"/>
        </w:rPr>
        <w:t>S.1</w:t>
      </w:r>
      <w:r w:rsidRPr="00567618">
        <w:rPr>
          <w:lang w:eastAsia="ko-KR"/>
        </w:rPr>
        <w:tab/>
        <w:t>General</w:t>
      </w:r>
      <w:bookmarkEnd w:id="7411"/>
      <w:bookmarkEnd w:id="7412"/>
      <w:bookmarkEnd w:id="7413"/>
      <w:bookmarkEnd w:id="7414"/>
      <w:bookmarkEnd w:id="7415"/>
      <w:bookmarkEnd w:id="7416"/>
      <w:bookmarkEnd w:id="7417"/>
      <w:bookmarkEnd w:id="7418"/>
      <w:bookmarkEnd w:id="7419"/>
      <w:bookmarkEnd w:id="7420"/>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421" w:name="_Toc26369740"/>
      <w:bookmarkStart w:id="7422" w:name="_Toc36227622"/>
      <w:bookmarkStart w:id="7423" w:name="_Toc36228637"/>
      <w:bookmarkStart w:id="7424" w:name="_Toc36229264"/>
      <w:bookmarkStart w:id="7425" w:name="_Toc68847584"/>
      <w:bookmarkStart w:id="7426" w:name="_Toc74611519"/>
      <w:bookmarkStart w:id="7427" w:name="_Toc75566798"/>
      <w:bookmarkStart w:id="7428" w:name="_Toc89790350"/>
      <w:bookmarkStart w:id="7429" w:name="_Toc99466989"/>
      <w:bookmarkStart w:id="7430" w:name="_Toc186664200"/>
      <w:r w:rsidRPr="00567618">
        <w:rPr>
          <w:lang w:eastAsia="ko-KR"/>
        </w:rPr>
        <w:t>S.2</w:t>
      </w:r>
      <w:r w:rsidRPr="00567618">
        <w:rPr>
          <w:lang w:eastAsia="ko-KR"/>
        </w:rPr>
        <w:tab/>
        <w:t>Video</w:t>
      </w:r>
      <w:bookmarkEnd w:id="7421"/>
      <w:bookmarkEnd w:id="7422"/>
      <w:bookmarkEnd w:id="7423"/>
      <w:bookmarkEnd w:id="7424"/>
      <w:bookmarkEnd w:id="7425"/>
      <w:bookmarkEnd w:id="7426"/>
      <w:bookmarkEnd w:id="7427"/>
      <w:bookmarkEnd w:id="7428"/>
      <w:bookmarkEnd w:id="7429"/>
      <w:bookmarkEnd w:id="7430"/>
    </w:p>
    <w:p w14:paraId="785F2755" w14:textId="77777777" w:rsidR="00FC7E52" w:rsidRPr="00567618" w:rsidRDefault="00FC7E52" w:rsidP="00FC7E52">
      <w:pPr>
        <w:pStyle w:val="Heading2"/>
        <w:rPr>
          <w:lang w:eastAsia="ko-KR"/>
        </w:rPr>
      </w:pPr>
      <w:bookmarkStart w:id="7431" w:name="_Toc26369741"/>
      <w:bookmarkStart w:id="7432" w:name="_Toc36227623"/>
      <w:bookmarkStart w:id="7433" w:name="_Toc36228638"/>
      <w:bookmarkStart w:id="7434" w:name="_Toc36229265"/>
      <w:bookmarkStart w:id="7435" w:name="_Toc68847585"/>
      <w:bookmarkStart w:id="7436" w:name="_Toc74611520"/>
      <w:bookmarkStart w:id="7437" w:name="_Toc75566799"/>
      <w:bookmarkStart w:id="7438" w:name="_Toc89790351"/>
      <w:bookmarkStart w:id="7439" w:name="_Toc99466990"/>
      <w:bookmarkStart w:id="7440" w:name="_Toc186664201"/>
      <w:r w:rsidRPr="00567618">
        <w:rPr>
          <w:lang w:eastAsia="ko-KR"/>
        </w:rPr>
        <w:t>S.2.1</w:t>
      </w:r>
      <w:r w:rsidRPr="00567618">
        <w:rPr>
          <w:lang w:eastAsia="ko-KR"/>
        </w:rPr>
        <w:tab/>
        <w:t>Conversational video</w:t>
      </w:r>
      <w:bookmarkEnd w:id="7431"/>
      <w:bookmarkEnd w:id="7432"/>
      <w:bookmarkEnd w:id="7433"/>
      <w:bookmarkEnd w:id="7434"/>
      <w:bookmarkEnd w:id="7435"/>
      <w:bookmarkEnd w:id="7436"/>
      <w:bookmarkEnd w:id="7437"/>
      <w:bookmarkEnd w:id="7438"/>
      <w:bookmarkEnd w:id="7439"/>
      <w:bookmarkEnd w:id="7440"/>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441" w:name="_Toc26369742"/>
      <w:bookmarkStart w:id="7442" w:name="_Toc36227624"/>
      <w:bookmarkStart w:id="7443" w:name="_Toc36228639"/>
      <w:bookmarkStart w:id="7444" w:name="_Toc36229266"/>
      <w:bookmarkStart w:id="7445" w:name="_Toc68847586"/>
      <w:bookmarkStart w:id="7446" w:name="_Toc74611521"/>
      <w:bookmarkStart w:id="7447" w:name="_Toc75566800"/>
      <w:bookmarkStart w:id="7448" w:name="_Toc89790352"/>
      <w:bookmarkStart w:id="7449" w:name="_Toc99466991"/>
      <w:bookmarkStart w:id="7450" w:name="_Toc186664202"/>
      <w:r w:rsidRPr="00567618">
        <w:rPr>
          <w:lang w:eastAsia="ko-KR"/>
        </w:rPr>
        <w:t>S.2.2</w:t>
      </w:r>
      <w:r w:rsidRPr="00567618">
        <w:rPr>
          <w:lang w:eastAsia="ko-KR"/>
        </w:rPr>
        <w:tab/>
        <w:t>Non-conversational (screenshare) video</w:t>
      </w:r>
      <w:bookmarkEnd w:id="7441"/>
      <w:bookmarkEnd w:id="7442"/>
      <w:bookmarkEnd w:id="7443"/>
      <w:bookmarkEnd w:id="7444"/>
      <w:bookmarkEnd w:id="7445"/>
      <w:bookmarkEnd w:id="7446"/>
      <w:bookmarkEnd w:id="7447"/>
      <w:bookmarkEnd w:id="7448"/>
      <w:bookmarkEnd w:id="7449"/>
      <w:bookmarkEnd w:id="7450"/>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451" w:name="_Toc26369743"/>
      <w:bookmarkStart w:id="7452" w:name="_Toc36227625"/>
      <w:bookmarkStart w:id="7453" w:name="_Toc36228640"/>
      <w:bookmarkStart w:id="7454" w:name="_Toc36229267"/>
      <w:bookmarkStart w:id="7455" w:name="_Toc68847587"/>
      <w:bookmarkStart w:id="7456" w:name="_Toc74611522"/>
      <w:bookmarkStart w:id="7457" w:name="_Toc75566801"/>
      <w:bookmarkStart w:id="7458" w:name="_Toc89790353"/>
      <w:bookmarkStart w:id="7459" w:name="_Toc99466992"/>
      <w:bookmarkStart w:id="7460" w:name="_Toc186664203"/>
      <w:r w:rsidRPr="00567618">
        <w:rPr>
          <w:lang w:eastAsia="ko-KR"/>
        </w:rPr>
        <w:t>S.3</w:t>
      </w:r>
      <w:r w:rsidRPr="00567618">
        <w:rPr>
          <w:lang w:eastAsia="ko-KR"/>
        </w:rPr>
        <w:tab/>
        <w:t>Audio</w:t>
      </w:r>
      <w:bookmarkEnd w:id="7451"/>
      <w:bookmarkEnd w:id="7452"/>
      <w:bookmarkEnd w:id="7453"/>
      <w:bookmarkEnd w:id="7454"/>
      <w:bookmarkEnd w:id="7455"/>
      <w:bookmarkEnd w:id="7456"/>
      <w:bookmarkEnd w:id="7457"/>
      <w:bookmarkEnd w:id="7458"/>
      <w:bookmarkEnd w:id="7459"/>
      <w:bookmarkEnd w:id="7460"/>
    </w:p>
    <w:p w14:paraId="64ED6897" w14:textId="77777777" w:rsidR="00FC7E52" w:rsidRPr="00567618" w:rsidRDefault="00FC7E52" w:rsidP="00FC7E52">
      <w:pPr>
        <w:pStyle w:val="Heading2"/>
        <w:rPr>
          <w:lang w:eastAsia="ko-KR"/>
        </w:rPr>
      </w:pPr>
      <w:bookmarkStart w:id="7461" w:name="_Toc26369744"/>
      <w:bookmarkStart w:id="7462" w:name="_Toc36227626"/>
      <w:bookmarkStart w:id="7463" w:name="_Toc36228641"/>
      <w:bookmarkStart w:id="7464" w:name="_Toc36229268"/>
      <w:bookmarkStart w:id="7465" w:name="_Toc68847588"/>
      <w:bookmarkStart w:id="7466" w:name="_Toc74611523"/>
      <w:bookmarkStart w:id="7467" w:name="_Toc75566802"/>
      <w:bookmarkStart w:id="7468" w:name="_Toc89790354"/>
      <w:bookmarkStart w:id="7469" w:name="_Toc99466993"/>
      <w:bookmarkStart w:id="7470" w:name="_Toc186664204"/>
      <w:r w:rsidRPr="00567618">
        <w:rPr>
          <w:lang w:eastAsia="ko-KR"/>
        </w:rPr>
        <w:t>S.3.1</w:t>
      </w:r>
      <w:r w:rsidRPr="00567618">
        <w:rPr>
          <w:lang w:eastAsia="ko-KR"/>
        </w:rPr>
        <w:tab/>
        <w:t>General</w:t>
      </w:r>
      <w:bookmarkEnd w:id="7461"/>
      <w:bookmarkEnd w:id="7462"/>
      <w:bookmarkEnd w:id="7463"/>
      <w:bookmarkEnd w:id="7464"/>
      <w:bookmarkEnd w:id="7465"/>
      <w:bookmarkEnd w:id="7466"/>
      <w:bookmarkEnd w:id="7467"/>
      <w:bookmarkEnd w:id="7468"/>
      <w:bookmarkEnd w:id="7469"/>
      <w:bookmarkEnd w:id="7470"/>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471" w:name="_Toc26369745"/>
      <w:bookmarkStart w:id="7472" w:name="_Toc36227627"/>
      <w:bookmarkStart w:id="7473" w:name="_Toc36228642"/>
      <w:bookmarkStart w:id="7474" w:name="_Toc36229269"/>
      <w:bookmarkStart w:id="7475" w:name="_Toc68847589"/>
      <w:bookmarkStart w:id="7476" w:name="_Toc74611524"/>
      <w:bookmarkStart w:id="7477" w:name="_Toc75566803"/>
      <w:bookmarkStart w:id="7478" w:name="_Toc89790355"/>
      <w:bookmarkStart w:id="7479" w:name="_Toc99466994"/>
      <w:bookmarkStart w:id="7480" w:name="_Toc186664205"/>
      <w:r w:rsidRPr="00567618">
        <w:rPr>
          <w:lang w:eastAsia="ko-KR"/>
        </w:rPr>
        <w:t>S.3.2</w:t>
      </w:r>
      <w:r w:rsidRPr="00567618">
        <w:rPr>
          <w:lang w:eastAsia="ko-KR"/>
        </w:rPr>
        <w:tab/>
        <w:t>De-jitter buffer</w:t>
      </w:r>
      <w:bookmarkEnd w:id="7471"/>
      <w:bookmarkEnd w:id="7472"/>
      <w:bookmarkEnd w:id="7473"/>
      <w:bookmarkEnd w:id="7474"/>
      <w:bookmarkEnd w:id="7475"/>
      <w:bookmarkEnd w:id="7476"/>
      <w:bookmarkEnd w:id="7477"/>
      <w:bookmarkEnd w:id="7478"/>
      <w:bookmarkEnd w:id="7479"/>
      <w:bookmarkEnd w:id="7480"/>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481" w:name="_Toc26369746"/>
      <w:bookmarkStart w:id="7482" w:name="_Toc36227628"/>
      <w:bookmarkStart w:id="7483" w:name="_Toc36228643"/>
      <w:bookmarkStart w:id="7484" w:name="_Toc36229270"/>
      <w:bookmarkStart w:id="7485" w:name="_Toc68847590"/>
      <w:bookmarkStart w:id="7486" w:name="_Toc74611525"/>
      <w:bookmarkStart w:id="7487" w:name="_Toc75566804"/>
      <w:bookmarkStart w:id="7488" w:name="_Toc89790356"/>
      <w:bookmarkStart w:id="7489" w:name="_Toc99466995"/>
      <w:bookmarkStart w:id="7490" w:name="_Toc186664206"/>
      <w:r w:rsidRPr="00567618">
        <w:rPr>
          <w:lang w:eastAsia="ko-KR"/>
        </w:rPr>
        <w:t>S.4</w:t>
      </w:r>
      <w:r w:rsidRPr="00567618">
        <w:rPr>
          <w:lang w:eastAsia="ko-KR"/>
        </w:rPr>
        <w:tab/>
        <w:t>SIP</w:t>
      </w:r>
      <w:bookmarkEnd w:id="7481"/>
      <w:bookmarkEnd w:id="7482"/>
      <w:bookmarkEnd w:id="7483"/>
      <w:bookmarkEnd w:id="7484"/>
      <w:bookmarkEnd w:id="7485"/>
      <w:bookmarkEnd w:id="7486"/>
      <w:bookmarkEnd w:id="7487"/>
      <w:bookmarkEnd w:id="7488"/>
      <w:bookmarkEnd w:id="7489"/>
      <w:bookmarkEnd w:id="7490"/>
    </w:p>
    <w:p w14:paraId="155E0FD6" w14:textId="77777777" w:rsidR="00FC7E52" w:rsidRPr="00567618" w:rsidRDefault="00FC7E52" w:rsidP="00FC7E52">
      <w:pPr>
        <w:pStyle w:val="Heading2"/>
        <w:rPr>
          <w:lang w:eastAsia="ko-KR"/>
        </w:rPr>
      </w:pPr>
      <w:bookmarkStart w:id="7491" w:name="_Toc26369747"/>
      <w:bookmarkStart w:id="7492" w:name="_Toc36227629"/>
      <w:bookmarkStart w:id="7493" w:name="_Toc36228644"/>
      <w:bookmarkStart w:id="7494" w:name="_Toc36229271"/>
      <w:bookmarkStart w:id="7495" w:name="_Toc68847591"/>
      <w:bookmarkStart w:id="7496" w:name="_Toc74611526"/>
      <w:bookmarkStart w:id="7497" w:name="_Toc75566805"/>
      <w:bookmarkStart w:id="7498" w:name="_Toc89790357"/>
      <w:bookmarkStart w:id="7499" w:name="_Toc99466996"/>
      <w:bookmarkStart w:id="7500" w:name="_Toc186664207"/>
      <w:r w:rsidRPr="00567618">
        <w:rPr>
          <w:lang w:eastAsia="ko-KR"/>
        </w:rPr>
        <w:t>S.4.1</w:t>
      </w:r>
      <w:r w:rsidRPr="00567618">
        <w:rPr>
          <w:lang w:eastAsia="ko-KR"/>
        </w:rPr>
        <w:tab/>
        <w:t>MSMTSI client in terminal</w:t>
      </w:r>
      <w:bookmarkEnd w:id="7491"/>
      <w:bookmarkEnd w:id="7492"/>
      <w:bookmarkEnd w:id="7493"/>
      <w:bookmarkEnd w:id="7494"/>
      <w:bookmarkEnd w:id="7495"/>
      <w:bookmarkEnd w:id="7496"/>
      <w:bookmarkEnd w:id="7497"/>
      <w:bookmarkEnd w:id="7498"/>
      <w:bookmarkEnd w:id="7499"/>
      <w:bookmarkEnd w:id="7500"/>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501" w:name="_Toc26369748"/>
      <w:bookmarkStart w:id="7502" w:name="_Toc36227630"/>
      <w:bookmarkStart w:id="7503" w:name="_Toc36228645"/>
      <w:bookmarkStart w:id="7504" w:name="_Toc36229272"/>
      <w:bookmarkStart w:id="7505" w:name="_Toc68847592"/>
      <w:bookmarkStart w:id="7506" w:name="_Toc74611527"/>
      <w:bookmarkStart w:id="7507" w:name="_Toc75566806"/>
      <w:bookmarkStart w:id="7508" w:name="_Toc89790358"/>
      <w:bookmarkStart w:id="7509" w:name="_Toc99466997"/>
      <w:bookmarkStart w:id="7510" w:name="_Toc186664208"/>
      <w:r w:rsidRPr="00567618">
        <w:rPr>
          <w:lang w:eastAsia="ko-KR"/>
        </w:rPr>
        <w:t>S.4.2</w:t>
      </w:r>
      <w:r w:rsidRPr="00567618">
        <w:rPr>
          <w:lang w:eastAsia="ko-KR"/>
        </w:rPr>
        <w:tab/>
        <w:t>MSMTSI MRF</w:t>
      </w:r>
      <w:bookmarkEnd w:id="7501"/>
      <w:bookmarkEnd w:id="7502"/>
      <w:bookmarkEnd w:id="7503"/>
      <w:bookmarkEnd w:id="7504"/>
      <w:bookmarkEnd w:id="7505"/>
      <w:bookmarkEnd w:id="7506"/>
      <w:bookmarkEnd w:id="7507"/>
      <w:bookmarkEnd w:id="7508"/>
      <w:bookmarkEnd w:id="7509"/>
      <w:bookmarkEnd w:id="7510"/>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511" w:name="_Toc26369749"/>
      <w:bookmarkStart w:id="7512" w:name="_Toc36227631"/>
      <w:bookmarkStart w:id="7513" w:name="_Toc36228646"/>
      <w:bookmarkStart w:id="7514" w:name="_Toc36229273"/>
      <w:bookmarkStart w:id="7515" w:name="_Toc68847593"/>
      <w:bookmarkStart w:id="7516" w:name="_Toc74611528"/>
      <w:bookmarkStart w:id="7517" w:name="_Toc75566807"/>
      <w:bookmarkStart w:id="7518" w:name="_Toc89790359"/>
      <w:bookmarkStart w:id="7519" w:name="_Toc99466998"/>
      <w:bookmarkStart w:id="7520" w:name="_Toc186664209"/>
      <w:r w:rsidRPr="00567618">
        <w:rPr>
          <w:lang w:eastAsia="ko-KR"/>
        </w:rPr>
        <w:t>S.5</w:t>
      </w:r>
      <w:r w:rsidRPr="00567618">
        <w:rPr>
          <w:lang w:eastAsia="ko-KR"/>
        </w:rPr>
        <w:tab/>
        <w:t>Media configuration</w:t>
      </w:r>
      <w:bookmarkEnd w:id="7511"/>
      <w:bookmarkEnd w:id="7512"/>
      <w:bookmarkEnd w:id="7513"/>
      <w:bookmarkEnd w:id="7514"/>
      <w:bookmarkEnd w:id="7515"/>
      <w:bookmarkEnd w:id="7516"/>
      <w:bookmarkEnd w:id="7517"/>
      <w:bookmarkEnd w:id="7518"/>
      <w:bookmarkEnd w:id="7519"/>
      <w:bookmarkEnd w:id="7520"/>
    </w:p>
    <w:p w14:paraId="5C8AF26B" w14:textId="77777777" w:rsidR="00FC7E52" w:rsidRPr="00567618" w:rsidRDefault="00FC7E52" w:rsidP="00FC7E52">
      <w:pPr>
        <w:pStyle w:val="Heading2"/>
        <w:rPr>
          <w:lang w:eastAsia="ko-KR"/>
        </w:rPr>
      </w:pPr>
      <w:bookmarkStart w:id="7521" w:name="_Toc26369750"/>
      <w:bookmarkStart w:id="7522" w:name="_Toc36227632"/>
      <w:bookmarkStart w:id="7523" w:name="_Toc36228647"/>
      <w:bookmarkStart w:id="7524" w:name="_Toc36229274"/>
      <w:bookmarkStart w:id="7525" w:name="_Toc68847594"/>
      <w:bookmarkStart w:id="7526" w:name="_Toc74611529"/>
      <w:bookmarkStart w:id="7527" w:name="_Toc75566808"/>
      <w:bookmarkStart w:id="7528" w:name="_Toc89790360"/>
      <w:bookmarkStart w:id="7529" w:name="_Toc99466999"/>
      <w:bookmarkStart w:id="7530" w:name="_Toc186664210"/>
      <w:r w:rsidRPr="00567618">
        <w:rPr>
          <w:lang w:eastAsia="ko-KR"/>
        </w:rPr>
        <w:t>S.5.1</w:t>
      </w:r>
      <w:r w:rsidRPr="00567618">
        <w:rPr>
          <w:lang w:eastAsia="ko-KR"/>
        </w:rPr>
        <w:tab/>
        <w:t>General</w:t>
      </w:r>
      <w:bookmarkEnd w:id="7521"/>
      <w:bookmarkEnd w:id="7522"/>
      <w:bookmarkEnd w:id="7523"/>
      <w:bookmarkEnd w:id="7524"/>
      <w:bookmarkEnd w:id="7525"/>
      <w:bookmarkEnd w:id="7526"/>
      <w:bookmarkEnd w:id="7527"/>
      <w:bookmarkEnd w:id="7528"/>
      <w:bookmarkEnd w:id="7529"/>
      <w:bookmarkEnd w:id="7530"/>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531" w:name="_Toc26369751"/>
      <w:bookmarkStart w:id="7532" w:name="_Toc36227633"/>
      <w:bookmarkStart w:id="7533" w:name="_Toc36228648"/>
      <w:bookmarkStart w:id="7534" w:name="_Toc36229275"/>
      <w:bookmarkStart w:id="7535" w:name="_Toc68847595"/>
      <w:bookmarkStart w:id="7536" w:name="_Toc74611530"/>
      <w:bookmarkStart w:id="7537" w:name="_Toc75566809"/>
      <w:bookmarkStart w:id="7538" w:name="_Toc89790361"/>
      <w:bookmarkStart w:id="7539" w:name="_Toc99467000"/>
      <w:bookmarkStart w:id="7540" w:name="_Toc186664211"/>
      <w:r w:rsidRPr="00567618">
        <w:rPr>
          <w:lang w:eastAsia="ko-KR"/>
        </w:rPr>
        <w:t>S.5.2</w:t>
      </w:r>
      <w:r w:rsidRPr="00567618">
        <w:rPr>
          <w:lang w:eastAsia="ko-KR"/>
        </w:rPr>
        <w:tab/>
        <w:t>Main video</w:t>
      </w:r>
      <w:bookmarkEnd w:id="7531"/>
      <w:bookmarkEnd w:id="7532"/>
      <w:bookmarkEnd w:id="7533"/>
      <w:bookmarkEnd w:id="7534"/>
      <w:bookmarkEnd w:id="7535"/>
      <w:bookmarkEnd w:id="7536"/>
      <w:bookmarkEnd w:id="7537"/>
      <w:bookmarkEnd w:id="7538"/>
      <w:bookmarkEnd w:id="7539"/>
      <w:bookmarkEnd w:id="7540"/>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541" w:name="_Toc26369752"/>
      <w:bookmarkStart w:id="7542" w:name="_Toc36227634"/>
      <w:bookmarkStart w:id="7543" w:name="_Toc36228649"/>
      <w:bookmarkStart w:id="7544" w:name="_Toc36229276"/>
      <w:bookmarkStart w:id="7545" w:name="_Toc68847596"/>
      <w:bookmarkStart w:id="7546" w:name="_Toc74611531"/>
      <w:bookmarkStart w:id="7547" w:name="_Toc75566810"/>
      <w:bookmarkStart w:id="7548" w:name="_Toc89790362"/>
      <w:bookmarkStart w:id="7549" w:name="_Toc99467001"/>
      <w:bookmarkStart w:id="7550" w:name="_Toc186664212"/>
      <w:r w:rsidRPr="00567618">
        <w:rPr>
          <w:lang w:eastAsia="ko-KR"/>
        </w:rPr>
        <w:t>S.5.3</w:t>
      </w:r>
      <w:r w:rsidRPr="00567618">
        <w:rPr>
          <w:lang w:eastAsia="ko-KR"/>
        </w:rPr>
        <w:tab/>
        <w:t>Thumbnail video</w:t>
      </w:r>
      <w:bookmarkEnd w:id="7541"/>
      <w:bookmarkEnd w:id="7542"/>
      <w:bookmarkEnd w:id="7543"/>
      <w:bookmarkEnd w:id="7544"/>
      <w:bookmarkEnd w:id="7545"/>
      <w:bookmarkEnd w:id="7546"/>
      <w:bookmarkEnd w:id="7547"/>
      <w:bookmarkEnd w:id="7548"/>
      <w:bookmarkEnd w:id="7549"/>
      <w:bookmarkEnd w:id="7550"/>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551" w:name="_Toc26369753"/>
      <w:bookmarkStart w:id="7552" w:name="_Toc36227635"/>
      <w:bookmarkStart w:id="7553" w:name="_Toc36228650"/>
      <w:bookmarkStart w:id="7554" w:name="_Toc36229277"/>
      <w:bookmarkStart w:id="7555" w:name="_Toc68847597"/>
      <w:bookmarkStart w:id="7556" w:name="_Toc74611532"/>
      <w:bookmarkStart w:id="7557" w:name="_Toc75566811"/>
      <w:bookmarkStart w:id="7558" w:name="_Toc89790363"/>
      <w:bookmarkStart w:id="7559" w:name="_Toc99467002"/>
      <w:bookmarkStart w:id="7560" w:name="_Toc186664213"/>
      <w:r w:rsidRPr="00567618">
        <w:rPr>
          <w:lang w:eastAsia="ko-KR"/>
        </w:rPr>
        <w:t>S.5.4</w:t>
      </w:r>
      <w:r w:rsidRPr="00567618">
        <w:rPr>
          <w:lang w:eastAsia="ko-KR"/>
        </w:rPr>
        <w:tab/>
        <w:t>Screenshare video</w:t>
      </w:r>
      <w:bookmarkEnd w:id="7551"/>
      <w:bookmarkEnd w:id="7552"/>
      <w:bookmarkEnd w:id="7553"/>
      <w:bookmarkEnd w:id="7554"/>
      <w:bookmarkEnd w:id="7555"/>
      <w:bookmarkEnd w:id="7556"/>
      <w:bookmarkEnd w:id="7557"/>
      <w:bookmarkEnd w:id="7558"/>
      <w:bookmarkEnd w:id="7559"/>
      <w:bookmarkEnd w:id="7560"/>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561" w:name="_Toc26369754"/>
      <w:bookmarkStart w:id="7562" w:name="_Toc36227636"/>
      <w:bookmarkStart w:id="7563" w:name="_Toc36228651"/>
      <w:bookmarkStart w:id="7564" w:name="_Toc36229278"/>
      <w:bookmarkStart w:id="7565" w:name="_Toc68847598"/>
      <w:bookmarkStart w:id="7566" w:name="_Toc74611533"/>
      <w:bookmarkStart w:id="7567" w:name="_Toc75566812"/>
      <w:bookmarkStart w:id="7568" w:name="_Toc89790364"/>
      <w:bookmarkStart w:id="7569" w:name="_Toc99467003"/>
      <w:bookmarkStart w:id="7570" w:name="_Toc186664214"/>
      <w:r w:rsidRPr="00567618">
        <w:rPr>
          <w:lang w:eastAsia="ko-KR"/>
        </w:rPr>
        <w:t>S.5.5</w:t>
      </w:r>
      <w:r w:rsidRPr="00567618">
        <w:rPr>
          <w:lang w:eastAsia="ko-KR"/>
        </w:rPr>
        <w:tab/>
        <w:t>Audio</w:t>
      </w:r>
      <w:bookmarkEnd w:id="7561"/>
      <w:bookmarkEnd w:id="7562"/>
      <w:bookmarkEnd w:id="7563"/>
      <w:bookmarkEnd w:id="7564"/>
      <w:bookmarkEnd w:id="7565"/>
      <w:bookmarkEnd w:id="7566"/>
      <w:bookmarkEnd w:id="7567"/>
      <w:bookmarkEnd w:id="7568"/>
      <w:bookmarkEnd w:id="7569"/>
      <w:bookmarkEnd w:id="7570"/>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571" w:name="_Toc26369755"/>
      <w:bookmarkStart w:id="7572" w:name="_Toc36227637"/>
      <w:bookmarkStart w:id="7573" w:name="_Toc36228652"/>
      <w:bookmarkStart w:id="7574" w:name="_Toc36229279"/>
      <w:bookmarkStart w:id="7575" w:name="_Toc68847599"/>
      <w:bookmarkStart w:id="7576" w:name="_Toc74611534"/>
      <w:bookmarkStart w:id="7577" w:name="_Toc75566813"/>
      <w:bookmarkStart w:id="7578" w:name="_Toc89790365"/>
      <w:bookmarkStart w:id="7579" w:name="_Toc99467004"/>
      <w:bookmarkStart w:id="7580" w:name="_Toc186664215"/>
      <w:r w:rsidRPr="00567618">
        <w:rPr>
          <w:lang w:eastAsia="ko-KR"/>
        </w:rPr>
        <w:t>S.5.6</w:t>
      </w:r>
      <w:r w:rsidRPr="00567618">
        <w:rPr>
          <w:lang w:eastAsia="ko-KR"/>
        </w:rPr>
        <w:tab/>
        <w:t>BFCP</w:t>
      </w:r>
      <w:bookmarkEnd w:id="7571"/>
      <w:bookmarkEnd w:id="7572"/>
      <w:bookmarkEnd w:id="7573"/>
      <w:bookmarkEnd w:id="7574"/>
      <w:bookmarkEnd w:id="7575"/>
      <w:bookmarkEnd w:id="7576"/>
      <w:bookmarkEnd w:id="7577"/>
      <w:bookmarkEnd w:id="7578"/>
      <w:bookmarkEnd w:id="7579"/>
      <w:bookmarkEnd w:id="7580"/>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581" w:name="_Toc26369756"/>
      <w:bookmarkStart w:id="7582" w:name="_Toc36227638"/>
      <w:bookmarkStart w:id="7583" w:name="_Toc36228653"/>
      <w:bookmarkStart w:id="7584" w:name="_Toc36229280"/>
      <w:bookmarkStart w:id="7585" w:name="_Toc68847600"/>
      <w:bookmarkStart w:id="7586" w:name="_Toc74611535"/>
      <w:bookmarkStart w:id="7587" w:name="_Toc75566814"/>
      <w:bookmarkStart w:id="7588" w:name="_Toc89790366"/>
      <w:bookmarkStart w:id="7589" w:name="_Toc99467005"/>
      <w:bookmarkStart w:id="7590" w:name="_Toc186664216"/>
      <w:r w:rsidRPr="00567618">
        <w:rPr>
          <w:lang w:eastAsia="ko-KR"/>
        </w:rPr>
        <w:t>S.5.7</w:t>
      </w:r>
      <w:r w:rsidRPr="00567618">
        <w:rPr>
          <w:lang w:eastAsia="ko-KR"/>
        </w:rPr>
        <w:tab/>
        <w:t>Compact Concurrent Codec Negotiation and Capabilities</w:t>
      </w:r>
      <w:bookmarkEnd w:id="7581"/>
      <w:bookmarkEnd w:id="7582"/>
      <w:bookmarkEnd w:id="7583"/>
      <w:bookmarkEnd w:id="7584"/>
      <w:bookmarkEnd w:id="7585"/>
      <w:bookmarkEnd w:id="7586"/>
      <w:bookmarkEnd w:id="7587"/>
      <w:bookmarkEnd w:id="7588"/>
      <w:bookmarkEnd w:id="7589"/>
      <w:bookmarkEnd w:id="7590"/>
    </w:p>
    <w:p w14:paraId="007B19BB" w14:textId="77777777" w:rsidR="00FC7E52" w:rsidRPr="00567618" w:rsidRDefault="00FC7E52" w:rsidP="00FC7E52">
      <w:pPr>
        <w:pStyle w:val="Heading3"/>
        <w:rPr>
          <w:lang w:eastAsia="ko-KR"/>
        </w:rPr>
      </w:pPr>
      <w:bookmarkStart w:id="7591" w:name="_Toc26369757"/>
      <w:bookmarkStart w:id="7592" w:name="_Toc36227639"/>
      <w:bookmarkStart w:id="7593" w:name="_Toc36228654"/>
      <w:bookmarkStart w:id="7594" w:name="_Toc36229281"/>
      <w:bookmarkStart w:id="7595" w:name="_Toc68847601"/>
      <w:bookmarkStart w:id="7596" w:name="_Toc74611536"/>
      <w:bookmarkStart w:id="7597" w:name="_Toc75566815"/>
      <w:bookmarkStart w:id="7598" w:name="_Toc89790367"/>
      <w:bookmarkStart w:id="7599" w:name="_Toc99467006"/>
      <w:bookmarkStart w:id="7600" w:name="_Toc186664217"/>
      <w:r w:rsidRPr="00567618">
        <w:rPr>
          <w:lang w:eastAsia="ko-KR"/>
        </w:rPr>
        <w:t>S.5.7.1</w:t>
      </w:r>
      <w:r w:rsidRPr="00567618">
        <w:rPr>
          <w:lang w:eastAsia="ko-KR"/>
        </w:rPr>
        <w:tab/>
        <w:t>General</w:t>
      </w:r>
      <w:bookmarkEnd w:id="7591"/>
      <w:bookmarkEnd w:id="7592"/>
      <w:bookmarkEnd w:id="7593"/>
      <w:bookmarkEnd w:id="7594"/>
      <w:bookmarkEnd w:id="7595"/>
      <w:bookmarkEnd w:id="7596"/>
      <w:bookmarkEnd w:id="7597"/>
      <w:bookmarkEnd w:id="7598"/>
      <w:bookmarkEnd w:id="7599"/>
      <w:bookmarkEnd w:id="7600"/>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601" w:name="_Toc26369758"/>
      <w:bookmarkStart w:id="7602" w:name="_Toc36227640"/>
      <w:bookmarkStart w:id="7603" w:name="_Toc36228655"/>
      <w:bookmarkStart w:id="7604" w:name="_Toc36229282"/>
      <w:bookmarkStart w:id="7605" w:name="_Toc68847602"/>
      <w:bookmarkStart w:id="7606" w:name="_Toc74611537"/>
      <w:bookmarkStart w:id="7607" w:name="_Toc75566816"/>
      <w:bookmarkStart w:id="7608" w:name="_Toc89790368"/>
      <w:bookmarkStart w:id="7609" w:name="_Toc99467007"/>
      <w:bookmarkStart w:id="7610" w:name="_Toc186664218"/>
      <w:r w:rsidRPr="00567618">
        <w:rPr>
          <w:lang w:eastAsia="ko-KR"/>
        </w:rPr>
        <w:t>S.5.7.2</w:t>
      </w:r>
      <w:r w:rsidRPr="00567618">
        <w:rPr>
          <w:lang w:eastAsia="ko-KR"/>
        </w:rPr>
        <w:tab/>
        <w:t>The Compact CCC SDP Attribute</w:t>
      </w:r>
      <w:bookmarkEnd w:id="7601"/>
      <w:bookmarkEnd w:id="7602"/>
      <w:bookmarkEnd w:id="7603"/>
      <w:bookmarkEnd w:id="7604"/>
      <w:bookmarkEnd w:id="7605"/>
      <w:bookmarkEnd w:id="7606"/>
      <w:bookmarkEnd w:id="7607"/>
      <w:bookmarkEnd w:id="7608"/>
      <w:bookmarkEnd w:id="7609"/>
      <w:bookmarkEnd w:id="7610"/>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611"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612" w:name="_MCCTEMPBM_CRPT86941737___7"/>
      <w:bookmarkEnd w:id="7611"/>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7613" w:name="MCCQCTEMPBM_00000189"/>
      <w:r w:rsidRPr="00567618">
        <w:rPr>
          <w:rFonts w:ascii="Courier New" w:hAnsi="Courier New" w:cs="Courier New"/>
        </w:rPr>
        <w:t>ccc-prof</w:t>
      </w:r>
      <w:bookmarkEnd w:id="7613"/>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7614" w:name="MCCQCTEMPBM_00000190"/>
      <w:r w:rsidRPr="00567618">
        <w:rPr>
          <w:rFonts w:ascii="Courier New" w:hAnsi="Courier New" w:cs="Courier New"/>
        </w:rPr>
        <w:t>ccc-prof</w:t>
      </w:r>
      <w:bookmarkEnd w:id="7614"/>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7615" w:name="MCCQCTEMPBM_00000191"/>
      <w:r w:rsidRPr="00567618">
        <w:rPr>
          <w:rFonts w:ascii="Courier New" w:hAnsi="Courier New" w:cs="Courier New"/>
        </w:rPr>
        <w:t>ccc-prof</w:t>
      </w:r>
      <w:bookmarkEnd w:id="7615"/>
      <w:r w:rsidRPr="00567618">
        <w:t xml:space="preserve">‘s to indicate support of different configurations of concurrent encoders and decoders, e.g., to indicate that supporting less concurrent encoders enables the terminal to support more concurrent decoders. </w:t>
      </w:r>
      <w:bookmarkStart w:id="7616" w:name="MCCQCTEMPBM_00000192"/>
      <w:r w:rsidRPr="00567618">
        <w:rPr>
          <w:rFonts w:ascii="Courier New" w:hAnsi="Courier New" w:cs="Courier New"/>
        </w:rPr>
        <w:t>ccc-prof</w:t>
      </w:r>
      <w:bookmarkEnd w:id="7616"/>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7617" w:name="MCCQCTEMPBM_00000193"/>
      <w:r w:rsidRPr="00567618">
        <w:rPr>
          <w:rFonts w:ascii="Courier New" w:hAnsi="Courier New" w:cs="Courier New"/>
        </w:rPr>
        <w:t>ccc-prof</w:t>
      </w:r>
      <w:bookmarkEnd w:id="7617"/>
      <w:r w:rsidRPr="00567618">
        <w:t xml:space="preserve">‘s are the same.  If a conflict is detected between </w:t>
      </w:r>
      <w:bookmarkStart w:id="7618" w:name="MCCQCTEMPBM_00000194"/>
      <w:r w:rsidRPr="00567618">
        <w:rPr>
          <w:rFonts w:ascii="Courier New" w:hAnsi="Courier New" w:cs="Courier New"/>
        </w:rPr>
        <w:t>ccc-prof</w:t>
      </w:r>
      <w:bookmarkEnd w:id="7618"/>
      <w:r w:rsidRPr="00567618">
        <w:t xml:space="preserve">‘s, the information from the first </w:t>
      </w:r>
      <w:bookmarkStart w:id="7619" w:name="MCCQCTEMPBM_00000195"/>
      <w:r w:rsidRPr="00567618">
        <w:rPr>
          <w:rFonts w:ascii="Courier New" w:hAnsi="Courier New" w:cs="Courier New"/>
        </w:rPr>
        <w:t>ccc-prof</w:t>
      </w:r>
      <w:bookmarkEnd w:id="7619"/>
      <w:r w:rsidRPr="00567618">
        <w:t xml:space="preserve"> among the conflicting </w:t>
      </w:r>
      <w:bookmarkStart w:id="7620" w:name="MCCQCTEMPBM_00000196"/>
      <w:r w:rsidRPr="00567618">
        <w:rPr>
          <w:rFonts w:ascii="Courier New" w:hAnsi="Courier New" w:cs="Courier New"/>
        </w:rPr>
        <w:t>ccc-prof</w:t>
      </w:r>
      <w:bookmarkEnd w:id="7620"/>
      <w:r w:rsidRPr="00567618">
        <w:t xml:space="preserve">‘s is used and all the other conflicting </w:t>
      </w:r>
      <w:bookmarkStart w:id="7621" w:name="MCCQCTEMPBM_00000197"/>
      <w:r w:rsidRPr="00567618">
        <w:rPr>
          <w:rFonts w:ascii="Courier New" w:hAnsi="Courier New" w:cs="Courier New"/>
        </w:rPr>
        <w:t>ccc-prof</w:t>
      </w:r>
      <w:bookmarkEnd w:id="7621"/>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622" w:name="_Toc26369759"/>
      <w:bookmarkStart w:id="7623" w:name="_Toc36227641"/>
      <w:bookmarkStart w:id="7624" w:name="_Toc36228656"/>
      <w:bookmarkStart w:id="7625" w:name="_Toc36229283"/>
      <w:bookmarkStart w:id="7626" w:name="_Toc68847603"/>
      <w:bookmarkStart w:id="7627" w:name="_Toc74611538"/>
      <w:bookmarkStart w:id="7628" w:name="_Toc75566817"/>
      <w:bookmarkStart w:id="7629" w:name="_Toc89790369"/>
      <w:bookmarkStart w:id="7630" w:name="_Toc99467008"/>
      <w:bookmarkStart w:id="7631" w:name="_Toc186664219"/>
      <w:bookmarkEnd w:id="7612"/>
      <w:r w:rsidRPr="00567618">
        <w:rPr>
          <w:lang w:eastAsia="ko-KR"/>
        </w:rPr>
        <w:t>S.5.7.3</w:t>
      </w:r>
      <w:r w:rsidRPr="00567618">
        <w:rPr>
          <w:lang w:eastAsia="ko-KR"/>
        </w:rPr>
        <w:tab/>
        <w:t>Using the Compact CCC SDP Attribute for CCC Exchange</w:t>
      </w:r>
      <w:bookmarkEnd w:id="7622"/>
      <w:bookmarkEnd w:id="7623"/>
      <w:bookmarkEnd w:id="7624"/>
      <w:bookmarkEnd w:id="7625"/>
      <w:bookmarkEnd w:id="7626"/>
      <w:bookmarkEnd w:id="7627"/>
      <w:bookmarkEnd w:id="7628"/>
      <w:bookmarkEnd w:id="7629"/>
      <w:bookmarkEnd w:id="7630"/>
      <w:bookmarkEnd w:id="7631"/>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632" w:name="_MCCTEMPBM_CRPT86941738___7"/>
      <w:r w:rsidRPr="00567618">
        <w:rPr>
          <w:lang w:eastAsia="ko-KR"/>
        </w:rPr>
        <w:t xml:space="preserve">A new content type </w:t>
      </w:r>
      <w:bookmarkStart w:id="7633" w:name="MCCQCTEMPBM_00000198"/>
      <w:r w:rsidRPr="00567618">
        <w:rPr>
          <w:rFonts w:ascii="Courier New" w:hAnsi="Courier New" w:cs="Courier New"/>
          <w:lang w:eastAsia="ko-KR"/>
        </w:rPr>
        <w:t>cccex</w:t>
      </w:r>
      <w:bookmarkEnd w:id="7633"/>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7634" w:name="MCCQCTEMPBM_00000199"/>
      <w:r w:rsidRPr="00567618">
        <w:rPr>
          <w:rFonts w:ascii="Courier New" w:hAnsi="Courier New" w:cs="Courier New"/>
          <w:lang w:eastAsia="ko-KR"/>
        </w:rPr>
        <w:t>a=ccc_list:</w:t>
      </w:r>
      <w:bookmarkEnd w:id="7634"/>
      <w:r w:rsidRPr="00567618">
        <w:rPr>
          <w:lang w:eastAsia="ko-KR"/>
        </w:rPr>
        <w:t xml:space="preserve">" when using the </w:t>
      </w:r>
      <w:bookmarkStart w:id="7635" w:name="MCCQCTEMPBM_00000200"/>
      <w:r w:rsidRPr="00567618">
        <w:rPr>
          <w:rFonts w:ascii="Courier New" w:hAnsi="Courier New" w:cs="Courier New"/>
          <w:lang w:eastAsia="ko-KR"/>
        </w:rPr>
        <w:t>ccc_list</w:t>
      </w:r>
      <w:bookmarkEnd w:id="7635"/>
      <w:r w:rsidRPr="00567618">
        <w:rPr>
          <w:lang w:eastAsia="ko-KR"/>
        </w:rPr>
        <w:t xml:space="preserve"> attribute.</w:t>
      </w:r>
    </w:p>
    <w:bookmarkEnd w:id="7632"/>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636" w:name="_Toc26369760"/>
      <w:bookmarkStart w:id="7637" w:name="_Toc36227642"/>
      <w:bookmarkStart w:id="7638" w:name="_Toc36228657"/>
      <w:bookmarkStart w:id="7639" w:name="_Toc36229284"/>
      <w:bookmarkStart w:id="7640" w:name="_Toc68847604"/>
      <w:bookmarkStart w:id="7641" w:name="_Toc74611539"/>
      <w:bookmarkStart w:id="7642" w:name="_Toc75566818"/>
      <w:bookmarkStart w:id="7643" w:name="_Toc89790370"/>
      <w:bookmarkStart w:id="7644" w:name="_Toc99467009"/>
      <w:bookmarkStart w:id="7645" w:name="_Toc186664220"/>
      <w:r w:rsidRPr="00567618">
        <w:rPr>
          <w:lang w:eastAsia="ko-KR"/>
        </w:rPr>
        <w:t>S.5.7.4</w:t>
      </w:r>
      <w:r w:rsidRPr="00567618">
        <w:rPr>
          <w:lang w:eastAsia="ko-KR"/>
        </w:rPr>
        <w:tab/>
        <w:t>Using the Compact CCC SDP Attribute for Session Initiation</w:t>
      </w:r>
      <w:bookmarkEnd w:id="7636"/>
      <w:bookmarkEnd w:id="7637"/>
      <w:bookmarkEnd w:id="7638"/>
      <w:bookmarkEnd w:id="7639"/>
      <w:bookmarkEnd w:id="7640"/>
      <w:bookmarkEnd w:id="7641"/>
      <w:bookmarkEnd w:id="7642"/>
      <w:bookmarkEnd w:id="7643"/>
      <w:bookmarkEnd w:id="7644"/>
      <w:bookmarkEnd w:id="7645"/>
    </w:p>
    <w:p w14:paraId="2E991C4F" w14:textId="77777777" w:rsidR="00FC7E52" w:rsidRPr="00567618" w:rsidRDefault="00FC7E52" w:rsidP="00FC7E52">
      <w:pPr>
        <w:pStyle w:val="Heading4"/>
        <w:rPr>
          <w:lang w:eastAsia="ko-KR"/>
        </w:rPr>
      </w:pPr>
      <w:bookmarkStart w:id="7646" w:name="_Toc26369761"/>
      <w:bookmarkStart w:id="7647" w:name="_Toc36227643"/>
      <w:bookmarkStart w:id="7648" w:name="_Toc36228658"/>
      <w:bookmarkStart w:id="7649" w:name="_Toc36229285"/>
      <w:bookmarkStart w:id="7650" w:name="_Toc68847605"/>
      <w:bookmarkStart w:id="7651" w:name="_Toc74611540"/>
      <w:bookmarkStart w:id="7652" w:name="_Toc75566819"/>
      <w:bookmarkStart w:id="7653" w:name="_Toc89790371"/>
      <w:bookmarkStart w:id="7654" w:name="_Toc99467010"/>
      <w:bookmarkStart w:id="7655" w:name="_Toc186664221"/>
      <w:r w:rsidRPr="00567618">
        <w:rPr>
          <w:lang w:eastAsia="ko-KR"/>
        </w:rPr>
        <w:t>S.5.7.4.1</w:t>
      </w:r>
      <w:r w:rsidRPr="00567618">
        <w:rPr>
          <w:lang w:eastAsia="ko-KR"/>
        </w:rPr>
        <w:tab/>
        <w:t>General</w:t>
      </w:r>
      <w:bookmarkEnd w:id="7646"/>
      <w:bookmarkEnd w:id="7647"/>
      <w:bookmarkEnd w:id="7648"/>
      <w:bookmarkEnd w:id="7649"/>
      <w:bookmarkEnd w:id="7650"/>
      <w:bookmarkEnd w:id="7651"/>
      <w:bookmarkEnd w:id="7652"/>
      <w:bookmarkEnd w:id="7653"/>
      <w:bookmarkEnd w:id="7654"/>
      <w:bookmarkEnd w:id="7655"/>
    </w:p>
    <w:p w14:paraId="42DFCDB4" w14:textId="77777777" w:rsidR="00FC7E52" w:rsidRPr="00567618" w:rsidRDefault="00FC7E52" w:rsidP="00FC7E52">
      <w:pPr>
        <w:spacing w:after="0"/>
      </w:pPr>
      <w:bookmarkStart w:id="7656"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657" w:name="_Toc26369762"/>
      <w:bookmarkStart w:id="7658" w:name="_Toc36227644"/>
      <w:bookmarkStart w:id="7659" w:name="_Toc36228659"/>
      <w:bookmarkStart w:id="7660" w:name="_Toc36229286"/>
      <w:bookmarkStart w:id="7661" w:name="_Toc68847606"/>
      <w:bookmarkStart w:id="7662" w:name="_Toc74611541"/>
      <w:bookmarkStart w:id="7663" w:name="_Toc75566820"/>
      <w:bookmarkStart w:id="7664" w:name="_Toc89790372"/>
      <w:bookmarkStart w:id="7665" w:name="_Toc99467011"/>
      <w:bookmarkStart w:id="7666" w:name="_Toc186664222"/>
      <w:bookmarkEnd w:id="7656"/>
      <w:r w:rsidRPr="00567618">
        <w:rPr>
          <w:lang w:eastAsia="ko-KR"/>
        </w:rPr>
        <w:t>S.5.7.4.2</w:t>
      </w:r>
      <w:r w:rsidRPr="00567618">
        <w:rPr>
          <w:lang w:eastAsia="ko-KR"/>
        </w:rPr>
        <w:tab/>
        <w:t>SDP Offer Rules</w:t>
      </w:r>
      <w:bookmarkEnd w:id="7657"/>
      <w:bookmarkEnd w:id="7658"/>
      <w:bookmarkEnd w:id="7659"/>
      <w:bookmarkEnd w:id="7660"/>
      <w:bookmarkEnd w:id="7661"/>
      <w:bookmarkEnd w:id="7662"/>
      <w:bookmarkEnd w:id="7663"/>
      <w:bookmarkEnd w:id="7664"/>
      <w:bookmarkEnd w:id="7665"/>
      <w:bookmarkEnd w:id="7666"/>
    </w:p>
    <w:p w14:paraId="0FEAB0E1" w14:textId="77777777" w:rsidR="00FC7E52" w:rsidRPr="00567618" w:rsidRDefault="00FC7E52" w:rsidP="00FC7E52">
      <w:bookmarkStart w:id="7667"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668" w:name="_Toc26369763"/>
      <w:bookmarkStart w:id="7669" w:name="_Toc36227645"/>
      <w:bookmarkStart w:id="7670" w:name="_Toc36228660"/>
      <w:bookmarkStart w:id="7671" w:name="_Toc36229287"/>
      <w:bookmarkStart w:id="7672" w:name="_Toc68847607"/>
      <w:bookmarkStart w:id="7673" w:name="_Toc74611542"/>
      <w:bookmarkStart w:id="7674" w:name="_Toc75566821"/>
      <w:bookmarkStart w:id="7675" w:name="_Toc89790373"/>
      <w:bookmarkStart w:id="7676" w:name="_Toc99467012"/>
      <w:bookmarkStart w:id="7677" w:name="_Toc186664223"/>
      <w:bookmarkEnd w:id="7667"/>
      <w:r w:rsidRPr="00567618">
        <w:rPr>
          <w:lang w:eastAsia="ko-KR"/>
        </w:rPr>
        <w:t>S.5.7.4.3</w:t>
      </w:r>
      <w:r w:rsidRPr="00567618">
        <w:rPr>
          <w:lang w:eastAsia="ko-KR"/>
        </w:rPr>
        <w:tab/>
        <w:t>SDP Answer Rules</w:t>
      </w:r>
      <w:bookmarkEnd w:id="7668"/>
      <w:bookmarkEnd w:id="7669"/>
      <w:bookmarkEnd w:id="7670"/>
      <w:bookmarkEnd w:id="7671"/>
      <w:bookmarkEnd w:id="7672"/>
      <w:bookmarkEnd w:id="7673"/>
      <w:bookmarkEnd w:id="7674"/>
      <w:bookmarkEnd w:id="7675"/>
      <w:bookmarkEnd w:id="7676"/>
      <w:bookmarkEnd w:id="7677"/>
    </w:p>
    <w:p w14:paraId="1D44B94A" w14:textId="77777777" w:rsidR="00FC7E52" w:rsidRPr="00567618" w:rsidRDefault="00FC7E52" w:rsidP="00FC7E52">
      <w:bookmarkStart w:id="7678"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679" w:name="_MCCTEMPBM_CRPT86941742___7"/>
      <w:bookmarkEnd w:id="7678"/>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680" w:name="_Toc26369764"/>
      <w:bookmarkStart w:id="7681" w:name="_Toc36227646"/>
      <w:bookmarkStart w:id="7682" w:name="_Toc36228661"/>
      <w:bookmarkStart w:id="7683" w:name="_Toc36229288"/>
      <w:bookmarkStart w:id="7684" w:name="_Toc68847608"/>
      <w:bookmarkStart w:id="7685" w:name="_Toc74611543"/>
      <w:bookmarkStart w:id="7686" w:name="_Toc75566822"/>
      <w:bookmarkStart w:id="7687" w:name="_Toc89790374"/>
      <w:bookmarkStart w:id="7688" w:name="_Toc99467013"/>
      <w:bookmarkStart w:id="7689" w:name="_Toc186664224"/>
      <w:bookmarkEnd w:id="7679"/>
      <w:r w:rsidRPr="00567618">
        <w:rPr>
          <w:lang w:eastAsia="ko-KR"/>
        </w:rPr>
        <w:t>S.6</w:t>
      </w:r>
      <w:r w:rsidRPr="00567618">
        <w:rPr>
          <w:lang w:eastAsia="ko-KR"/>
        </w:rPr>
        <w:tab/>
        <w:t>Media transport</w:t>
      </w:r>
      <w:bookmarkEnd w:id="7680"/>
      <w:bookmarkEnd w:id="7681"/>
      <w:bookmarkEnd w:id="7682"/>
      <w:bookmarkEnd w:id="7683"/>
      <w:bookmarkEnd w:id="7684"/>
      <w:bookmarkEnd w:id="7685"/>
      <w:bookmarkEnd w:id="7686"/>
      <w:bookmarkEnd w:id="7687"/>
      <w:bookmarkEnd w:id="7688"/>
      <w:bookmarkEnd w:id="7689"/>
    </w:p>
    <w:p w14:paraId="69092B64" w14:textId="77777777" w:rsidR="00FC7E52" w:rsidRPr="00567618" w:rsidRDefault="00FC7E52" w:rsidP="00FC7E52">
      <w:pPr>
        <w:pStyle w:val="Heading2"/>
        <w:rPr>
          <w:lang w:eastAsia="ko-KR"/>
        </w:rPr>
      </w:pPr>
      <w:bookmarkStart w:id="7690" w:name="_Toc26369765"/>
      <w:bookmarkStart w:id="7691" w:name="_Toc36227647"/>
      <w:bookmarkStart w:id="7692" w:name="_Toc36228662"/>
      <w:bookmarkStart w:id="7693" w:name="_Toc36229289"/>
      <w:bookmarkStart w:id="7694" w:name="_Toc68847609"/>
      <w:bookmarkStart w:id="7695" w:name="_Toc74611544"/>
      <w:bookmarkStart w:id="7696" w:name="_Toc75566823"/>
      <w:bookmarkStart w:id="7697" w:name="_Toc89790375"/>
      <w:bookmarkStart w:id="7698" w:name="_Toc99467014"/>
      <w:bookmarkStart w:id="7699" w:name="_Toc186664225"/>
      <w:r w:rsidRPr="00567618">
        <w:rPr>
          <w:lang w:eastAsia="ko-KR"/>
        </w:rPr>
        <w:t>S.6.1</w:t>
      </w:r>
      <w:r w:rsidRPr="00567618">
        <w:rPr>
          <w:lang w:eastAsia="ko-KR"/>
        </w:rPr>
        <w:tab/>
        <w:t>RTP</w:t>
      </w:r>
      <w:bookmarkEnd w:id="7690"/>
      <w:bookmarkEnd w:id="7691"/>
      <w:bookmarkEnd w:id="7692"/>
      <w:bookmarkEnd w:id="7693"/>
      <w:bookmarkEnd w:id="7694"/>
      <w:bookmarkEnd w:id="7695"/>
      <w:bookmarkEnd w:id="7696"/>
      <w:bookmarkEnd w:id="7697"/>
      <w:bookmarkEnd w:id="7698"/>
      <w:bookmarkEnd w:id="7699"/>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700" w:name="_Toc26369766"/>
      <w:bookmarkStart w:id="7701" w:name="_Toc36227648"/>
      <w:bookmarkStart w:id="7702" w:name="_Toc36228663"/>
      <w:bookmarkStart w:id="7703" w:name="_Toc36229290"/>
      <w:bookmarkStart w:id="7704" w:name="_Toc68847610"/>
      <w:bookmarkStart w:id="7705" w:name="_Toc74611545"/>
      <w:bookmarkStart w:id="7706" w:name="_Toc75566824"/>
      <w:bookmarkStart w:id="7707" w:name="_Toc89790376"/>
      <w:bookmarkStart w:id="7708" w:name="_Toc99467015"/>
      <w:bookmarkStart w:id="7709" w:name="_Toc186664226"/>
      <w:r w:rsidRPr="00567618">
        <w:rPr>
          <w:lang w:eastAsia="ko-KR"/>
        </w:rPr>
        <w:t>S.6.2</w:t>
      </w:r>
      <w:r w:rsidRPr="00567618">
        <w:rPr>
          <w:lang w:eastAsia="ko-KR"/>
        </w:rPr>
        <w:tab/>
        <w:t>RTCP</w:t>
      </w:r>
      <w:bookmarkEnd w:id="7700"/>
      <w:bookmarkEnd w:id="7701"/>
      <w:bookmarkEnd w:id="7702"/>
      <w:bookmarkEnd w:id="7703"/>
      <w:bookmarkEnd w:id="7704"/>
      <w:bookmarkEnd w:id="7705"/>
      <w:bookmarkEnd w:id="7706"/>
      <w:bookmarkEnd w:id="7707"/>
      <w:bookmarkEnd w:id="7708"/>
      <w:bookmarkEnd w:id="7709"/>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710" w:name="_Toc26369767"/>
      <w:bookmarkStart w:id="7711" w:name="_Toc36227649"/>
      <w:bookmarkStart w:id="7712" w:name="_Toc36228664"/>
      <w:bookmarkStart w:id="7713" w:name="_Toc36229291"/>
      <w:bookmarkStart w:id="7714" w:name="_Toc68847611"/>
      <w:bookmarkStart w:id="7715" w:name="_Toc74611546"/>
      <w:bookmarkStart w:id="7716" w:name="_Toc75566825"/>
      <w:bookmarkStart w:id="7717" w:name="_Toc89790377"/>
      <w:bookmarkStart w:id="7718" w:name="_Toc99467016"/>
      <w:bookmarkStart w:id="7719" w:name="_Toc186664227"/>
      <w:r w:rsidRPr="00567618">
        <w:rPr>
          <w:lang w:eastAsia="ko-KR"/>
        </w:rPr>
        <w:t>S.6.3</w:t>
      </w:r>
      <w:r w:rsidRPr="00567618">
        <w:rPr>
          <w:lang w:eastAsia="ko-KR"/>
        </w:rPr>
        <w:tab/>
        <w:t>RTP Stream Selective Forwarding</w:t>
      </w:r>
      <w:bookmarkEnd w:id="7710"/>
      <w:bookmarkEnd w:id="7711"/>
      <w:bookmarkEnd w:id="7712"/>
      <w:bookmarkEnd w:id="7713"/>
      <w:bookmarkEnd w:id="7714"/>
      <w:bookmarkEnd w:id="7715"/>
      <w:bookmarkEnd w:id="7716"/>
      <w:bookmarkEnd w:id="7717"/>
      <w:bookmarkEnd w:id="7718"/>
      <w:bookmarkEnd w:id="7719"/>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720" w:name="_Toc26369768"/>
      <w:bookmarkStart w:id="7721" w:name="_Toc36227650"/>
      <w:bookmarkStart w:id="7722" w:name="_Toc36228665"/>
      <w:bookmarkStart w:id="7723" w:name="_Toc36229292"/>
      <w:bookmarkStart w:id="7724" w:name="_Toc68847612"/>
      <w:bookmarkStart w:id="7725" w:name="_Toc74611547"/>
      <w:bookmarkStart w:id="7726" w:name="_Toc75566826"/>
      <w:bookmarkStart w:id="7727" w:name="_Toc89790378"/>
      <w:bookmarkStart w:id="7728" w:name="_Toc99467017"/>
      <w:bookmarkStart w:id="7729" w:name="_Toc186664228"/>
      <w:r w:rsidRPr="00567618">
        <w:rPr>
          <w:lang w:eastAsia="ko-KR"/>
        </w:rPr>
        <w:t>S.7</w:t>
      </w:r>
      <w:r w:rsidRPr="00567618">
        <w:rPr>
          <w:lang w:eastAsia="ko-KR"/>
        </w:rPr>
        <w:tab/>
        <w:t>BFCP</w:t>
      </w:r>
      <w:bookmarkEnd w:id="7720"/>
      <w:bookmarkEnd w:id="7721"/>
      <w:bookmarkEnd w:id="7722"/>
      <w:bookmarkEnd w:id="7723"/>
      <w:bookmarkEnd w:id="7724"/>
      <w:bookmarkEnd w:id="7725"/>
      <w:bookmarkEnd w:id="7726"/>
      <w:bookmarkEnd w:id="7727"/>
      <w:bookmarkEnd w:id="7728"/>
      <w:bookmarkEnd w:id="7729"/>
    </w:p>
    <w:p w14:paraId="6484C572" w14:textId="77777777" w:rsidR="00FC7E52" w:rsidRPr="00567618" w:rsidRDefault="00FC7E52" w:rsidP="00FC7E52">
      <w:pPr>
        <w:pStyle w:val="Heading2"/>
        <w:rPr>
          <w:lang w:eastAsia="ko-KR"/>
        </w:rPr>
      </w:pPr>
      <w:bookmarkStart w:id="7730" w:name="_Toc26369769"/>
      <w:bookmarkStart w:id="7731" w:name="_Toc36227651"/>
      <w:bookmarkStart w:id="7732" w:name="_Toc36228666"/>
      <w:bookmarkStart w:id="7733" w:name="_Toc36229293"/>
      <w:bookmarkStart w:id="7734" w:name="_Toc68847613"/>
      <w:bookmarkStart w:id="7735" w:name="_Toc74611548"/>
      <w:bookmarkStart w:id="7736" w:name="_Toc75566827"/>
      <w:bookmarkStart w:id="7737" w:name="_Toc89790379"/>
      <w:bookmarkStart w:id="7738" w:name="_Toc99467018"/>
      <w:bookmarkStart w:id="7739" w:name="_Toc186664229"/>
      <w:r w:rsidRPr="00567618">
        <w:rPr>
          <w:lang w:eastAsia="ko-KR"/>
        </w:rPr>
        <w:t>S.7.1</w:t>
      </w:r>
      <w:r w:rsidRPr="00567618">
        <w:rPr>
          <w:lang w:eastAsia="ko-KR"/>
        </w:rPr>
        <w:tab/>
        <w:t>General</w:t>
      </w:r>
      <w:bookmarkEnd w:id="7730"/>
      <w:bookmarkEnd w:id="7731"/>
      <w:bookmarkEnd w:id="7732"/>
      <w:bookmarkEnd w:id="7733"/>
      <w:bookmarkEnd w:id="7734"/>
      <w:bookmarkEnd w:id="7735"/>
      <w:bookmarkEnd w:id="7736"/>
      <w:bookmarkEnd w:id="7737"/>
      <w:bookmarkEnd w:id="7738"/>
      <w:bookmarkEnd w:id="7739"/>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740" w:name="_Toc26369770"/>
      <w:bookmarkStart w:id="7741" w:name="_Toc36227652"/>
      <w:bookmarkStart w:id="7742" w:name="_Toc36228667"/>
      <w:bookmarkStart w:id="7743" w:name="_Toc36229294"/>
      <w:bookmarkStart w:id="7744" w:name="_Toc68847614"/>
      <w:bookmarkStart w:id="7745" w:name="_Toc74611549"/>
      <w:bookmarkStart w:id="7746" w:name="_Toc75566828"/>
      <w:bookmarkStart w:id="7747" w:name="_Toc89790380"/>
      <w:bookmarkStart w:id="7748" w:name="_Toc99467019"/>
      <w:bookmarkStart w:id="7749" w:name="_Toc186664230"/>
      <w:r w:rsidRPr="00567618">
        <w:rPr>
          <w:lang w:eastAsia="ko-KR"/>
        </w:rPr>
        <w:t>S.7.2</w:t>
      </w:r>
      <w:r w:rsidRPr="00567618">
        <w:rPr>
          <w:lang w:eastAsia="ko-KR"/>
        </w:rPr>
        <w:tab/>
        <w:t>Floor controlled main video</w:t>
      </w:r>
      <w:bookmarkEnd w:id="7740"/>
      <w:bookmarkEnd w:id="7741"/>
      <w:bookmarkEnd w:id="7742"/>
      <w:bookmarkEnd w:id="7743"/>
      <w:bookmarkEnd w:id="7744"/>
      <w:bookmarkEnd w:id="7745"/>
      <w:bookmarkEnd w:id="7746"/>
      <w:bookmarkEnd w:id="7747"/>
      <w:bookmarkEnd w:id="7748"/>
      <w:bookmarkEnd w:id="7749"/>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750" w:name="_Toc26369771"/>
      <w:bookmarkStart w:id="7751" w:name="_Toc36227653"/>
      <w:bookmarkStart w:id="7752" w:name="_Toc36228668"/>
      <w:bookmarkStart w:id="7753" w:name="_Toc36229295"/>
      <w:bookmarkStart w:id="7754" w:name="_Toc68847615"/>
      <w:bookmarkStart w:id="7755" w:name="_Toc74611550"/>
      <w:bookmarkStart w:id="7756" w:name="_Toc75566829"/>
      <w:bookmarkStart w:id="7757" w:name="_Toc89790381"/>
      <w:bookmarkStart w:id="7758" w:name="_Toc99467020"/>
      <w:bookmarkStart w:id="7759" w:name="_Toc186664231"/>
      <w:r w:rsidRPr="00567618">
        <w:rPr>
          <w:lang w:eastAsia="ko-KR"/>
        </w:rPr>
        <w:t>S.7.3</w:t>
      </w:r>
      <w:r w:rsidRPr="00567618">
        <w:rPr>
          <w:lang w:eastAsia="ko-KR"/>
        </w:rPr>
        <w:tab/>
        <w:t>Floor controlled screenshare video</w:t>
      </w:r>
      <w:bookmarkEnd w:id="7750"/>
      <w:bookmarkEnd w:id="7751"/>
      <w:bookmarkEnd w:id="7752"/>
      <w:bookmarkEnd w:id="7753"/>
      <w:bookmarkEnd w:id="7754"/>
      <w:bookmarkEnd w:id="7755"/>
      <w:bookmarkEnd w:id="7756"/>
      <w:bookmarkEnd w:id="7757"/>
      <w:bookmarkEnd w:id="7758"/>
      <w:bookmarkEnd w:id="7759"/>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760" w:name="_Toc26369772"/>
      <w:bookmarkStart w:id="7761" w:name="_Toc36227654"/>
      <w:bookmarkStart w:id="7762" w:name="_Toc36228669"/>
      <w:bookmarkStart w:id="7763" w:name="_Toc36229296"/>
      <w:bookmarkStart w:id="7764" w:name="_Toc68847616"/>
      <w:bookmarkStart w:id="7765" w:name="_Toc74611551"/>
      <w:bookmarkStart w:id="7766" w:name="_Toc75566830"/>
      <w:bookmarkStart w:id="7767" w:name="_Toc89790382"/>
      <w:bookmarkStart w:id="7768" w:name="_Toc99467021"/>
      <w:bookmarkStart w:id="7769" w:name="_Toc186664232"/>
      <w:r w:rsidRPr="00567618">
        <w:rPr>
          <w:lang w:eastAsia="ko-KR"/>
        </w:rPr>
        <w:t>S.7.4</w:t>
      </w:r>
      <w:r w:rsidRPr="00567618">
        <w:rPr>
          <w:lang w:eastAsia="ko-KR"/>
        </w:rPr>
        <w:tab/>
        <w:t>Implicit floor control for audio</w:t>
      </w:r>
      <w:bookmarkEnd w:id="7760"/>
      <w:bookmarkEnd w:id="7761"/>
      <w:bookmarkEnd w:id="7762"/>
      <w:bookmarkEnd w:id="7763"/>
      <w:bookmarkEnd w:id="7764"/>
      <w:bookmarkEnd w:id="7765"/>
      <w:bookmarkEnd w:id="7766"/>
      <w:bookmarkEnd w:id="7767"/>
      <w:bookmarkEnd w:id="7768"/>
      <w:bookmarkEnd w:id="7769"/>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770" w:name="_Toc26369773"/>
      <w:bookmarkStart w:id="7771" w:name="_Toc36227655"/>
      <w:bookmarkStart w:id="7772" w:name="_Toc36228670"/>
      <w:bookmarkStart w:id="7773" w:name="_Toc36229297"/>
      <w:bookmarkStart w:id="7774" w:name="_Toc68847617"/>
      <w:bookmarkStart w:id="7775" w:name="_Toc74611552"/>
      <w:bookmarkStart w:id="7776" w:name="_Toc75566831"/>
      <w:bookmarkStart w:id="7777" w:name="_Toc89790383"/>
      <w:bookmarkStart w:id="7778" w:name="_Toc99467022"/>
      <w:bookmarkStart w:id="7779" w:name="_Toc186664233"/>
      <w:r w:rsidRPr="00567618">
        <w:rPr>
          <w:lang w:eastAsia="ko-KR"/>
        </w:rPr>
        <w:t>S.7.5</w:t>
      </w:r>
      <w:r w:rsidRPr="00567618">
        <w:rPr>
          <w:lang w:eastAsia="ko-KR"/>
        </w:rPr>
        <w:tab/>
        <w:t>Floor control interworking with DTMF-capable MTSI clients</w:t>
      </w:r>
      <w:bookmarkEnd w:id="7770"/>
      <w:bookmarkEnd w:id="7771"/>
      <w:bookmarkEnd w:id="7772"/>
      <w:bookmarkEnd w:id="7773"/>
      <w:bookmarkEnd w:id="7774"/>
      <w:bookmarkEnd w:id="7775"/>
      <w:bookmarkEnd w:id="7776"/>
      <w:bookmarkEnd w:id="7777"/>
      <w:bookmarkEnd w:id="7778"/>
      <w:bookmarkEnd w:id="7779"/>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780" w:name="_Toc26369774"/>
      <w:bookmarkStart w:id="7781" w:name="_Toc36227656"/>
      <w:bookmarkStart w:id="7782" w:name="_Toc36228671"/>
      <w:bookmarkStart w:id="7783" w:name="_Toc36229298"/>
      <w:bookmarkStart w:id="7784" w:name="_Toc68847618"/>
      <w:bookmarkStart w:id="7785" w:name="_Toc74611553"/>
      <w:bookmarkStart w:id="7786" w:name="_Toc75566832"/>
      <w:bookmarkStart w:id="7787" w:name="_Toc89790384"/>
      <w:bookmarkStart w:id="7788" w:name="_Toc99467023"/>
      <w:bookmarkStart w:id="7789" w:name="_Toc186664234"/>
      <w:r w:rsidRPr="00567618">
        <w:rPr>
          <w:lang w:eastAsia="ko-KR"/>
        </w:rPr>
        <w:t>S.8</w:t>
      </w:r>
      <w:r w:rsidRPr="00567618">
        <w:rPr>
          <w:lang w:eastAsia="ko-KR"/>
        </w:rPr>
        <w:tab/>
        <w:t>Rate Adaptation</w:t>
      </w:r>
      <w:bookmarkEnd w:id="7780"/>
      <w:bookmarkEnd w:id="7781"/>
      <w:bookmarkEnd w:id="7782"/>
      <w:bookmarkEnd w:id="7783"/>
      <w:bookmarkEnd w:id="7784"/>
      <w:bookmarkEnd w:id="7785"/>
      <w:bookmarkEnd w:id="7786"/>
      <w:bookmarkEnd w:id="7787"/>
      <w:bookmarkEnd w:id="7788"/>
      <w:bookmarkEnd w:id="7789"/>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790" w:name="_Toc26369775"/>
      <w:bookmarkStart w:id="7791" w:name="_Toc36227657"/>
      <w:bookmarkStart w:id="7792" w:name="_Toc36228672"/>
      <w:bookmarkStart w:id="7793" w:name="_Toc36229299"/>
      <w:bookmarkStart w:id="7794" w:name="_Toc68847619"/>
      <w:bookmarkStart w:id="7795" w:name="_Toc74611554"/>
      <w:bookmarkStart w:id="7796" w:name="_Toc75566833"/>
      <w:bookmarkStart w:id="7797" w:name="_Toc89790385"/>
      <w:bookmarkStart w:id="7798" w:name="_Toc99467024"/>
      <w:bookmarkStart w:id="7799" w:name="_Toc186664235"/>
      <w:r w:rsidRPr="00567618">
        <w:rPr>
          <w:lang w:eastAsia="ko-KR"/>
        </w:rPr>
        <w:t>Annex T (informative):</w:t>
      </w:r>
      <w:r w:rsidRPr="00567618">
        <w:rPr>
          <w:lang w:eastAsia="ko-KR"/>
        </w:rPr>
        <w:br/>
        <w:t>SDP examples for Multi-party Multimedia Conference Media Handling</w:t>
      </w:r>
      <w:bookmarkEnd w:id="7790"/>
      <w:bookmarkEnd w:id="7791"/>
      <w:bookmarkEnd w:id="7792"/>
      <w:bookmarkEnd w:id="7793"/>
      <w:bookmarkEnd w:id="7794"/>
      <w:bookmarkEnd w:id="7795"/>
      <w:bookmarkEnd w:id="7796"/>
      <w:bookmarkEnd w:id="7797"/>
      <w:bookmarkEnd w:id="7798"/>
      <w:bookmarkEnd w:id="7799"/>
    </w:p>
    <w:p w14:paraId="3CF657A6" w14:textId="77777777" w:rsidR="00FC7E52" w:rsidRPr="00567618" w:rsidRDefault="00FC7E52" w:rsidP="00FC7E52">
      <w:pPr>
        <w:pStyle w:val="Heading1"/>
        <w:rPr>
          <w:lang w:eastAsia="ko-KR"/>
        </w:rPr>
      </w:pPr>
      <w:bookmarkStart w:id="7800" w:name="_Toc26369776"/>
      <w:bookmarkStart w:id="7801" w:name="_Toc36227658"/>
      <w:bookmarkStart w:id="7802" w:name="_Toc36228673"/>
      <w:bookmarkStart w:id="7803" w:name="_Toc36229300"/>
      <w:bookmarkStart w:id="7804" w:name="_Toc68847620"/>
      <w:bookmarkStart w:id="7805" w:name="_Toc74611555"/>
      <w:bookmarkStart w:id="7806" w:name="_Toc75566834"/>
      <w:bookmarkStart w:id="7807" w:name="_Toc89790386"/>
      <w:bookmarkStart w:id="7808" w:name="_Toc99467025"/>
      <w:bookmarkStart w:id="7809" w:name="_Toc186664236"/>
      <w:r w:rsidRPr="00567618">
        <w:rPr>
          <w:lang w:eastAsia="ko-KR"/>
        </w:rPr>
        <w:t>T.1</w:t>
      </w:r>
      <w:r w:rsidRPr="00567618">
        <w:rPr>
          <w:lang w:eastAsia="ko-KR"/>
        </w:rPr>
        <w:tab/>
        <w:t>General</w:t>
      </w:r>
      <w:bookmarkEnd w:id="7800"/>
      <w:bookmarkEnd w:id="7801"/>
      <w:bookmarkEnd w:id="7802"/>
      <w:bookmarkEnd w:id="7803"/>
      <w:bookmarkEnd w:id="7804"/>
      <w:bookmarkEnd w:id="7805"/>
      <w:bookmarkEnd w:id="7806"/>
      <w:bookmarkEnd w:id="7807"/>
      <w:bookmarkEnd w:id="7808"/>
      <w:bookmarkEnd w:id="7809"/>
    </w:p>
    <w:p w14:paraId="518D513F" w14:textId="77777777" w:rsidR="00FC7E52" w:rsidRPr="00567618" w:rsidRDefault="00FC7E52" w:rsidP="00FC7E52">
      <w:pPr>
        <w:pStyle w:val="Heading2"/>
      </w:pPr>
      <w:bookmarkStart w:id="7810" w:name="_Toc26369777"/>
      <w:bookmarkStart w:id="7811" w:name="_Toc36227659"/>
      <w:bookmarkStart w:id="7812" w:name="_Toc36228674"/>
      <w:bookmarkStart w:id="7813" w:name="_Toc36229301"/>
      <w:bookmarkStart w:id="7814" w:name="_Toc68847621"/>
      <w:bookmarkStart w:id="7815" w:name="_Toc74611556"/>
      <w:bookmarkStart w:id="7816" w:name="_Toc75566835"/>
      <w:bookmarkStart w:id="7817" w:name="_Toc89790387"/>
      <w:bookmarkStart w:id="7818" w:name="_Toc99467026"/>
      <w:bookmarkStart w:id="7819" w:name="_Toc186664237"/>
      <w:r w:rsidRPr="00567618">
        <w:t>T.1.1</w:t>
      </w:r>
      <w:r w:rsidRPr="00567618">
        <w:tab/>
        <w:t>Introduction</w:t>
      </w:r>
      <w:bookmarkEnd w:id="7810"/>
      <w:bookmarkEnd w:id="7811"/>
      <w:bookmarkEnd w:id="7812"/>
      <w:bookmarkEnd w:id="7813"/>
      <w:bookmarkEnd w:id="7814"/>
      <w:bookmarkEnd w:id="7815"/>
      <w:bookmarkEnd w:id="7816"/>
      <w:bookmarkEnd w:id="7817"/>
      <w:bookmarkEnd w:id="7818"/>
      <w:bookmarkEnd w:id="7819"/>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820" w:name="_Toc26369778"/>
      <w:bookmarkStart w:id="7821" w:name="_Toc36227660"/>
      <w:bookmarkStart w:id="7822" w:name="_Toc36228675"/>
      <w:bookmarkStart w:id="7823" w:name="_Toc36229302"/>
      <w:bookmarkStart w:id="7824" w:name="_Toc68847622"/>
      <w:bookmarkStart w:id="7825" w:name="_Toc74611557"/>
      <w:bookmarkStart w:id="7826" w:name="_Toc75566836"/>
      <w:bookmarkStart w:id="7827" w:name="_Toc89790388"/>
      <w:bookmarkStart w:id="7828" w:name="_Toc99467027"/>
      <w:bookmarkStart w:id="7829" w:name="_Toc186664238"/>
      <w:r w:rsidRPr="00567618">
        <w:t>T.1.2</w:t>
      </w:r>
      <w:r w:rsidRPr="00567618">
        <w:tab/>
        <w:t>Quality of Service examples</w:t>
      </w:r>
      <w:bookmarkEnd w:id="7820"/>
      <w:bookmarkEnd w:id="7821"/>
      <w:bookmarkEnd w:id="7822"/>
      <w:bookmarkEnd w:id="7823"/>
      <w:bookmarkEnd w:id="7824"/>
      <w:bookmarkEnd w:id="7825"/>
      <w:bookmarkEnd w:id="7826"/>
      <w:bookmarkEnd w:id="7827"/>
      <w:bookmarkEnd w:id="7828"/>
      <w:bookmarkEnd w:id="7829"/>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830"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830"/>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831" w:name="_MCCTEMPBM_CRPT86941744___4"/>
            <w:r w:rsidRPr="005324A1">
              <w:t>T.2</w:t>
            </w:r>
            <w:bookmarkEnd w:id="7831"/>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832" w:name="_MCCTEMPBM_CRPT86941745___4"/>
            <w:r w:rsidRPr="005324A1">
              <w:t>452.5</w:t>
            </w:r>
            <w:bookmarkEnd w:id="7832"/>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833" w:name="_MCCTEMPBM_CRPT86941746___4"/>
            <w:r w:rsidRPr="005324A1">
              <w:t>452.5</w:t>
            </w:r>
            <w:bookmarkEnd w:id="7833"/>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834" w:name="_MCCTEMPBM_CRPT86941747___4"/>
            <w:r w:rsidRPr="005324A1">
              <w:t>T.3</w:t>
            </w:r>
            <w:bookmarkEnd w:id="7834"/>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835" w:name="_MCCTEMPBM_CRPT86941748___4"/>
            <w:r w:rsidRPr="005324A1">
              <w:t>2105</w:t>
            </w:r>
            <w:bookmarkEnd w:id="7835"/>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836" w:name="_MCCTEMPBM_CRPT86941749___4"/>
            <w:r w:rsidRPr="005324A1">
              <w:t>2590</w:t>
            </w:r>
            <w:bookmarkEnd w:id="7836"/>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837" w:name="_MCCTEMPBM_CRPT86941750___4"/>
            <w:r w:rsidRPr="005324A1">
              <w:t>T.4</w:t>
            </w:r>
            <w:bookmarkEnd w:id="7837"/>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838" w:name="_MCCTEMPBM_CRPT86941751___4"/>
            <w:r w:rsidRPr="005324A1">
              <w:t>1865</w:t>
            </w:r>
            <w:bookmarkEnd w:id="7838"/>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839" w:name="_MCCTEMPBM_CRPT86941752___4"/>
            <w:r w:rsidRPr="005324A1">
              <w:t>1865</w:t>
            </w:r>
            <w:bookmarkEnd w:id="7839"/>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840"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841" w:name="_MCCTEMPBM_CRPT86941754___4" w:colFirst="0" w:colLast="3"/>
            <w:bookmarkEnd w:id="7840"/>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842" w:name="_MCCTEMPBM_CRPT86941755___4" w:colFirst="0" w:colLast="3"/>
            <w:bookmarkEnd w:id="7841"/>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842"/>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843" w:name="_Toc26369779"/>
      <w:bookmarkStart w:id="7844" w:name="_Toc36227661"/>
      <w:bookmarkStart w:id="7845" w:name="_Toc36228676"/>
      <w:bookmarkStart w:id="7846" w:name="_Toc36229303"/>
      <w:bookmarkStart w:id="7847" w:name="_Toc68847623"/>
      <w:bookmarkStart w:id="7848" w:name="_Toc74611558"/>
      <w:bookmarkStart w:id="7849" w:name="_Toc75566837"/>
      <w:bookmarkStart w:id="7850" w:name="_Toc89790389"/>
      <w:bookmarkStart w:id="7851" w:name="_Toc99467028"/>
      <w:bookmarkStart w:id="7852" w:name="_Toc186664239"/>
      <w:r w:rsidRPr="00567618">
        <w:rPr>
          <w:lang w:eastAsia="ko-KR"/>
        </w:rPr>
        <w:t>T.2</w:t>
      </w:r>
      <w:r w:rsidRPr="00567618">
        <w:rPr>
          <w:lang w:eastAsia="ko-KR"/>
        </w:rPr>
        <w:tab/>
        <w:t>MSMTSI video offer/answer examples</w:t>
      </w:r>
      <w:bookmarkEnd w:id="7843"/>
      <w:bookmarkEnd w:id="7844"/>
      <w:bookmarkEnd w:id="7845"/>
      <w:bookmarkEnd w:id="7846"/>
      <w:bookmarkEnd w:id="7847"/>
      <w:bookmarkEnd w:id="7848"/>
      <w:bookmarkEnd w:id="7849"/>
      <w:bookmarkEnd w:id="7850"/>
      <w:bookmarkEnd w:id="7851"/>
      <w:bookmarkEnd w:id="7852"/>
    </w:p>
    <w:p w14:paraId="63C86A42" w14:textId="77777777" w:rsidR="00FC7E52" w:rsidRPr="00567618" w:rsidRDefault="00FC7E52" w:rsidP="00FC7E52">
      <w:pPr>
        <w:pStyle w:val="Heading2"/>
        <w:rPr>
          <w:lang w:eastAsia="ko-KR"/>
        </w:rPr>
      </w:pPr>
      <w:bookmarkStart w:id="7853" w:name="_Toc26369780"/>
      <w:bookmarkStart w:id="7854" w:name="_Toc36227662"/>
      <w:bookmarkStart w:id="7855" w:name="_Toc36228677"/>
      <w:bookmarkStart w:id="7856" w:name="_Toc36229304"/>
      <w:bookmarkStart w:id="7857" w:name="_Toc68847624"/>
      <w:bookmarkStart w:id="7858" w:name="_Toc74611559"/>
      <w:bookmarkStart w:id="7859" w:name="_Toc75566838"/>
      <w:bookmarkStart w:id="7860" w:name="_Toc89790390"/>
      <w:bookmarkStart w:id="7861" w:name="_Toc99467029"/>
      <w:bookmarkStart w:id="7862" w:name="_Toc186664240"/>
      <w:r w:rsidRPr="00567618">
        <w:rPr>
          <w:lang w:eastAsia="ko-KR"/>
        </w:rPr>
        <w:t>T.2.1</w:t>
      </w:r>
      <w:r w:rsidRPr="00567618">
        <w:rPr>
          <w:lang w:eastAsia="ko-KR"/>
        </w:rPr>
        <w:tab/>
        <w:t>MSMTSI offer/answer towards an MTSI client</w:t>
      </w:r>
      <w:bookmarkEnd w:id="7853"/>
      <w:bookmarkEnd w:id="7854"/>
      <w:bookmarkEnd w:id="7855"/>
      <w:bookmarkEnd w:id="7856"/>
      <w:bookmarkEnd w:id="7857"/>
      <w:bookmarkEnd w:id="7858"/>
      <w:bookmarkEnd w:id="7859"/>
      <w:bookmarkEnd w:id="7860"/>
      <w:bookmarkEnd w:id="7861"/>
      <w:bookmarkEnd w:id="7862"/>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863" w:name="_MCCTEMPBM_CRPT86941756___7"/>
            <w:bookmarkStart w:id="7864"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865" w:name="_MCCTEMPBM_CRPT86941757___7"/>
            <w:bookmarkEnd w:id="7863"/>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866" w:name="_MCCTEMPBM_CRPT86941758___7"/>
            <w:bookmarkEnd w:id="7865"/>
            <w:r w:rsidRPr="00567618">
              <w:t>a=rtcp-rsize</w:t>
            </w:r>
          </w:p>
          <w:p w14:paraId="641EADAB" w14:textId="77777777" w:rsidR="00FC7E52" w:rsidRPr="00567618" w:rsidRDefault="00FC7E52" w:rsidP="00DD54CD">
            <w:pPr>
              <w:pStyle w:val="PL"/>
              <w:rPr>
                <w:sz w:val="18"/>
              </w:rPr>
            </w:pPr>
            <w:bookmarkStart w:id="7867" w:name="_MCCTEMPBM_CRPT86941759___7"/>
            <w:bookmarkEnd w:id="7866"/>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868" w:name="_MCCTEMPBM_CRPT86941760___7"/>
            <w:bookmarkEnd w:id="7867"/>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869" w:name="_MCCTEMPBM_CRPT86941761___7"/>
            <w:bookmarkEnd w:id="7868"/>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870" w:name="_MCCTEMPBM_CRPT86941762___7"/>
            <w:bookmarkEnd w:id="7869"/>
            <w:r w:rsidRPr="00567618">
              <w:t>a=rtcp-rsize</w:t>
            </w:r>
          </w:p>
          <w:p w14:paraId="2ADC5B59" w14:textId="77777777" w:rsidR="00FC7E52" w:rsidRPr="00567618" w:rsidRDefault="00FC7E52" w:rsidP="00DD54CD">
            <w:pPr>
              <w:pStyle w:val="PL"/>
              <w:rPr>
                <w:sz w:val="18"/>
              </w:rPr>
            </w:pPr>
            <w:bookmarkStart w:id="7871" w:name="_MCCTEMPBM_CRPT86941763___7"/>
            <w:bookmarkEnd w:id="7870"/>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872" w:name="_MCCTEMPBM_CRPT86941764___7"/>
            <w:bookmarkEnd w:id="7871"/>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873" w:name="_MCCTEMPBM_CRPT86941765___7"/>
            <w:bookmarkEnd w:id="7872"/>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874" w:name="_MCCTEMPBM_CRPT86941766___7"/>
            <w:bookmarkEnd w:id="7873"/>
            <w:r w:rsidRPr="00567618">
              <w:t>a=rtcp-rsize</w:t>
            </w:r>
          </w:p>
          <w:p w14:paraId="48BB0313" w14:textId="77777777" w:rsidR="00FC7E52" w:rsidRPr="00567618" w:rsidRDefault="00FC7E52" w:rsidP="00DD54CD">
            <w:pPr>
              <w:pStyle w:val="PL"/>
              <w:rPr>
                <w:sz w:val="18"/>
              </w:rPr>
            </w:pPr>
            <w:bookmarkStart w:id="7875" w:name="_MCCTEMPBM_CRPT86941767___7"/>
            <w:bookmarkEnd w:id="7874"/>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876" w:name="_MCCTEMPBM_CRPT86941768___7"/>
            <w:bookmarkEnd w:id="7875"/>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877" w:name="_MCCTEMPBM_CRPT86941769___7"/>
            <w:bookmarkEnd w:id="7876"/>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878" w:name="_MCCTEMPBM_CRPT86941770___7"/>
            <w:bookmarkEnd w:id="7877"/>
            <w:r w:rsidRPr="00567618">
              <w:t>a=rtcp-rsize</w:t>
            </w:r>
          </w:p>
          <w:p w14:paraId="7F773DCF" w14:textId="77777777" w:rsidR="00FC7E52" w:rsidRPr="00567618" w:rsidRDefault="00FC7E52" w:rsidP="00DD54CD">
            <w:pPr>
              <w:pStyle w:val="PL"/>
              <w:rPr>
                <w:sz w:val="18"/>
              </w:rPr>
            </w:pPr>
            <w:bookmarkStart w:id="7879" w:name="_MCCTEMPBM_CRPT86941771___7"/>
            <w:bookmarkEnd w:id="7878"/>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879"/>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864"/>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880" w:name="_MCCTEMPBM_CRPT86941773___7"/>
            <w:bookmarkStart w:id="7881"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882" w:name="_MCCTEMPBM_CRPT86941774___7"/>
            <w:bookmarkEnd w:id="7880"/>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882"/>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881"/>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883" w:name="_Toc26369781"/>
      <w:bookmarkStart w:id="7884" w:name="_Toc36227663"/>
      <w:bookmarkStart w:id="7885" w:name="_Toc36228678"/>
      <w:bookmarkStart w:id="7886" w:name="_Toc36229305"/>
      <w:bookmarkStart w:id="7887" w:name="_Toc68847625"/>
      <w:bookmarkStart w:id="7888" w:name="_Toc74611560"/>
      <w:bookmarkStart w:id="7889" w:name="_Toc75566839"/>
      <w:bookmarkStart w:id="7890" w:name="_Toc89790391"/>
      <w:bookmarkStart w:id="7891" w:name="_Toc99467030"/>
      <w:bookmarkStart w:id="7892" w:name="_Toc186664241"/>
      <w:r w:rsidRPr="00567618">
        <w:rPr>
          <w:lang w:eastAsia="ko-KR"/>
        </w:rPr>
        <w:t>T.2.2</w:t>
      </w:r>
      <w:r w:rsidRPr="00567618">
        <w:rPr>
          <w:lang w:eastAsia="ko-KR"/>
        </w:rPr>
        <w:tab/>
        <w:t>MSMTSI answer from an MSMTSI MRF</w:t>
      </w:r>
      <w:bookmarkEnd w:id="7883"/>
      <w:bookmarkEnd w:id="7884"/>
      <w:bookmarkEnd w:id="7885"/>
      <w:bookmarkEnd w:id="7886"/>
      <w:bookmarkEnd w:id="7887"/>
      <w:bookmarkEnd w:id="7888"/>
      <w:bookmarkEnd w:id="7889"/>
      <w:bookmarkEnd w:id="7890"/>
      <w:bookmarkEnd w:id="7891"/>
      <w:bookmarkEnd w:id="7892"/>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893" w:name="_MCCTEMPBM_CRPT86941776___7"/>
            <w:bookmarkStart w:id="7894"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895" w:name="_MCCTEMPBM_CRPT86941777___7"/>
            <w:bookmarkEnd w:id="7893"/>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896" w:name="_MCCTEMPBM_CRPT86941778___7"/>
            <w:bookmarkEnd w:id="7895"/>
            <w:r w:rsidRPr="00567618">
              <w:t>a=rtcp-rsize</w:t>
            </w:r>
          </w:p>
          <w:p w14:paraId="12521AE0" w14:textId="77777777" w:rsidR="00FC7E52" w:rsidRPr="00567618" w:rsidRDefault="00FC7E52" w:rsidP="00DD54CD">
            <w:pPr>
              <w:pStyle w:val="PL"/>
              <w:rPr>
                <w:sz w:val="18"/>
              </w:rPr>
            </w:pPr>
            <w:bookmarkStart w:id="7897" w:name="_MCCTEMPBM_CRPT86941779___7"/>
            <w:bookmarkEnd w:id="7896"/>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898" w:name="_MCCTEMPBM_CRPT86941780___7"/>
            <w:bookmarkEnd w:id="7897"/>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899" w:name="_MCCTEMPBM_CRPT86941781___7"/>
            <w:bookmarkEnd w:id="7898"/>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900" w:name="_MCCTEMPBM_CRPT86941782___7"/>
            <w:bookmarkEnd w:id="7899"/>
            <w:r w:rsidRPr="00567618">
              <w:t>a=rtcp-rsize</w:t>
            </w:r>
          </w:p>
          <w:p w14:paraId="629D4CDB" w14:textId="77777777" w:rsidR="00FC7E52" w:rsidRPr="00567618" w:rsidRDefault="00FC7E52" w:rsidP="00DD54CD">
            <w:pPr>
              <w:pStyle w:val="PL"/>
              <w:rPr>
                <w:sz w:val="18"/>
              </w:rPr>
            </w:pPr>
            <w:bookmarkStart w:id="7901" w:name="_MCCTEMPBM_CRPT86941783___7"/>
            <w:bookmarkEnd w:id="7900"/>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902" w:name="_MCCTEMPBM_CRPT86941784___7"/>
            <w:bookmarkEnd w:id="7901"/>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903" w:name="_MCCTEMPBM_CRPT86941785___7"/>
            <w:bookmarkEnd w:id="7902"/>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904" w:name="_MCCTEMPBM_CRPT86941786___7"/>
            <w:bookmarkEnd w:id="7903"/>
            <w:r w:rsidRPr="00567618">
              <w:t>a=rtcp-rsize</w:t>
            </w:r>
          </w:p>
          <w:p w14:paraId="6A202E20" w14:textId="77777777" w:rsidR="00FC7E52" w:rsidRPr="00567618" w:rsidRDefault="00FC7E52" w:rsidP="00DD54CD">
            <w:pPr>
              <w:pStyle w:val="PL"/>
              <w:rPr>
                <w:sz w:val="18"/>
              </w:rPr>
            </w:pPr>
            <w:bookmarkStart w:id="7905" w:name="_MCCTEMPBM_CRPT86941787___7"/>
            <w:bookmarkEnd w:id="7904"/>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906" w:name="_MCCTEMPBM_CRPT86941788___7"/>
            <w:bookmarkEnd w:id="7905"/>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907" w:name="_MCCTEMPBM_CRPT86941789___7"/>
            <w:bookmarkEnd w:id="7906"/>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908" w:name="_MCCTEMPBM_CRPT86941790___7"/>
            <w:bookmarkEnd w:id="7907"/>
            <w:r w:rsidRPr="00567618">
              <w:t>a=rtcp-rsize</w:t>
            </w:r>
          </w:p>
          <w:p w14:paraId="7C8B54DE" w14:textId="77777777" w:rsidR="00FC7E52" w:rsidRPr="00567618" w:rsidRDefault="00FC7E52" w:rsidP="00DD54CD">
            <w:pPr>
              <w:pStyle w:val="PL"/>
              <w:rPr>
                <w:sz w:val="18"/>
              </w:rPr>
            </w:pPr>
            <w:bookmarkStart w:id="7909" w:name="_MCCTEMPBM_CRPT86941791___7"/>
            <w:bookmarkEnd w:id="7908"/>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909"/>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894"/>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910" w:name="_Toc26369782"/>
      <w:bookmarkStart w:id="7911" w:name="_Toc36227664"/>
      <w:bookmarkStart w:id="7912" w:name="_Toc36228679"/>
      <w:bookmarkStart w:id="7913" w:name="_Toc36229306"/>
      <w:bookmarkStart w:id="7914" w:name="_Toc68847626"/>
      <w:bookmarkStart w:id="7915" w:name="_Toc74611561"/>
      <w:bookmarkStart w:id="7916" w:name="_Toc75566840"/>
      <w:bookmarkStart w:id="7917" w:name="_Toc89790392"/>
      <w:bookmarkStart w:id="7918" w:name="_Toc99467031"/>
      <w:bookmarkStart w:id="7919" w:name="_Toc186664242"/>
      <w:r w:rsidRPr="00567618">
        <w:rPr>
          <w:lang w:eastAsia="ko-KR"/>
        </w:rPr>
        <w:t>T.2.3</w:t>
      </w:r>
      <w:r w:rsidRPr="00567618">
        <w:rPr>
          <w:lang w:eastAsia="ko-KR"/>
        </w:rPr>
        <w:tab/>
        <w:t>MSMTSI answer from an MSMTSI client in terminal</w:t>
      </w:r>
      <w:bookmarkEnd w:id="7910"/>
      <w:bookmarkEnd w:id="7911"/>
      <w:bookmarkEnd w:id="7912"/>
      <w:bookmarkEnd w:id="7913"/>
      <w:bookmarkEnd w:id="7914"/>
      <w:bookmarkEnd w:id="7915"/>
      <w:bookmarkEnd w:id="7916"/>
      <w:bookmarkEnd w:id="7917"/>
      <w:bookmarkEnd w:id="7918"/>
      <w:bookmarkEnd w:id="7919"/>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920" w:name="_MCCTEMPBM_CRPT86941793___7"/>
            <w:bookmarkStart w:id="7921"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922" w:name="_MCCTEMPBM_CRPT86941794___7"/>
            <w:bookmarkEnd w:id="7920"/>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923" w:name="_MCCTEMPBM_CRPT86941795___7"/>
            <w:bookmarkEnd w:id="7922"/>
            <w:r w:rsidRPr="00567618">
              <w:t>a=rtcp-rsize</w:t>
            </w:r>
          </w:p>
          <w:p w14:paraId="22B7B587" w14:textId="77777777" w:rsidR="00FC7E52" w:rsidRPr="00567618" w:rsidRDefault="00FC7E52" w:rsidP="00DD54CD">
            <w:pPr>
              <w:pStyle w:val="PL"/>
              <w:rPr>
                <w:sz w:val="18"/>
              </w:rPr>
            </w:pPr>
            <w:bookmarkStart w:id="7924" w:name="_MCCTEMPBM_CRPT86941796___7"/>
            <w:bookmarkEnd w:id="7923"/>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925" w:name="_MCCTEMPBM_CRPT86941797___7"/>
            <w:bookmarkEnd w:id="7924"/>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926" w:name="_MCCTEMPBM_CRPT86941798___7"/>
            <w:bookmarkEnd w:id="7925"/>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927" w:name="_MCCTEMPBM_CRPT86941799___7"/>
            <w:bookmarkEnd w:id="7926"/>
            <w:r w:rsidRPr="00567618">
              <w:t>a=rtcp-rsize</w:t>
            </w:r>
          </w:p>
          <w:p w14:paraId="2D7A6875" w14:textId="77777777" w:rsidR="00FC7E52" w:rsidRPr="00567618" w:rsidRDefault="00FC7E52" w:rsidP="00DD54CD">
            <w:pPr>
              <w:pStyle w:val="PL"/>
              <w:rPr>
                <w:sz w:val="18"/>
              </w:rPr>
            </w:pPr>
            <w:bookmarkStart w:id="7928" w:name="_MCCTEMPBM_CRPT86941800___7"/>
            <w:bookmarkEnd w:id="7927"/>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928"/>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921"/>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929" w:name="_Toc26369783"/>
      <w:bookmarkStart w:id="7930" w:name="_Toc36227665"/>
      <w:bookmarkStart w:id="7931" w:name="_Toc36228680"/>
      <w:bookmarkStart w:id="7932" w:name="_Toc36229307"/>
      <w:bookmarkStart w:id="7933" w:name="_Toc68847627"/>
      <w:bookmarkStart w:id="7934" w:name="_Toc74611562"/>
      <w:bookmarkStart w:id="7935" w:name="_Toc75566841"/>
      <w:bookmarkStart w:id="7936" w:name="_Toc89790393"/>
      <w:bookmarkStart w:id="7937" w:name="_Toc99467032"/>
      <w:bookmarkStart w:id="7938" w:name="_Toc186664243"/>
      <w:r w:rsidRPr="00567618">
        <w:rPr>
          <w:lang w:eastAsia="ko-KR"/>
        </w:rPr>
        <w:t>T.2.4</w:t>
      </w:r>
      <w:r w:rsidRPr="00567618">
        <w:rPr>
          <w:lang w:eastAsia="ko-KR"/>
        </w:rPr>
        <w:tab/>
        <w:t>MSMTSI simulcast offer using a single payload type</w:t>
      </w:r>
      <w:bookmarkEnd w:id="7929"/>
      <w:bookmarkEnd w:id="7930"/>
      <w:bookmarkEnd w:id="7931"/>
      <w:bookmarkEnd w:id="7932"/>
      <w:bookmarkEnd w:id="7933"/>
      <w:bookmarkEnd w:id="7934"/>
      <w:bookmarkEnd w:id="7935"/>
      <w:bookmarkEnd w:id="7936"/>
      <w:bookmarkEnd w:id="7937"/>
      <w:bookmarkEnd w:id="7938"/>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939" w:name="_MCCTEMPBM_CRPT86941802___7"/>
            <w:bookmarkStart w:id="7940"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941" w:name="_MCCTEMPBM_CRPT86941803___7"/>
            <w:bookmarkEnd w:id="7939"/>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942" w:name="_MCCTEMPBM_CRPT86941804___7"/>
            <w:bookmarkEnd w:id="7941"/>
            <w:r w:rsidRPr="00567618">
              <w:t>a=rtcp-rsize</w:t>
            </w:r>
          </w:p>
          <w:p w14:paraId="0AF278DB" w14:textId="77777777" w:rsidR="00FC7E52" w:rsidRPr="00567618" w:rsidRDefault="00FC7E52" w:rsidP="00DD54CD">
            <w:pPr>
              <w:pStyle w:val="PL"/>
              <w:rPr>
                <w:sz w:val="18"/>
              </w:rPr>
            </w:pPr>
            <w:bookmarkStart w:id="7943" w:name="_MCCTEMPBM_CRPT86941805___7"/>
            <w:bookmarkEnd w:id="7942"/>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943"/>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940"/>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944" w:name="_Toc26369784"/>
      <w:bookmarkStart w:id="7945" w:name="_Toc36227666"/>
      <w:bookmarkStart w:id="7946" w:name="_Toc36228681"/>
      <w:bookmarkStart w:id="7947" w:name="_Toc36229308"/>
      <w:bookmarkStart w:id="7948" w:name="_Toc68847628"/>
      <w:bookmarkStart w:id="7949" w:name="_Toc74611563"/>
      <w:bookmarkStart w:id="7950" w:name="_Toc75566842"/>
      <w:bookmarkStart w:id="7951" w:name="_Toc89790394"/>
      <w:bookmarkStart w:id="7952" w:name="_Toc99467033"/>
      <w:bookmarkStart w:id="7953" w:name="_Toc186664244"/>
      <w:r w:rsidRPr="00567618">
        <w:rPr>
          <w:lang w:eastAsia="ko-KR"/>
        </w:rPr>
        <w:t>T.2.5</w:t>
      </w:r>
      <w:r w:rsidRPr="00567618">
        <w:rPr>
          <w:lang w:eastAsia="ko-KR"/>
        </w:rPr>
        <w:tab/>
        <w:t>MSMTSI simulcast offer using two codecs</w:t>
      </w:r>
      <w:bookmarkEnd w:id="7944"/>
      <w:bookmarkEnd w:id="7945"/>
      <w:bookmarkEnd w:id="7946"/>
      <w:bookmarkEnd w:id="7947"/>
      <w:bookmarkEnd w:id="7948"/>
      <w:bookmarkEnd w:id="7949"/>
      <w:bookmarkEnd w:id="7950"/>
      <w:bookmarkEnd w:id="7951"/>
      <w:bookmarkEnd w:id="7952"/>
      <w:bookmarkEnd w:id="7953"/>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954" w:name="_MCCTEMPBM_CRPT86941807___7"/>
            <w:bookmarkStart w:id="7955"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956" w:name="_MCCTEMPBM_CRPT86941808___7"/>
            <w:bookmarkEnd w:id="7954"/>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957" w:name="_MCCTEMPBM_CRPT86941809___7"/>
            <w:bookmarkEnd w:id="7956"/>
            <w:r w:rsidRPr="00567618">
              <w:t>a=rtcp-rsize</w:t>
            </w:r>
          </w:p>
          <w:p w14:paraId="013AD43E" w14:textId="77777777" w:rsidR="00FC7E52" w:rsidRPr="00567618" w:rsidRDefault="00FC7E52" w:rsidP="00DD54CD">
            <w:pPr>
              <w:pStyle w:val="PL"/>
              <w:rPr>
                <w:sz w:val="18"/>
              </w:rPr>
            </w:pPr>
            <w:bookmarkStart w:id="7958" w:name="_MCCTEMPBM_CRPT86941810___7"/>
            <w:bookmarkEnd w:id="7957"/>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958"/>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955"/>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959" w:name="_Toc26369785"/>
      <w:bookmarkStart w:id="7960" w:name="_Toc36227667"/>
      <w:bookmarkStart w:id="7961" w:name="_Toc36228682"/>
      <w:bookmarkStart w:id="7962" w:name="_Toc36229309"/>
      <w:bookmarkStart w:id="7963" w:name="_Toc68847629"/>
      <w:bookmarkStart w:id="7964" w:name="_Toc74611564"/>
      <w:bookmarkStart w:id="7965" w:name="_Toc75566843"/>
      <w:bookmarkStart w:id="7966" w:name="_Toc89790395"/>
      <w:bookmarkStart w:id="7967" w:name="_Toc99467034"/>
      <w:bookmarkStart w:id="7968" w:name="_Toc186664245"/>
      <w:r w:rsidRPr="00567618">
        <w:rPr>
          <w:lang w:eastAsia="ko-KR"/>
        </w:rPr>
        <w:t>T.3</w:t>
      </w:r>
      <w:r w:rsidRPr="00567618">
        <w:rPr>
          <w:lang w:eastAsia="ko-KR"/>
        </w:rPr>
        <w:tab/>
        <w:t>MSMTSI audio offer/answer examples</w:t>
      </w:r>
      <w:bookmarkEnd w:id="7959"/>
      <w:bookmarkEnd w:id="7960"/>
      <w:bookmarkEnd w:id="7961"/>
      <w:bookmarkEnd w:id="7962"/>
      <w:bookmarkEnd w:id="7963"/>
      <w:bookmarkEnd w:id="7964"/>
      <w:bookmarkEnd w:id="7965"/>
      <w:bookmarkEnd w:id="7966"/>
      <w:bookmarkEnd w:id="7967"/>
      <w:bookmarkEnd w:id="7968"/>
    </w:p>
    <w:p w14:paraId="27008DD2" w14:textId="77777777" w:rsidR="00FC7E52" w:rsidRPr="00567618" w:rsidRDefault="00FC7E52" w:rsidP="00FC7E52">
      <w:pPr>
        <w:pStyle w:val="Heading2"/>
        <w:keepNext w:val="0"/>
        <w:keepLines w:val="0"/>
        <w:rPr>
          <w:lang w:eastAsia="ko-KR"/>
        </w:rPr>
      </w:pPr>
      <w:bookmarkStart w:id="7969" w:name="_Toc26369786"/>
      <w:bookmarkStart w:id="7970" w:name="_Toc36227668"/>
      <w:bookmarkStart w:id="7971" w:name="_Toc36228683"/>
      <w:bookmarkStart w:id="7972" w:name="_Toc36229310"/>
      <w:bookmarkStart w:id="7973" w:name="_Toc68847630"/>
      <w:bookmarkStart w:id="7974" w:name="_Toc74611565"/>
      <w:bookmarkStart w:id="7975" w:name="_Toc75566844"/>
      <w:bookmarkStart w:id="7976" w:name="_Toc89790396"/>
      <w:bookmarkStart w:id="7977" w:name="_Toc99467035"/>
      <w:bookmarkStart w:id="7978" w:name="_Toc186664246"/>
      <w:r w:rsidRPr="00567618">
        <w:rPr>
          <w:lang w:eastAsia="ko-KR"/>
        </w:rPr>
        <w:t>T.3.1</w:t>
      </w:r>
      <w:r w:rsidRPr="00567618">
        <w:rPr>
          <w:lang w:eastAsia="ko-KR"/>
        </w:rPr>
        <w:tab/>
        <w:t>MSMTSI offer with multi-stream audio support</w:t>
      </w:r>
      <w:bookmarkEnd w:id="7969"/>
      <w:bookmarkEnd w:id="7970"/>
      <w:bookmarkEnd w:id="7971"/>
      <w:bookmarkEnd w:id="7972"/>
      <w:bookmarkEnd w:id="7973"/>
      <w:bookmarkEnd w:id="7974"/>
      <w:bookmarkEnd w:id="7975"/>
      <w:bookmarkEnd w:id="7976"/>
      <w:bookmarkEnd w:id="7977"/>
      <w:bookmarkEnd w:id="7978"/>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979" w:name="_MCCTEMPBM_CRPT86941812___7"/>
            <w:bookmarkStart w:id="7980" w:name="_MCCTEMPBM_CRPT86941818___7" w:colFirst="0" w:colLast="0"/>
            <w:bookmarkStart w:id="7981" w:name="MCCQCTEMPBM_00000201"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982" w:name="_MCCTEMPBM_CRPT86941813___7"/>
            <w:bookmarkEnd w:id="7979"/>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983" w:name="_MCCTEMPBM_CRPT86941814___7"/>
            <w:bookmarkEnd w:id="7982"/>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984" w:name="_MCCTEMPBM_CRPT86941815___7"/>
            <w:bookmarkEnd w:id="7983"/>
            <w:r w:rsidRPr="00567618">
              <w:rPr>
                <w:rFonts w:cs="Courier New"/>
                <w:sz w:val="18"/>
              </w:rPr>
              <w:t>a=recvonly</w:t>
            </w:r>
          </w:p>
          <w:p w14:paraId="55289B77" w14:textId="77777777" w:rsidR="00FC7E52" w:rsidRPr="00567618" w:rsidRDefault="00FC7E52" w:rsidP="00DD54CD">
            <w:pPr>
              <w:pStyle w:val="PL"/>
              <w:rPr>
                <w:rFonts w:cs="Courier New"/>
              </w:rPr>
            </w:pPr>
            <w:bookmarkStart w:id="7985" w:name="_MCCTEMPBM_CRPT86941816___7"/>
            <w:bookmarkEnd w:id="7984"/>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986" w:name="_MCCTEMPBM_CRPT86941817___7"/>
            <w:bookmarkEnd w:id="7985"/>
            <w:r w:rsidRPr="00567618">
              <w:rPr>
                <w:rFonts w:cs="Courier New"/>
                <w:sz w:val="18"/>
              </w:rPr>
              <w:t>a=recvonly</w:t>
            </w:r>
          </w:p>
          <w:bookmarkEnd w:id="7986"/>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980"/>
      <w:bookmarkEnd w:id="7981"/>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987" w:name="_Toc26369787"/>
      <w:bookmarkStart w:id="7988" w:name="_Toc36227669"/>
      <w:bookmarkStart w:id="7989" w:name="_Toc36228684"/>
      <w:bookmarkStart w:id="7990" w:name="_Toc36229311"/>
      <w:bookmarkStart w:id="7991" w:name="_Toc68847631"/>
      <w:bookmarkStart w:id="7992" w:name="_Toc74611566"/>
      <w:bookmarkStart w:id="7993" w:name="_Toc75566845"/>
      <w:bookmarkStart w:id="7994" w:name="_Toc89790397"/>
      <w:bookmarkStart w:id="7995" w:name="_Toc99467036"/>
      <w:bookmarkStart w:id="7996" w:name="_Toc186664247"/>
      <w:r w:rsidRPr="00567618">
        <w:rPr>
          <w:lang w:eastAsia="ko-KR"/>
        </w:rPr>
        <w:t>T.3.2</w:t>
      </w:r>
      <w:r w:rsidRPr="00567618">
        <w:rPr>
          <w:lang w:eastAsia="ko-KR"/>
        </w:rPr>
        <w:tab/>
        <w:t>MSMTSI answer with multi-stream audio support</w:t>
      </w:r>
      <w:bookmarkEnd w:id="7987"/>
      <w:bookmarkEnd w:id="7988"/>
      <w:bookmarkEnd w:id="7989"/>
      <w:bookmarkEnd w:id="7990"/>
      <w:bookmarkEnd w:id="7991"/>
      <w:bookmarkEnd w:id="7992"/>
      <w:bookmarkEnd w:id="7993"/>
      <w:bookmarkEnd w:id="7994"/>
      <w:bookmarkEnd w:id="7995"/>
      <w:bookmarkEnd w:id="7996"/>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997" w:name="_MCCTEMPBM_CRPT86941819___7"/>
            <w:bookmarkStart w:id="7998" w:name="_MCCTEMPBM_CRPT86941828___7" w:colFirst="0" w:colLast="0"/>
            <w:bookmarkStart w:id="7999" w:name="MCCQCTEMPBM_00000202"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8000" w:name="_MCCTEMPBM_CRPT86941820___7"/>
            <w:bookmarkEnd w:id="7997"/>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8001" w:name="_MCCTEMPBM_CRPT86941821___7"/>
            <w:bookmarkEnd w:id="8000"/>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8002" w:name="_MCCTEMPBM_CRPT86941822___7"/>
            <w:bookmarkEnd w:id="8001"/>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8003" w:name="_MCCTEMPBM_CRPT86941823___7"/>
            <w:bookmarkEnd w:id="8002"/>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8004" w:name="_MCCTEMPBM_CRPT86941824___7"/>
            <w:bookmarkEnd w:id="8003"/>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8005" w:name="_MCCTEMPBM_CRPT86941825___7"/>
            <w:bookmarkEnd w:id="8004"/>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8006" w:name="_MCCTEMPBM_CRPT86941826___7"/>
            <w:bookmarkEnd w:id="8005"/>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8007" w:name="_MCCTEMPBM_CRPT86941827___7"/>
            <w:bookmarkEnd w:id="8006"/>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8008" w:name="_Toc68847632"/>
            <w:bookmarkStart w:id="8009" w:name="_Toc74611567"/>
            <w:bookmarkStart w:id="8010" w:name="_Toc75566846"/>
            <w:bookmarkStart w:id="8011" w:name="_Toc89790398"/>
            <w:bookmarkStart w:id="8012" w:name="_Toc99467037"/>
            <w:bookmarkEnd w:id="8007"/>
            <w:r w:rsidRPr="00567618">
              <w:t>a=fmtp:105 mode-change-capability=2; max-red=220</w:t>
            </w:r>
            <w:bookmarkEnd w:id="8008"/>
            <w:bookmarkEnd w:id="8009"/>
            <w:bookmarkEnd w:id="8010"/>
            <w:bookmarkEnd w:id="8011"/>
            <w:bookmarkEnd w:id="8012"/>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8013" w:name="_Toc26369788"/>
      <w:bookmarkStart w:id="8014" w:name="_Toc36227670"/>
      <w:bookmarkStart w:id="8015" w:name="_Toc36228685"/>
      <w:bookmarkStart w:id="8016" w:name="_Toc36229312"/>
      <w:bookmarkStart w:id="8017" w:name="_Toc68847633"/>
      <w:bookmarkStart w:id="8018" w:name="_Toc74611568"/>
      <w:bookmarkStart w:id="8019" w:name="_Toc75566847"/>
      <w:bookmarkStart w:id="8020" w:name="_Toc89790399"/>
      <w:bookmarkStart w:id="8021" w:name="_Toc99467038"/>
      <w:bookmarkEnd w:id="7998"/>
      <w:bookmarkEnd w:id="7999"/>
    </w:p>
    <w:p w14:paraId="5132F85B" w14:textId="77777777" w:rsidR="00FC7E52" w:rsidRPr="00567618" w:rsidRDefault="00FC7E52" w:rsidP="00FC7E52">
      <w:pPr>
        <w:pStyle w:val="Heading2"/>
        <w:rPr>
          <w:lang w:eastAsia="ko-KR"/>
        </w:rPr>
      </w:pPr>
      <w:bookmarkStart w:id="8022" w:name="_Toc186664248"/>
      <w:r w:rsidRPr="00567618">
        <w:rPr>
          <w:lang w:eastAsia="ko-KR"/>
        </w:rPr>
        <w:t>T.3.3</w:t>
      </w:r>
      <w:r w:rsidRPr="00567618">
        <w:rPr>
          <w:lang w:eastAsia="ko-KR"/>
        </w:rPr>
        <w:tab/>
        <w:t>MSMTSI CCCEx SDP offer/answer example</w:t>
      </w:r>
      <w:bookmarkEnd w:id="8013"/>
      <w:bookmarkEnd w:id="8014"/>
      <w:bookmarkEnd w:id="8015"/>
      <w:bookmarkEnd w:id="8016"/>
      <w:bookmarkEnd w:id="8017"/>
      <w:bookmarkEnd w:id="8018"/>
      <w:bookmarkEnd w:id="8019"/>
      <w:bookmarkEnd w:id="8020"/>
      <w:bookmarkEnd w:id="8021"/>
      <w:bookmarkEnd w:id="8022"/>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8023" w:name="_MCCTEMPBM_CRPT86941829___7"/>
            <w:bookmarkStart w:id="8024" w:name="_MCCTEMPBM_CRPT86941841___7" w:colFirst="0" w:colLast="0"/>
            <w:bookmarkStart w:id="8025" w:name="MCCQCTEMPBM_00000203"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8026" w:name="_MCCTEMPBM_CRPT86941830___7"/>
            <w:bookmarkEnd w:id="8023"/>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8027" w:name="_MCCTEMPBM_CRPT86941831___7"/>
            <w:bookmarkEnd w:id="8026"/>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8028" w:name="_MCCTEMPBM_CRPT86941832___7"/>
            <w:bookmarkEnd w:id="8027"/>
            <w:r w:rsidRPr="00567618">
              <w:rPr>
                <w:rFonts w:cs="Courier New"/>
                <w:sz w:val="18"/>
              </w:rPr>
              <w:t>a=recvonly</w:t>
            </w:r>
          </w:p>
          <w:p w14:paraId="7D5A1644" w14:textId="77777777" w:rsidR="00FC7E52" w:rsidRPr="00567618" w:rsidRDefault="00FC7E52" w:rsidP="00DD54CD">
            <w:pPr>
              <w:pStyle w:val="PL"/>
              <w:rPr>
                <w:rFonts w:cs="Courier New"/>
              </w:rPr>
            </w:pPr>
            <w:bookmarkStart w:id="8029" w:name="_MCCTEMPBM_CRPT86941833___7"/>
            <w:bookmarkEnd w:id="8028"/>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8030" w:name="_MCCTEMPBM_CRPT86941834___7"/>
            <w:bookmarkEnd w:id="8029"/>
            <w:r w:rsidRPr="00567618">
              <w:rPr>
                <w:rFonts w:cs="Courier New"/>
                <w:sz w:val="18"/>
              </w:rPr>
              <w:t>a=recvonly</w:t>
            </w:r>
          </w:p>
          <w:p w14:paraId="0E26E832" w14:textId="77777777" w:rsidR="00FC7E52" w:rsidRPr="00567618" w:rsidRDefault="00FC7E52" w:rsidP="00DD54CD">
            <w:pPr>
              <w:pStyle w:val="PL"/>
              <w:rPr>
                <w:rFonts w:cs="Courier New"/>
              </w:rPr>
            </w:pPr>
            <w:bookmarkStart w:id="8031" w:name="_MCCTEMPBM_CRPT86941835___7"/>
            <w:bookmarkEnd w:id="8030"/>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8032" w:name="_MCCTEMPBM_CRPT86941836___7"/>
            <w:bookmarkEnd w:id="8031"/>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8033" w:name="_MCCTEMPBM_CRPT86941837___7"/>
            <w:bookmarkEnd w:id="8032"/>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8034" w:name="_MCCTEMPBM_CRPT86941838___7"/>
            <w:bookmarkEnd w:id="8033"/>
            <w:r w:rsidRPr="00567618">
              <w:rPr>
                <w:rFonts w:cs="Courier New"/>
                <w:sz w:val="18"/>
              </w:rPr>
              <w:t>a=recvonly</w:t>
            </w:r>
          </w:p>
          <w:p w14:paraId="4EFD8B00" w14:textId="77777777" w:rsidR="00FC7E52" w:rsidRPr="00567618" w:rsidRDefault="00FC7E52" w:rsidP="00DD54CD">
            <w:pPr>
              <w:pStyle w:val="PL"/>
              <w:rPr>
                <w:rFonts w:cs="Courier New"/>
              </w:rPr>
            </w:pPr>
            <w:bookmarkStart w:id="8035" w:name="_MCCTEMPBM_CRPT86941839___7"/>
            <w:bookmarkEnd w:id="8034"/>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8036" w:name="_MCCTEMPBM_CRPT86941840___7"/>
            <w:bookmarkEnd w:id="8035"/>
            <w:r w:rsidRPr="00567618">
              <w:rPr>
                <w:rFonts w:cs="Courier New"/>
                <w:sz w:val="18"/>
              </w:rPr>
              <w:t>a=recvonly</w:t>
            </w:r>
          </w:p>
          <w:bookmarkEnd w:id="8036"/>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8024"/>
      <w:bookmarkEnd w:id="8025"/>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8037" w:name="_MCCTEMPBM_CRPT86941842___7"/>
            <w:bookmarkStart w:id="8038" w:name="_MCCTEMPBM_CRPT86941852___7" w:colFirst="0" w:colLast="0"/>
            <w:bookmarkStart w:id="8039" w:name="MCCQCTEMPBM_00000204"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8040" w:name="_MCCTEMPBM_CRPT86941843___7"/>
            <w:bookmarkEnd w:id="8037"/>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8041" w:name="_MCCTEMPBM_CRPT86941844___7"/>
            <w:bookmarkEnd w:id="8040"/>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8042" w:name="_MCCTEMPBM_CRPT86941845___7"/>
            <w:bookmarkEnd w:id="8041"/>
            <w:r w:rsidRPr="00567618">
              <w:rPr>
                <w:rFonts w:cs="Courier New"/>
                <w:sz w:val="18"/>
              </w:rPr>
              <w:t>a=sendonly</w:t>
            </w:r>
          </w:p>
          <w:p w14:paraId="26DC11A8" w14:textId="77777777" w:rsidR="00FC7E52" w:rsidRPr="00567618" w:rsidRDefault="00FC7E52" w:rsidP="00DD54CD">
            <w:pPr>
              <w:pStyle w:val="PL"/>
              <w:rPr>
                <w:rFonts w:cs="Courier New"/>
              </w:rPr>
            </w:pPr>
            <w:bookmarkStart w:id="8043" w:name="_MCCTEMPBM_CRPT86941846___7"/>
            <w:bookmarkEnd w:id="8042"/>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8044" w:name="_MCCTEMPBM_CRPT86941847___7"/>
            <w:bookmarkEnd w:id="8043"/>
            <w:r w:rsidRPr="00567618">
              <w:rPr>
                <w:rFonts w:cs="Courier New"/>
                <w:sz w:val="18"/>
              </w:rPr>
              <w:t>a=sendonly</w:t>
            </w:r>
          </w:p>
          <w:p w14:paraId="6F59A7CE" w14:textId="77777777" w:rsidR="00FC7E52" w:rsidRPr="00567618" w:rsidRDefault="00FC7E52" w:rsidP="00DD54CD">
            <w:pPr>
              <w:pStyle w:val="PL"/>
              <w:rPr>
                <w:rFonts w:cs="Courier New"/>
              </w:rPr>
            </w:pPr>
            <w:bookmarkStart w:id="8045" w:name="_MCCTEMPBM_CRPT86941848___7"/>
            <w:bookmarkEnd w:id="8044"/>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8046" w:name="_MCCTEMPBM_CRPT86941849___7"/>
            <w:bookmarkEnd w:id="8045"/>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8047" w:name="_MCCTEMPBM_CRPT86941850___7"/>
            <w:bookmarkEnd w:id="8046"/>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8048" w:name="_MCCTEMPBM_CRPT86941851___7"/>
            <w:bookmarkEnd w:id="8047"/>
            <w:r w:rsidRPr="00567618">
              <w:rPr>
                <w:rFonts w:cs="Courier New"/>
                <w:sz w:val="18"/>
              </w:rPr>
              <w:t>a=sendonly</w:t>
            </w:r>
          </w:p>
          <w:bookmarkEnd w:id="8048"/>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8038"/>
      <w:bookmarkEnd w:id="8039"/>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8049" w:name="_MCCTEMPBM_CRPT86941853___7"/>
            <w:bookmarkStart w:id="8050" w:name="_MCCTEMPBM_CRPT86941860___7" w:colFirst="0" w:colLast="0"/>
            <w:bookmarkStart w:id="8051" w:name="MCCQCTEMPBM_00000205"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8052" w:name="_MCCTEMPBM_CRPT86941854___7"/>
            <w:bookmarkEnd w:id="8049"/>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8053" w:name="_MCCTEMPBM_CRPT86941855___7"/>
            <w:bookmarkEnd w:id="8052"/>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8054" w:name="_MCCTEMPBM_CRPT86941856___7"/>
            <w:bookmarkEnd w:id="8053"/>
            <w:r w:rsidRPr="00567618">
              <w:rPr>
                <w:rFonts w:cs="Courier New"/>
                <w:sz w:val="18"/>
              </w:rPr>
              <w:t>a=sendonly</w:t>
            </w:r>
          </w:p>
          <w:p w14:paraId="520AF34C" w14:textId="77777777" w:rsidR="00FC7E52" w:rsidRPr="00567618" w:rsidRDefault="00FC7E52" w:rsidP="00DD54CD">
            <w:pPr>
              <w:pStyle w:val="PL"/>
              <w:rPr>
                <w:rFonts w:cs="Courier New"/>
              </w:rPr>
            </w:pPr>
            <w:bookmarkStart w:id="8055" w:name="_MCCTEMPBM_CRPT86941857___7"/>
            <w:bookmarkEnd w:id="8054"/>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8056" w:name="_MCCTEMPBM_CRPT86941858___7"/>
            <w:bookmarkEnd w:id="8055"/>
            <w:r w:rsidRPr="00567618">
              <w:rPr>
                <w:rFonts w:cs="Courier New"/>
                <w:sz w:val="18"/>
              </w:rPr>
              <w:t>a=sendonly</w:t>
            </w:r>
          </w:p>
          <w:p w14:paraId="14B1D8FA" w14:textId="77777777" w:rsidR="00FC7E52" w:rsidRPr="00567618" w:rsidRDefault="00FC7E52" w:rsidP="00DD54CD">
            <w:pPr>
              <w:pStyle w:val="PL"/>
              <w:rPr>
                <w:rFonts w:cs="Courier New"/>
              </w:rPr>
            </w:pPr>
            <w:bookmarkStart w:id="8057" w:name="_MCCTEMPBM_CRPT86941859___7"/>
            <w:bookmarkEnd w:id="8056"/>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8057"/>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8050"/>
      <w:bookmarkEnd w:id="8051"/>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8058" w:name="_Toc26369789"/>
      <w:bookmarkStart w:id="8059" w:name="_Toc36227671"/>
      <w:bookmarkStart w:id="8060" w:name="_Toc36228686"/>
      <w:bookmarkStart w:id="8061" w:name="_Toc36229313"/>
      <w:bookmarkStart w:id="8062" w:name="_Toc68847634"/>
      <w:bookmarkStart w:id="8063" w:name="_Toc74611569"/>
      <w:bookmarkStart w:id="8064" w:name="_Toc75566848"/>
      <w:bookmarkStart w:id="8065" w:name="_Toc89790400"/>
      <w:bookmarkStart w:id="8066" w:name="_Toc99467039"/>
      <w:bookmarkStart w:id="8067" w:name="_MCCTEMPBM_CRPT86941861___2"/>
      <w:bookmarkStart w:id="8068" w:name="_Toc186664249"/>
      <w:r w:rsidRPr="00567618">
        <w:rPr>
          <w:lang w:eastAsia="ko-KR"/>
        </w:rPr>
        <w:t>T.3.3a</w:t>
      </w:r>
      <w:r w:rsidRPr="00567618">
        <w:rPr>
          <w:lang w:eastAsia="ko-KR"/>
        </w:rPr>
        <w:tab/>
        <w:t>MSMTSI offer/answer examples using the compact CCC SDP attribute</w:t>
      </w:r>
      <w:bookmarkEnd w:id="8058"/>
      <w:bookmarkEnd w:id="8059"/>
      <w:bookmarkEnd w:id="8060"/>
      <w:bookmarkEnd w:id="8061"/>
      <w:bookmarkEnd w:id="8062"/>
      <w:bookmarkEnd w:id="8063"/>
      <w:bookmarkEnd w:id="8064"/>
      <w:bookmarkEnd w:id="8065"/>
      <w:bookmarkEnd w:id="8066"/>
      <w:bookmarkEnd w:id="8068"/>
    </w:p>
    <w:p w14:paraId="7558DB12" w14:textId="77777777" w:rsidR="00FC7E52" w:rsidRPr="00567618" w:rsidRDefault="00FC7E52" w:rsidP="00FC7E52">
      <w:pPr>
        <w:rPr>
          <w:lang w:eastAsia="ko-KR"/>
        </w:rPr>
      </w:pPr>
      <w:bookmarkStart w:id="8069" w:name="_MCCTEMPBM_CRPT86941862___7"/>
      <w:bookmarkEnd w:id="8067"/>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8069"/>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8070" w:name="_MCCTEMPBM_CRPT86941863___7"/>
            <w:bookmarkStart w:id="8071" w:name="MCCQCTEMPBM_00000206" w:colFirst="0" w:colLast="0"/>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8072" w:name="_MCCTEMPBM_CRPT86941864___7"/>
            <w:bookmarkEnd w:id="8070"/>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8073" w:name="_MCCTEMPBM_CRPT86941865___7"/>
            <w:bookmarkEnd w:id="8072"/>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8074" w:name="_MCCTEMPBM_CRPT86941866___7"/>
            <w:bookmarkEnd w:id="8073"/>
            <w:r w:rsidRPr="00567618">
              <w:rPr>
                <w:rFonts w:cs="Courier New"/>
                <w:sz w:val="18"/>
              </w:rPr>
              <w:t>a=recvonly</w:t>
            </w:r>
          </w:p>
          <w:p w14:paraId="72391130" w14:textId="77777777" w:rsidR="00FC7E52" w:rsidRPr="00567618" w:rsidRDefault="00FC7E52" w:rsidP="00DD54CD">
            <w:pPr>
              <w:pStyle w:val="PL"/>
              <w:rPr>
                <w:rFonts w:cs="Courier New"/>
              </w:rPr>
            </w:pPr>
            <w:bookmarkStart w:id="8075" w:name="_MCCTEMPBM_CRPT86941867___7"/>
            <w:bookmarkEnd w:id="8074"/>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8076" w:name="_MCCTEMPBM_CRPT86941868___7"/>
            <w:bookmarkEnd w:id="8075"/>
            <w:r w:rsidRPr="00567618">
              <w:rPr>
                <w:rFonts w:cs="Courier New"/>
                <w:sz w:val="18"/>
              </w:rPr>
              <w:t>a=recvonly</w:t>
            </w:r>
          </w:p>
          <w:p w14:paraId="1A6CA0C6" w14:textId="77777777" w:rsidR="00FC7E52" w:rsidRPr="00567618" w:rsidRDefault="00FC7E52" w:rsidP="00DD54CD">
            <w:pPr>
              <w:pStyle w:val="PL"/>
              <w:rPr>
                <w:rFonts w:cs="Courier New"/>
              </w:rPr>
            </w:pPr>
            <w:bookmarkStart w:id="8077" w:name="_MCCTEMPBM_CRPT86941869___7"/>
            <w:bookmarkEnd w:id="8076"/>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8078" w:name="_MCCTEMPBM_CRPT86941870___7"/>
            <w:bookmarkEnd w:id="8077"/>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8079" w:name="_MCCTEMPBM_CRPT86941871___7"/>
            <w:bookmarkEnd w:id="8078"/>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8080" w:name="_MCCTEMPBM_CRPT86941872___7"/>
            <w:bookmarkEnd w:id="8079"/>
            <w:r w:rsidRPr="00567618">
              <w:rPr>
                <w:rFonts w:cs="Courier New"/>
                <w:sz w:val="18"/>
              </w:rPr>
              <w:t>a=recvonly</w:t>
            </w:r>
          </w:p>
          <w:p w14:paraId="18F5629D" w14:textId="77777777" w:rsidR="00FC7E52" w:rsidRPr="00567618" w:rsidRDefault="00FC7E52" w:rsidP="00DD54CD">
            <w:pPr>
              <w:pStyle w:val="PL"/>
              <w:rPr>
                <w:rFonts w:cs="Courier New"/>
              </w:rPr>
            </w:pPr>
            <w:bookmarkStart w:id="8081" w:name="_MCCTEMPBM_CRPT86941873___7"/>
            <w:bookmarkEnd w:id="8080"/>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8082" w:name="_MCCTEMPBM_CRPT86941874___7"/>
            <w:bookmarkEnd w:id="8081"/>
            <w:r w:rsidRPr="00567618">
              <w:rPr>
                <w:rFonts w:cs="Courier New"/>
                <w:sz w:val="18"/>
              </w:rPr>
              <w:t>a=recvonly</w:t>
            </w:r>
          </w:p>
          <w:p w14:paraId="754F4623" w14:textId="77777777" w:rsidR="00FC7E52" w:rsidRPr="00567618" w:rsidRDefault="00FC7E52" w:rsidP="00DD54CD">
            <w:pPr>
              <w:pStyle w:val="PL"/>
              <w:rPr>
                <w:rFonts w:cs="Courier New"/>
              </w:rPr>
            </w:pPr>
            <w:bookmarkStart w:id="8083" w:name="_MCCTEMPBM_CRPT86941875___7"/>
            <w:bookmarkEnd w:id="8082"/>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8083"/>
          <w:p w14:paraId="6B8E431C" w14:textId="77777777" w:rsidR="00FC7E52" w:rsidRPr="00567618" w:rsidRDefault="00FC7E52" w:rsidP="00DD54CD">
            <w:pPr>
              <w:pStyle w:val="PL"/>
              <w:rPr>
                <w:rFonts w:cs="Courier New"/>
                <w:b/>
              </w:rPr>
            </w:pPr>
          </w:p>
        </w:tc>
      </w:tr>
      <w:bookmarkEnd w:id="8071"/>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8084"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8084"/>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8085" w:name="_MCCTEMPBM_CRPT86941877___7"/>
            <w:bookmarkStart w:id="8086" w:name="_MCCTEMPBM_CRPT86941889___7" w:colFirst="0" w:colLast="0"/>
            <w:bookmarkStart w:id="8087" w:name="MCCQCTEMPBM_0000020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8088" w:name="_MCCTEMPBM_CRPT86941878___7"/>
            <w:bookmarkEnd w:id="8085"/>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8089" w:name="_MCCTEMPBM_CRPT86941879___7"/>
            <w:bookmarkEnd w:id="8088"/>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8090" w:name="_MCCTEMPBM_CRPT86941880___7"/>
            <w:bookmarkEnd w:id="8089"/>
            <w:r w:rsidRPr="00567618">
              <w:rPr>
                <w:rFonts w:cs="Courier New"/>
                <w:sz w:val="18"/>
              </w:rPr>
              <w:t>a=sendonly</w:t>
            </w:r>
          </w:p>
          <w:p w14:paraId="203C6CB4" w14:textId="77777777" w:rsidR="00FC7E52" w:rsidRPr="00567618" w:rsidRDefault="00FC7E52" w:rsidP="00DD54CD">
            <w:pPr>
              <w:pStyle w:val="PL"/>
              <w:rPr>
                <w:rFonts w:cs="Courier New"/>
              </w:rPr>
            </w:pPr>
            <w:bookmarkStart w:id="8091" w:name="_MCCTEMPBM_CRPT86941881___7"/>
            <w:bookmarkEnd w:id="8090"/>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8092" w:name="_MCCTEMPBM_CRPT86941882___7"/>
            <w:bookmarkEnd w:id="8091"/>
            <w:r w:rsidRPr="00567618">
              <w:rPr>
                <w:rFonts w:cs="Courier New"/>
                <w:sz w:val="18"/>
              </w:rPr>
              <w:t>a=sendonly</w:t>
            </w:r>
          </w:p>
          <w:p w14:paraId="102D5089" w14:textId="77777777" w:rsidR="00FC7E52" w:rsidRPr="00567618" w:rsidRDefault="00FC7E52" w:rsidP="00DD54CD">
            <w:pPr>
              <w:pStyle w:val="PL"/>
              <w:rPr>
                <w:rFonts w:cs="Courier New"/>
              </w:rPr>
            </w:pPr>
            <w:bookmarkStart w:id="8093" w:name="_MCCTEMPBM_CRPT86941883___7"/>
            <w:bookmarkEnd w:id="8092"/>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8094" w:name="_MCCTEMPBM_CRPT86941884___7"/>
            <w:bookmarkEnd w:id="8093"/>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8095" w:name="_MCCTEMPBM_CRPT86941885___7"/>
            <w:bookmarkEnd w:id="8094"/>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8096" w:name="_MCCTEMPBM_CRPT86941886___7"/>
            <w:bookmarkEnd w:id="8095"/>
            <w:r w:rsidRPr="00567618">
              <w:rPr>
                <w:rFonts w:cs="Courier New"/>
                <w:sz w:val="18"/>
              </w:rPr>
              <w:t>a=sendonly</w:t>
            </w:r>
          </w:p>
          <w:p w14:paraId="172583DF" w14:textId="77777777" w:rsidR="00FC7E52" w:rsidRPr="00567618" w:rsidRDefault="00FC7E52" w:rsidP="00DD54CD">
            <w:pPr>
              <w:pStyle w:val="PL"/>
              <w:rPr>
                <w:rFonts w:cs="Courier New"/>
              </w:rPr>
            </w:pPr>
            <w:bookmarkStart w:id="8097" w:name="_MCCTEMPBM_CRPT86941887___7"/>
            <w:bookmarkEnd w:id="8096"/>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8098" w:name="_MCCTEMPBM_CRPT86941888___7"/>
            <w:bookmarkEnd w:id="8097"/>
            <w:r w:rsidRPr="00567618">
              <w:rPr>
                <w:rFonts w:cs="Courier New"/>
                <w:sz w:val="18"/>
              </w:rPr>
              <w:t>a=sendonly</w:t>
            </w:r>
          </w:p>
          <w:bookmarkEnd w:id="8098"/>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8086"/>
      <w:bookmarkEnd w:id="8087"/>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8099" w:name="_Toc26369790"/>
      <w:bookmarkStart w:id="8100" w:name="_Toc36227672"/>
      <w:bookmarkStart w:id="8101" w:name="_Toc36228687"/>
      <w:bookmarkStart w:id="8102" w:name="_Toc36229314"/>
      <w:bookmarkStart w:id="8103" w:name="_Toc68847635"/>
      <w:bookmarkStart w:id="8104" w:name="_Toc74611570"/>
      <w:bookmarkStart w:id="8105" w:name="_Toc75566849"/>
      <w:bookmarkStart w:id="8106" w:name="_Toc89790401"/>
      <w:bookmarkStart w:id="8107" w:name="_Toc99467040"/>
      <w:bookmarkStart w:id="8108" w:name="_Toc186664250"/>
      <w:r w:rsidRPr="00567618">
        <w:rPr>
          <w:lang w:eastAsia="ko-KR"/>
        </w:rPr>
        <w:t>T.3.4</w:t>
      </w:r>
      <w:r w:rsidRPr="00567618">
        <w:rPr>
          <w:lang w:eastAsia="ko-KR"/>
        </w:rPr>
        <w:tab/>
        <w:t>SIP OPTIONS request for multi-stream audio support</w:t>
      </w:r>
      <w:bookmarkEnd w:id="8099"/>
      <w:bookmarkEnd w:id="8100"/>
      <w:bookmarkEnd w:id="8101"/>
      <w:bookmarkEnd w:id="8102"/>
      <w:bookmarkEnd w:id="8103"/>
      <w:bookmarkEnd w:id="8104"/>
      <w:bookmarkEnd w:id="8105"/>
      <w:bookmarkEnd w:id="8106"/>
      <w:bookmarkEnd w:id="8107"/>
      <w:bookmarkEnd w:id="8108"/>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8109" w:name="_MCCTEMPBM_CRPT86941890___7"/>
            <w:bookmarkStart w:id="8110" w:name="MCCQCTEMPBM_00000208" w:colFirst="0" w:colLast="0"/>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8109"/>
          <w:p w14:paraId="53205DEB" w14:textId="77777777" w:rsidR="00FC7E52" w:rsidRPr="00567618" w:rsidRDefault="00FC7E52" w:rsidP="00DD54CD">
            <w:pPr>
              <w:pStyle w:val="PL"/>
              <w:rPr>
                <w:rFonts w:cs="Courier New"/>
                <w:b/>
                <w:sz w:val="18"/>
              </w:rPr>
            </w:pPr>
          </w:p>
        </w:tc>
      </w:tr>
      <w:bookmarkEnd w:id="8110"/>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8111" w:name="_MCCTEMPBM_CRPT86941891___2"/>
            <w:bookmarkStart w:id="8112" w:name="MCCQCTEMPBM_00000209" w:colFirst="0" w:colLast="0"/>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8113" w:name="_MCCTEMPBM_CRPT86941892___2"/>
            <w:bookmarkEnd w:id="8111"/>
            <w:r w:rsidRPr="00567618">
              <w:rPr>
                <w:rFonts w:cs="Courier New"/>
                <w:b/>
                <w:sz w:val="18"/>
              </w:rPr>
              <w:t>a=ccc_list:EVS:AMR-WB:AMR|ENC:1;1;1:DEC:3,1,1</w:t>
            </w:r>
            <w:bookmarkEnd w:id="8113"/>
          </w:p>
        </w:tc>
      </w:tr>
      <w:bookmarkEnd w:id="8112"/>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8114" w:name="_Toc26369791"/>
      <w:bookmarkStart w:id="8115" w:name="_Toc36227673"/>
      <w:bookmarkStart w:id="8116" w:name="_Toc36228688"/>
      <w:bookmarkStart w:id="8117" w:name="_Toc36229315"/>
      <w:bookmarkStart w:id="8118" w:name="_Toc68847636"/>
      <w:bookmarkStart w:id="8119" w:name="_Toc74611571"/>
      <w:bookmarkStart w:id="8120" w:name="_Toc75566850"/>
      <w:bookmarkStart w:id="8121" w:name="_Toc89790402"/>
      <w:bookmarkStart w:id="8122" w:name="_Toc99467041"/>
      <w:bookmarkStart w:id="8123" w:name="_Toc186664251"/>
      <w:r w:rsidRPr="00567618">
        <w:t xml:space="preserve">Annex U (informative): </w:t>
      </w:r>
      <w:r w:rsidRPr="00567618">
        <w:br/>
        <w:t>IANA registration information for media types</w:t>
      </w:r>
      <w:bookmarkEnd w:id="8114"/>
      <w:bookmarkEnd w:id="8115"/>
      <w:bookmarkEnd w:id="8116"/>
      <w:bookmarkEnd w:id="8117"/>
      <w:bookmarkEnd w:id="8118"/>
      <w:bookmarkEnd w:id="8119"/>
      <w:bookmarkEnd w:id="8120"/>
      <w:bookmarkEnd w:id="8121"/>
      <w:bookmarkEnd w:id="8122"/>
      <w:bookmarkEnd w:id="8123"/>
    </w:p>
    <w:p w14:paraId="1FF56FA8" w14:textId="77777777" w:rsidR="00FC7E52" w:rsidRPr="00567618" w:rsidRDefault="00FC7E52" w:rsidP="00FC7E52">
      <w:pPr>
        <w:pStyle w:val="Heading1"/>
      </w:pPr>
      <w:bookmarkStart w:id="8124" w:name="_Toc26369792"/>
      <w:bookmarkStart w:id="8125" w:name="_Toc36227674"/>
      <w:bookmarkStart w:id="8126" w:name="_Toc36228689"/>
      <w:bookmarkStart w:id="8127" w:name="_Toc36229316"/>
      <w:bookmarkStart w:id="8128" w:name="_Toc68847637"/>
      <w:bookmarkStart w:id="8129" w:name="_Toc74611572"/>
      <w:bookmarkStart w:id="8130" w:name="_Toc75566851"/>
      <w:bookmarkStart w:id="8131" w:name="_Toc89790403"/>
      <w:bookmarkStart w:id="8132" w:name="_Toc99467042"/>
      <w:bookmarkStart w:id="8133" w:name="_Toc186664252"/>
      <w:r w:rsidRPr="00567618">
        <w:t>U.1</w:t>
      </w:r>
      <w:r w:rsidRPr="00567618">
        <w:tab/>
        <w:t>Introduction</w:t>
      </w:r>
      <w:bookmarkEnd w:id="8124"/>
      <w:bookmarkEnd w:id="8125"/>
      <w:bookmarkEnd w:id="8126"/>
      <w:bookmarkEnd w:id="8127"/>
      <w:bookmarkEnd w:id="8128"/>
      <w:bookmarkEnd w:id="8129"/>
      <w:bookmarkEnd w:id="8130"/>
      <w:bookmarkEnd w:id="8131"/>
      <w:bookmarkEnd w:id="8132"/>
      <w:bookmarkEnd w:id="8133"/>
    </w:p>
    <w:p w14:paraId="25C931DC" w14:textId="77777777" w:rsidR="00FC7E52" w:rsidRPr="00567618" w:rsidRDefault="00FC7E52" w:rsidP="00FC7E52">
      <w:bookmarkStart w:id="8134" w:name="_MCCTEMPBM_CRPT86941893___5"/>
      <w:r w:rsidRPr="00567618">
        <w:t xml:space="preserve">This Annex provides the media type registration information that is referenced from the IANA registry at </w:t>
      </w:r>
      <w:hyperlink r:id="rId246" w:history="1">
        <w:r w:rsidRPr="00567618">
          <w:rPr>
            <w:rStyle w:val="Hyperlink"/>
          </w:rPr>
          <w:t>http://www.iana.org/</w:t>
        </w:r>
      </w:hyperlink>
      <w:r w:rsidRPr="00567618">
        <w:t>.</w:t>
      </w:r>
    </w:p>
    <w:bookmarkEnd w:id="8134"/>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8135" w:name="_Toc26369793"/>
      <w:bookmarkStart w:id="8136" w:name="_Toc36227675"/>
      <w:bookmarkStart w:id="8137" w:name="_Toc36228690"/>
      <w:bookmarkStart w:id="8138" w:name="_Toc36229317"/>
      <w:bookmarkStart w:id="8139" w:name="_Toc68847638"/>
      <w:bookmarkStart w:id="8140" w:name="_Toc74611573"/>
      <w:bookmarkStart w:id="8141" w:name="_Toc75566852"/>
      <w:bookmarkStart w:id="8142" w:name="_Toc89790404"/>
      <w:bookmarkStart w:id="8143" w:name="_Toc99467043"/>
      <w:bookmarkStart w:id="8144" w:name="_Toc186664253"/>
      <w:r w:rsidRPr="00567618">
        <w:t>U.2</w:t>
      </w:r>
      <w:r w:rsidRPr="00567618">
        <w:tab/>
        <w:t>application/ccce</w:t>
      </w:r>
      <w:bookmarkEnd w:id="8135"/>
      <w:bookmarkEnd w:id="8136"/>
      <w:bookmarkEnd w:id="8137"/>
      <w:bookmarkEnd w:id="8138"/>
      <w:bookmarkEnd w:id="8139"/>
      <w:bookmarkEnd w:id="8140"/>
      <w:bookmarkEnd w:id="8141"/>
      <w:bookmarkEnd w:id="8142"/>
      <w:bookmarkEnd w:id="8143"/>
      <w:bookmarkEnd w:id="8144"/>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8145" w:name="_MCCTEMPBM_CRPT86941894___7"/>
      <w:bookmarkStart w:id="8146" w:name="MCCQCTEMPBM_00000210"/>
    </w:p>
    <w:p w14:paraId="3CBE27B7" w14:textId="77777777" w:rsidR="00FC7E52" w:rsidRPr="00567618" w:rsidRDefault="00FC7E52" w:rsidP="00FC7E52">
      <w:bookmarkStart w:id="8147" w:name="_MCCTEMPBM_CRPT86941895___5"/>
      <w:bookmarkEnd w:id="8145"/>
      <w:bookmarkEnd w:id="8146"/>
      <w:r w:rsidRPr="00567618">
        <w:t xml:space="preserve">To: </w:t>
      </w:r>
      <w:hyperlink r:id="rId247" w:history="1">
        <w:r w:rsidRPr="00567618">
          <w:rPr>
            <w:rStyle w:val="Hyperlink"/>
          </w:rPr>
          <w:t>media-types@iana.org</w:t>
        </w:r>
      </w:hyperlink>
    </w:p>
    <w:bookmarkEnd w:id="8147"/>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8148" w:name="_MCCTEMPBM_CRPT86941896___3"/>
      <w:r>
        <w:tab/>
      </w:r>
      <w:r w:rsidRPr="00567618">
        <w:t>cccex content is UTF-8 format text.</w:t>
      </w:r>
    </w:p>
    <w:bookmarkEnd w:id="8148"/>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8149" w:name="_MCCTEMPBM_CRPT86941897___3"/>
      <w:r>
        <w:tab/>
      </w:r>
      <w:r w:rsidRPr="00567618">
        <w:t>See clause S.5.7.2 of TS</w:t>
      </w:r>
      <w:r>
        <w:t> </w:t>
      </w:r>
      <w:r w:rsidRPr="00567618">
        <w:t>26.114</w:t>
      </w:r>
    </w:p>
    <w:bookmarkEnd w:id="8149"/>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8150" w:name="_MCCTEMPBM_CRPT86941898___3"/>
      <w:r>
        <w:tab/>
      </w:r>
      <w:r w:rsidRPr="00567618">
        <w:t>See TS</w:t>
      </w:r>
      <w:r>
        <w:t> </w:t>
      </w:r>
      <w:r w:rsidRPr="00567618">
        <w:t>26.114</w:t>
      </w:r>
    </w:p>
    <w:bookmarkEnd w:id="8150"/>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8151" w:name="_MCCTEMPBM_CRPT86941899___3"/>
      <w:r>
        <w:tab/>
      </w:r>
      <w:r w:rsidRPr="00567618">
        <w:t>Voice over IP, video teleconferencing, streaming media, among others.</w:t>
      </w:r>
    </w:p>
    <w:bookmarkEnd w:id="8151"/>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8152"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8152"/>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8153"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8"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8154" w:name="_Toc26369794"/>
      <w:bookmarkStart w:id="8155" w:name="_Toc36227676"/>
      <w:bookmarkStart w:id="8156" w:name="_Toc36228691"/>
      <w:bookmarkStart w:id="8157" w:name="_Toc36229318"/>
      <w:bookmarkStart w:id="8158" w:name="_Toc68847639"/>
      <w:bookmarkStart w:id="8159" w:name="_Toc74611574"/>
      <w:bookmarkStart w:id="8160" w:name="_Toc75566853"/>
      <w:bookmarkStart w:id="8161" w:name="_Toc89790405"/>
      <w:bookmarkStart w:id="8162" w:name="_Toc99467044"/>
      <w:bookmarkEnd w:id="8153"/>
      <w:r w:rsidRPr="005268C0">
        <w:br w:type="page"/>
      </w:r>
    </w:p>
    <w:p w14:paraId="6CC362D8" w14:textId="77777777" w:rsidR="00FC7E52" w:rsidRPr="00567618" w:rsidRDefault="00FC7E52" w:rsidP="00FC7E52">
      <w:pPr>
        <w:pStyle w:val="Heading8"/>
        <w:keepNext w:val="0"/>
        <w:keepLines w:val="0"/>
      </w:pPr>
      <w:bookmarkStart w:id="8163" w:name="_Toc186664254"/>
      <w:r w:rsidRPr="00567618">
        <w:t xml:space="preserve">Annex V (informative): </w:t>
      </w:r>
      <w:r w:rsidRPr="00567618">
        <w:br/>
        <w:t>Delay Adaptation and Example Uses of DBI Signaling</w:t>
      </w:r>
      <w:bookmarkEnd w:id="8154"/>
      <w:bookmarkEnd w:id="8155"/>
      <w:bookmarkEnd w:id="8156"/>
      <w:bookmarkEnd w:id="8157"/>
      <w:bookmarkEnd w:id="8158"/>
      <w:bookmarkEnd w:id="8159"/>
      <w:bookmarkEnd w:id="8160"/>
      <w:bookmarkEnd w:id="8161"/>
      <w:bookmarkEnd w:id="8162"/>
      <w:bookmarkEnd w:id="8163"/>
    </w:p>
    <w:p w14:paraId="1EB3DC80" w14:textId="77777777" w:rsidR="00FC7E52" w:rsidRPr="00567618" w:rsidRDefault="00FC7E52" w:rsidP="00FC7E52">
      <w:pPr>
        <w:pStyle w:val="Heading1"/>
      </w:pPr>
      <w:bookmarkStart w:id="8164" w:name="_Toc26369795"/>
      <w:bookmarkStart w:id="8165" w:name="_Toc36227677"/>
      <w:bookmarkStart w:id="8166" w:name="_Toc36228692"/>
      <w:bookmarkStart w:id="8167" w:name="_Toc36229319"/>
      <w:bookmarkStart w:id="8168" w:name="_Toc68847640"/>
      <w:bookmarkStart w:id="8169" w:name="_Toc74611575"/>
      <w:bookmarkStart w:id="8170" w:name="_Toc75566854"/>
      <w:bookmarkStart w:id="8171" w:name="_Toc89790406"/>
      <w:bookmarkStart w:id="8172" w:name="_Toc99467045"/>
      <w:bookmarkStart w:id="8173" w:name="_Toc186664255"/>
      <w:r w:rsidRPr="00567618">
        <w:t>V.1</w:t>
      </w:r>
      <w:r w:rsidRPr="00567618">
        <w:tab/>
        <w:t>General</w:t>
      </w:r>
      <w:bookmarkEnd w:id="8164"/>
      <w:bookmarkEnd w:id="8165"/>
      <w:bookmarkEnd w:id="8166"/>
      <w:bookmarkEnd w:id="8167"/>
      <w:bookmarkEnd w:id="8168"/>
      <w:bookmarkEnd w:id="8169"/>
      <w:bookmarkEnd w:id="8170"/>
      <w:bookmarkEnd w:id="8171"/>
      <w:bookmarkEnd w:id="8172"/>
      <w:bookmarkEnd w:id="8173"/>
    </w:p>
    <w:p w14:paraId="751EE0DB" w14:textId="77777777" w:rsidR="00FC7E52" w:rsidRPr="00567618" w:rsidRDefault="00FC7E52" w:rsidP="00FC7E52">
      <w:pPr>
        <w:tabs>
          <w:tab w:val="left" w:pos="709"/>
          <w:tab w:val="right" w:pos="9639"/>
        </w:tabs>
        <w:ind w:right="43"/>
      </w:pPr>
      <w:bookmarkStart w:id="8174"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175" w:name="_Toc26369796"/>
      <w:bookmarkStart w:id="8176" w:name="_Toc36227678"/>
      <w:bookmarkStart w:id="8177" w:name="_Toc36228693"/>
      <w:bookmarkStart w:id="8178" w:name="_Toc36229320"/>
      <w:bookmarkStart w:id="8179" w:name="_Toc68847641"/>
      <w:bookmarkStart w:id="8180" w:name="_Toc74611576"/>
      <w:bookmarkStart w:id="8181" w:name="_Toc75566855"/>
      <w:bookmarkStart w:id="8182" w:name="_Toc89790407"/>
      <w:bookmarkStart w:id="8183" w:name="_Toc99467046"/>
      <w:bookmarkStart w:id="8184" w:name="_Toc186664256"/>
      <w:bookmarkEnd w:id="8174"/>
      <w:r w:rsidRPr="00567618">
        <w:t>V.2</w:t>
      </w:r>
      <w:r w:rsidRPr="00567618">
        <w:tab/>
        <w:t>Example Signaling Flows on Delay Adaptation</w:t>
      </w:r>
      <w:bookmarkEnd w:id="8175"/>
      <w:bookmarkEnd w:id="8176"/>
      <w:bookmarkEnd w:id="8177"/>
      <w:bookmarkEnd w:id="8178"/>
      <w:bookmarkEnd w:id="8179"/>
      <w:bookmarkEnd w:id="8180"/>
      <w:bookmarkEnd w:id="8181"/>
      <w:bookmarkEnd w:id="8182"/>
      <w:bookmarkEnd w:id="8183"/>
      <w:bookmarkEnd w:id="8184"/>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185" w:name="_MON_1604251619"/>
    <w:bookmarkEnd w:id="8185"/>
    <w:p w14:paraId="6B074437" w14:textId="77777777" w:rsidR="00FC7E52" w:rsidRPr="00567618" w:rsidRDefault="00FC7E52" w:rsidP="00FC7E52">
      <w:pPr>
        <w:pStyle w:val="TH"/>
      </w:pPr>
      <w:r w:rsidRPr="00567618">
        <w:object w:dxaOrig="9378" w:dyaOrig="5985" w14:anchorId="524C80DF">
          <v:shape id="_x0000_i1142" type="#_x0000_t75" style="width:467.95pt;height:297.45pt" o:ole="">
            <v:imagedata r:id="rId249" o:title=""/>
          </v:shape>
          <o:OLEObject Type="Embed" ProgID="Word.Picture.8" ShapeID="_x0000_i1142" DrawAspect="Content" ObjectID="_1797276935" r:id="rId250"/>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186"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186"/>
    <w:bookmarkStart w:id="8187" w:name="_MON_1603546155"/>
    <w:bookmarkEnd w:id="8187"/>
    <w:p w14:paraId="15A42765" w14:textId="77777777" w:rsidR="00FC7E52" w:rsidRPr="00567618" w:rsidRDefault="00FC7E52" w:rsidP="00FC7E52">
      <w:pPr>
        <w:pStyle w:val="TH"/>
      </w:pPr>
      <w:r w:rsidRPr="00567618">
        <w:object w:dxaOrig="9378" w:dyaOrig="5985" w14:anchorId="5BF8C9DF">
          <v:shape id="_x0000_i1143" type="#_x0000_t75" style="width:467.95pt;height:297.45pt" o:ole="">
            <v:imagedata r:id="rId251" o:title=""/>
          </v:shape>
          <o:OLEObject Type="Embed" ProgID="Word.Picture.8" ShapeID="_x0000_i1143" DrawAspect="Content" ObjectID="_1797276936" r:id="rId252"/>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188" w:name="_MON_1604266004"/>
    <w:bookmarkEnd w:id="8188"/>
    <w:p w14:paraId="11B61641" w14:textId="77777777" w:rsidR="00FC7E52" w:rsidRPr="00567618" w:rsidRDefault="00FC7E52" w:rsidP="00FC7E52">
      <w:pPr>
        <w:pStyle w:val="TH"/>
      </w:pPr>
      <w:r w:rsidRPr="00567618">
        <w:object w:dxaOrig="9378" w:dyaOrig="5985" w14:anchorId="72654833">
          <v:shape id="_x0000_i1144" type="#_x0000_t75" style="width:467.95pt;height:297.45pt" o:ole="">
            <v:imagedata r:id="rId253" o:title=""/>
          </v:shape>
          <o:OLEObject Type="Embed" ProgID="Word.Picture.8" ShapeID="_x0000_i1144" DrawAspect="Content" ObjectID="_1797276937" r:id="rId254"/>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189" w:name="_MON_1603546080"/>
    <w:bookmarkEnd w:id="8189"/>
    <w:p w14:paraId="1982B064" w14:textId="77777777" w:rsidR="00FC7E52" w:rsidRPr="00567618" w:rsidRDefault="00FC7E52" w:rsidP="00FC7E52">
      <w:pPr>
        <w:pStyle w:val="TH"/>
        <w:rPr>
          <w:b w:val="0"/>
        </w:rPr>
      </w:pPr>
      <w:r w:rsidRPr="00567618">
        <w:object w:dxaOrig="9855" w:dyaOrig="7575" w14:anchorId="328FC4B7">
          <v:shape id="_x0000_i1145" type="#_x0000_t75" style="width:493.75pt;height:381pt" o:ole="">
            <v:imagedata r:id="rId255" o:title=""/>
          </v:shape>
          <o:OLEObject Type="Embed" ProgID="Word.Document.12" ShapeID="_x0000_i1145" DrawAspect="Content" ObjectID="_1797276938" r:id="rId256">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190" w:name="_MON_1600980025"/>
    <w:bookmarkEnd w:id="8190"/>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6" type="#_x0000_t75" style="width:493.35pt;height:288.05pt" o:ole="">
            <v:imagedata r:id="rId257" o:title=""/>
          </v:shape>
          <o:OLEObject Type="Embed" ProgID="Word.Document.12" ShapeID="_x0000_i1146" DrawAspect="Content" ObjectID="_1797276939" r:id="rId258">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191" w:name="_Toc26369797"/>
      <w:bookmarkStart w:id="8192" w:name="_Toc36227679"/>
      <w:bookmarkStart w:id="8193" w:name="_Toc36228694"/>
      <w:bookmarkStart w:id="8194" w:name="_Toc36229321"/>
      <w:bookmarkStart w:id="8195" w:name="_Toc68847642"/>
      <w:bookmarkStart w:id="8196" w:name="_Toc74611577"/>
      <w:bookmarkStart w:id="8197" w:name="_Toc75566856"/>
      <w:bookmarkStart w:id="8198" w:name="_Toc89790408"/>
      <w:bookmarkStart w:id="8199" w:name="_Toc99467047"/>
      <w:bookmarkStart w:id="8200" w:name="_Toc186664257"/>
      <w:r w:rsidRPr="00567618">
        <w:t>V.3</w:t>
      </w:r>
      <w:r w:rsidRPr="00567618">
        <w:tab/>
        <w:t>SDP Examples on DBI Signaling Capability</w:t>
      </w:r>
      <w:bookmarkEnd w:id="8191"/>
      <w:bookmarkEnd w:id="8192"/>
      <w:bookmarkEnd w:id="8193"/>
      <w:bookmarkEnd w:id="8194"/>
      <w:bookmarkEnd w:id="8195"/>
      <w:bookmarkEnd w:id="8196"/>
      <w:bookmarkEnd w:id="8197"/>
      <w:bookmarkEnd w:id="8198"/>
      <w:bookmarkEnd w:id="8199"/>
      <w:bookmarkEnd w:id="8200"/>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bookmarkStart w:id="8201" w:name="MCCQCTEMPBM_0000021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202" w:name="_MCCTEMPBM_CRPT86941904___7"/>
            <w:r w:rsidRPr="00567618">
              <w:rPr>
                <w:rFonts w:cs="Courier New"/>
                <w:szCs w:val="16"/>
              </w:rPr>
              <w:t>a=rtcp-fb:* 3gpp-delay-budget</w:t>
            </w:r>
            <w:bookmarkEnd w:id="8202"/>
          </w:p>
        </w:tc>
      </w:tr>
      <w:bookmarkEnd w:id="8201"/>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bookmarkStart w:id="8203" w:name="MCCQCTEMPBM_00000212" w:colFirst="0" w:colLast="0"/>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bookmarkEnd w:id="8203"/>
    </w:tbl>
    <w:p w14:paraId="006B406E" w14:textId="77777777" w:rsidR="00FC7E52" w:rsidRPr="00567618" w:rsidRDefault="00FC7E52" w:rsidP="00FC7E52"/>
    <w:p w14:paraId="2D9366E5" w14:textId="77777777" w:rsidR="00FC7E52" w:rsidRPr="005268C0" w:rsidRDefault="00FC7E52" w:rsidP="00FC7E52">
      <w:pPr>
        <w:spacing w:after="0"/>
      </w:pPr>
      <w:bookmarkStart w:id="8204" w:name="_Toc26369798"/>
      <w:bookmarkStart w:id="8205" w:name="_Toc36227680"/>
      <w:bookmarkStart w:id="8206" w:name="_Toc36228695"/>
      <w:bookmarkStart w:id="8207" w:name="_Toc36229322"/>
      <w:bookmarkStart w:id="8208" w:name="_Toc68847643"/>
      <w:bookmarkStart w:id="8209" w:name="_Toc74611578"/>
      <w:bookmarkStart w:id="8210" w:name="_Toc75566857"/>
      <w:bookmarkStart w:id="8211" w:name="_Toc89790409"/>
      <w:bookmarkStart w:id="8212" w:name="_Toc99467048"/>
      <w:r w:rsidRPr="005268C0">
        <w:br w:type="page"/>
      </w:r>
    </w:p>
    <w:p w14:paraId="0ADF3C1B" w14:textId="77777777" w:rsidR="00FC7E52" w:rsidRPr="00567618" w:rsidRDefault="00FC7E52" w:rsidP="00FC7E52">
      <w:pPr>
        <w:pStyle w:val="Heading8"/>
      </w:pPr>
      <w:bookmarkStart w:id="8213" w:name="_Toc186664258"/>
      <w:r w:rsidRPr="00567618">
        <w:t>Annex W (Normative):</w:t>
      </w:r>
      <w:r w:rsidRPr="00567618">
        <w:br/>
        <w:t>Coverage and Handoff Enhancements using Multimedia Error Robustness (CHEM)</w:t>
      </w:r>
      <w:bookmarkEnd w:id="8204"/>
      <w:bookmarkEnd w:id="8205"/>
      <w:bookmarkEnd w:id="8206"/>
      <w:bookmarkEnd w:id="8207"/>
      <w:bookmarkEnd w:id="8208"/>
      <w:bookmarkEnd w:id="8209"/>
      <w:bookmarkEnd w:id="8210"/>
      <w:bookmarkEnd w:id="8211"/>
      <w:bookmarkEnd w:id="8212"/>
      <w:bookmarkEnd w:id="8213"/>
    </w:p>
    <w:p w14:paraId="31119FC7" w14:textId="77777777" w:rsidR="00FC7E52" w:rsidRPr="00567618" w:rsidRDefault="00FC7E52" w:rsidP="00FC7E52">
      <w:pPr>
        <w:pStyle w:val="Heading1"/>
        <w:rPr>
          <w:lang w:eastAsia="ko-KR"/>
        </w:rPr>
      </w:pPr>
      <w:bookmarkStart w:id="8214" w:name="_Toc26369799"/>
      <w:bookmarkStart w:id="8215" w:name="_Toc36227681"/>
      <w:bookmarkStart w:id="8216" w:name="_Toc36228696"/>
      <w:bookmarkStart w:id="8217" w:name="_Toc36229323"/>
      <w:bookmarkStart w:id="8218" w:name="_Toc68847644"/>
      <w:bookmarkStart w:id="8219" w:name="_Toc74611579"/>
      <w:bookmarkStart w:id="8220" w:name="_Toc75566858"/>
      <w:bookmarkStart w:id="8221" w:name="_Toc89790410"/>
      <w:bookmarkStart w:id="8222" w:name="_Toc99467049"/>
      <w:bookmarkStart w:id="8223" w:name="_Toc186664259"/>
      <w:r w:rsidRPr="00567618">
        <w:rPr>
          <w:lang w:eastAsia="ko-KR"/>
        </w:rPr>
        <w:t>W.1</w:t>
      </w:r>
      <w:r w:rsidRPr="00567618">
        <w:rPr>
          <w:lang w:eastAsia="ko-KR"/>
        </w:rPr>
        <w:tab/>
        <w:t>General</w:t>
      </w:r>
      <w:bookmarkEnd w:id="8214"/>
      <w:bookmarkEnd w:id="8215"/>
      <w:bookmarkEnd w:id="8216"/>
      <w:bookmarkEnd w:id="8217"/>
      <w:bookmarkEnd w:id="8218"/>
      <w:bookmarkEnd w:id="8219"/>
      <w:bookmarkEnd w:id="8220"/>
      <w:bookmarkEnd w:id="8221"/>
      <w:bookmarkEnd w:id="8222"/>
      <w:bookmarkEnd w:id="8223"/>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224"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225" w:name="_MCCTEMPBM_CRPT86941906___7"/>
      <w:bookmarkEnd w:id="8224"/>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225"/>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226" w:name="_Toc26369800"/>
      <w:bookmarkStart w:id="8227" w:name="_Toc36227682"/>
      <w:bookmarkStart w:id="8228" w:name="_Toc36228697"/>
      <w:bookmarkStart w:id="8229" w:name="_Toc36229324"/>
      <w:bookmarkStart w:id="8230" w:name="_Toc68847645"/>
      <w:bookmarkStart w:id="8231" w:name="_Toc74611580"/>
      <w:bookmarkStart w:id="8232" w:name="_Toc75566859"/>
      <w:bookmarkStart w:id="8233" w:name="_Toc89790411"/>
      <w:bookmarkStart w:id="8234" w:name="_Toc99467050"/>
      <w:bookmarkStart w:id="8235" w:name="_Toc186664260"/>
      <w:r w:rsidRPr="00567618">
        <w:rPr>
          <w:lang w:eastAsia="ko-KR"/>
        </w:rPr>
        <w:t>W.2</w:t>
      </w:r>
      <w:r w:rsidRPr="00567618">
        <w:rPr>
          <w:lang w:eastAsia="ko-KR"/>
        </w:rPr>
        <w:tab/>
      </w:r>
      <w:r w:rsidRPr="00567618">
        <w:t>Adaptation to Packet Losses without application layer redundancy</w:t>
      </w:r>
      <w:bookmarkEnd w:id="8226"/>
      <w:bookmarkEnd w:id="8227"/>
      <w:bookmarkEnd w:id="8228"/>
      <w:bookmarkEnd w:id="8229"/>
      <w:bookmarkEnd w:id="8230"/>
      <w:bookmarkEnd w:id="8231"/>
      <w:bookmarkEnd w:id="8232"/>
      <w:bookmarkEnd w:id="8233"/>
      <w:bookmarkEnd w:id="8234"/>
      <w:bookmarkEnd w:id="8235"/>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236" w:name="_MCCTEMPBM_CRPT86941907___7"/>
      <w:r w:rsidRPr="00567618">
        <w:t>-</w:t>
      </w:r>
      <w:r w:rsidRPr="00567618">
        <w:tab/>
        <w:t xml:space="preserve">when sending an SDP offer, the MTSI client shall include the </w:t>
      </w:r>
      <w:bookmarkStart w:id="8237" w:name="MCCQCTEMPBM_00000213"/>
      <w:r w:rsidRPr="00567618">
        <w:rPr>
          <w:rFonts w:ascii="Courier New" w:hAnsi="Courier New" w:cs="Courier New"/>
        </w:rPr>
        <w:t>PLR_adapt</w:t>
      </w:r>
      <w:bookmarkEnd w:id="8237"/>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8238" w:name="MCCQCTEMPBM_00000214"/>
      <w:r w:rsidRPr="00567618">
        <w:rPr>
          <w:rFonts w:ascii="Courier New" w:hAnsi="Courier New" w:cs="Courier New"/>
        </w:rPr>
        <w:t>PLR_adapt</w:t>
      </w:r>
      <w:bookmarkEnd w:id="8238"/>
      <w:r w:rsidRPr="00567618">
        <w:t xml:space="preserve"> attribute in the media description for that media type in the SDP answer regardless of whether the </w:t>
      </w:r>
      <w:bookmarkStart w:id="8239" w:name="MCCQCTEMPBM_00000215"/>
      <w:r w:rsidRPr="00567618">
        <w:rPr>
          <w:rFonts w:ascii="Courier New" w:hAnsi="Courier New" w:cs="Courier New"/>
        </w:rPr>
        <w:t>PLR_adapt</w:t>
      </w:r>
      <w:bookmarkEnd w:id="8239"/>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8240" w:name="MCCQCTEMPBM_00000216"/>
      <w:r w:rsidRPr="00567618">
        <w:rPr>
          <w:rFonts w:ascii="Courier New" w:hAnsi="Courier New" w:cs="Courier New"/>
        </w:rPr>
        <w:t>PLR_adapt</w:t>
      </w:r>
      <w:bookmarkEnd w:id="8240"/>
      <w:r w:rsidRPr="00567618">
        <w:t xml:space="preserve"> attribute in either an SDP offer or SDP answer then,</w:t>
      </w:r>
    </w:p>
    <w:bookmarkEnd w:id="8236"/>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241" w:name="_MCCTEMPBM_CRPT86941908___7"/>
      <w:r w:rsidRPr="00567618">
        <w:t xml:space="preserve">Clause X.2.2 provides examples of how the </w:t>
      </w:r>
      <w:bookmarkStart w:id="8242" w:name="MCCQCTEMPBM_00000217"/>
      <w:r w:rsidRPr="00567618">
        <w:rPr>
          <w:rFonts w:ascii="Courier New" w:hAnsi="Courier New" w:cs="Courier New"/>
        </w:rPr>
        <w:t>PLR_adapt</w:t>
      </w:r>
      <w:bookmarkEnd w:id="8242"/>
      <w:r w:rsidRPr="00567618">
        <w:t xml:space="preserve"> attribute without application layer redundancy is used in SDP.</w:t>
      </w:r>
    </w:p>
    <w:bookmarkEnd w:id="8241"/>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243" w:name="_Toc26369801"/>
      <w:bookmarkStart w:id="8244" w:name="_Toc36227683"/>
      <w:bookmarkStart w:id="8245" w:name="_Toc36228698"/>
      <w:bookmarkStart w:id="8246" w:name="_Toc36229325"/>
      <w:bookmarkStart w:id="8247" w:name="_Toc68847646"/>
      <w:bookmarkStart w:id="8248" w:name="_Toc74611581"/>
      <w:bookmarkStart w:id="8249" w:name="_Toc75566860"/>
      <w:bookmarkStart w:id="8250" w:name="_Toc89790412"/>
      <w:bookmarkStart w:id="8251" w:name="_Toc99467051"/>
      <w:bookmarkStart w:id="8252" w:name="_Toc186664261"/>
      <w:r w:rsidRPr="00567618">
        <w:rPr>
          <w:lang w:eastAsia="ko-KR"/>
        </w:rPr>
        <w:t>W.3</w:t>
      </w:r>
      <w:r w:rsidRPr="00567618">
        <w:rPr>
          <w:lang w:eastAsia="ko-KR"/>
        </w:rPr>
        <w:tab/>
      </w:r>
      <w:r w:rsidRPr="00567618">
        <w:t>Adaptation to Packet Losses using Application Layer Redundancy</w:t>
      </w:r>
      <w:bookmarkEnd w:id="8243"/>
      <w:bookmarkEnd w:id="8244"/>
      <w:bookmarkEnd w:id="8245"/>
      <w:bookmarkEnd w:id="8246"/>
      <w:bookmarkEnd w:id="8247"/>
      <w:bookmarkEnd w:id="8248"/>
      <w:bookmarkEnd w:id="8249"/>
      <w:bookmarkEnd w:id="8250"/>
      <w:bookmarkEnd w:id="8251"/>
      <w:bookmarkEnd w:id="8252"/>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253" w:name="_MCCTEMPBM_CRPT86941909___7"/>
      <w:r w:rsidRPr="00567618">
        <w:t>-</w:t>
      </w:r>
      <w:r w:rsidRPr="00567618">
        <w:tab/>
        <w:t xml:space="preserve">when sending an SDP offer, the MTSI client shall include the </w:t>
      </w:r>
      <w:bookmarkStart w:id="8254" w:name="MCCQCTEMPBM_00000218"/>
      <w:r w:rsidRPr="00567618">
        <w:rPr>
          <w:rFonts w:ascii="Courier New" w:hAnsi="Courier New" w:cs="Courier New"/>
        </w:rPr>
        <w:t>ALR</w:t>
      </w:r>
      <w:bookmarkEnd w:id="8254"/>
      <w:r w:rsidRPr="00567618">
        <w:t xml:space="preserve"> parameter in the </w:t>
      </w:r>
      <w:bookmarkStart w:id="8255" w:name="MCCQCTEMPBM_00000219"/>
      <w:r w:rsidRPr="00567618">
        <w:rPr>
          <w:rFonts w:ascii="Courier New" w:hAnsi="Courier New" w:cs="Courier New"/>
        </w:rPr>
        <w:t>PLR_adapt</w:t>
      </w:r>
      <w:bookmarkEnd w:id="8255"/>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8256" w:name="MCCQCTEMPBM_00000220"/>
      <w:r w:rsidRPr="00567618">
        <w:rPr>
          <w:rFonts w:ascii="Courier New" w:hAnsi="Courier New" w:cs="Courier New"/>
        </w:rPr>
        <w:t>ALR</w:t>
      </w:r>
      <w:bookmarkEnd w:id="8256"/>
      <w:r w:rsidRPr="00567618">
        <w:t xml:space="preserve"> parameter in the </w:t>
      </w:r>
      <w:bookmarkStart w:id="8257" w:name="MCCQCTEMPBM_00000221"/>
      <w:r w:rsidRPr="00567618">
        <w:rPr>
          <w:rFonts w:ascii="Courier New" w:hAnsi="Courier New" w:cs="Courier New"/>
        </w:rPr>
        <w:t>PLR</w:t>
      </w:r>
      <w:bookmarkEnd w:id="8257"/>
      <w:r w:rsidRPr="00567618">
        <w:t xml:space="preserve"> attribute in the media description for that media type in the SDP answer only if the </w:t>
      </w:r>
      <w:bookmarkStart w:id="8258" w:name="MCCQCTEMPBM_00000222"/>
      <w:r w:rsidRPr="00567618">
        <w:rPr>
          <w:rFonts w:ascii="Courier New" w:hAnsi="Courier New" w:cs="Courier New"/>
        </w:rPr>
        <w:t>ALR</w:t>
      </w:r>
      <w:bookmarkEnd w:id="8258"/>
      <w:r w:rsidRPr="00567618">
        <w:t xml:space="preserve"> parameter in the </w:t>
      </w:r>
      <w:bookmarkStart w:id="8259" w:name="MCCQCTEMPBM_00000223"/>
      <w:r w:rsidRPr="00567618">
        <w:rPr>
          <w:rFonts w:ascii="Courier New" w:hAnsi="Courier New" w:cs="Courier New"/>
        </w:rPr>
        <w:t>PLR_adapt</w:t>
      </w:r>
      <w:bookmarkEnd w:id="8259"/>
      <w:r w:rsidRPr="00567618">
        <w:t xml:space="preserve"> attribute was received in an SDP offer</w:t>
      </w:r>
    </w:p>
    <w:p w14:paraId="5AF090B6" w14:textId="77777777" w:rsidR="00FC7E52" w:rsidRPr="00567618" w:rsidRDefault="00FC7E52" w:rsidP="00FC7E52">
      <w:bookmarkStart w:id="8260" w:name="_MCCTEMPBM_CRPT86941910___7"/>
      <w:bookmarkEnd w:id="8253"/>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8261" w:name="MCCQCTEMPBM_00000224"/>
      <w:r w:rsidRPr="00567618">
        <w:rPr>
          <w:rFonts w:ascii="Courier New" w:hAnsi="Courier New" w:cs="Courier New"/>
        </w:rPr>
        <w:t>PLR_adapt</w:t>
      </w:r>
      <w:bookmarkEnd w:id="8261"/>
      <w:r w:rsidRPr="00567618">
        <w:t xml:space="preserve"> attribute and </w:t>
      </w:r>
      <w:bookmarkStart w:id="8262" w:name="MCCQCTEMPBM_00000225"/>
      <w:r w:rsidRPr="00567618">
        <w:rPr>
          <w:rFonts w:ascii="Courier New" w:hAnsi="Courier New" w:cs="Courier New"/>
        </w:rPr>
        <w:t>ALR</w:t>
      </w:r>
      <w:bookmarkEnd w:id="8262"/>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8263" w:name="MCCQCTEMPBM_00000226"/>
      <w:r w:rsidRPr="00567618">
        <w:rPr>
          <w:rFonts w:ascii="Courier New" w:hAnsi="Courier New" w:cs="Courier New"/>
        </w:rPr>
        <w:t>ALR</w:t>
      </w:r>
      <w:bookmarkEnd w:id="8263"/>
      <w:r w:rsidRPr="00567618">
        <w:t xml:space="preserve"> parameter in the </w:t>
      </w:r>
      <w:bookmarkStart w:id="8264" w:name="MCCQCTEMPBM_00000227"/>
      <w:r w:rsidRPr="00567618">
        <w:rPr>
          <w:rFonts w:ascii="Courier New" w:hAnsi="Courier New" w:cs="Courier New"/>
        </w:rPr>
        <w:t>PLR_adapt</w:t>
      </w:r>
      <w:bookmarkEnd w:id="8264"/>
      <w:r w:rsidRPr="00567618">
        <w:t xml:space="preserve"> attribute in either an SDP offer or SDP answer:</w:t>
      </w:r>
    </w:p>
    <w:bookmarkEnd w:id="8260"/>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265" w:name="_MCCTEMPBM_CRPT86941911___7"/>
    </w:p>
    <w:bookmarkEnd w:id="8265"/>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266" w:name="_MCCTEMPBM_CRPT86941912___7"/>
    </w:p>
    <w:bookmarkEnd w:id="8266"/>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267" w:name="_Toc26369802"/>
      <w:bookmarkStart w:id="8268" w:name="_Toc36227684"/>
      <w:bookmarkStart w:id="8269" w:name="_Toc36228699"/>
      <w:bookmarkStart w:id="8270" w:name="_Toc36229326"/>
      <w:bookmarkStart w:id="8271" w:name="_Toc68847647"/>
      <w:bookmarkStart w:id="8272" w:name="_Toc74611582"/>
      <w:bookmarkStart w:id="8273" w:name="_Toc75566861"/>
      <w:bookmarkStart w:id="8274" w:name="_Toc89790413"/>
      <w:bookmarkStart w:id="8275" w:name="_Toc99467052"/>
      <w:bookmarkStart w:id="8276" w:name="_Toc186664262"/>
      <w:r w:rsidRPr="00567618">
        <w:rPr>
          <w:lang w:eastAsia="ko-KR"/>
        </w:rPr>
        <w:t>W.</w:t>
      </w:r>
      <w:r w:rsidRPr="00567618">
        <w:t>4</w:t>
      </w:r>
      <w:r>
        <w:tab/>
      </w:r>
      <w:r w:rsidRPr="00567618">
        <w:t>Negotiation of End-to-End and Uplink/Downlink PLR</w:t>
      </w:r>
      <w:bookmarkEnd w:id="8267"/>
      <w:bookmarkEnd w:id="8268"/>
      <w:bookmarkEnd w:id="8269"/>
      <w:bookmarkEnd w:id="8270"/>
      <w:bookmarkEnd w:id="8271"/>
      <w:bookmarkEnd w:id="8272"/>
      <w:bookmarkEnd w:id="8273"/>
      <w:bookmarkEnd w:id="8274"/>
      <w:bookmarkEnd w:id="8275"/>
      <w:bookmarkEnd w:id="8276"/>
    </w:p>
    <w:p w14:paraId="02E6F09B" w14:textId="77777777" w:rsidR="00FC7E52" w:rsidRPr="00567618" w:rsidRDefault="00FC7E52" w:rsidP="00FC7E52">
      <w:pPr>
        <w:pStyle w:val="Heading2"/>
        <w:rPr>
          <w:noProof/>
        </w:rPr>
      </w:pPr>
      <w:bookmarkStart w:id="8277" w:name="_Toc26369803"/>
      <w:bookmarkStart w:id="8278" w:name="_Toc36227685"/>
      <w:bookmarkStart w:id="8279" w:name="_Toc36228700"/>
      <w:bookmarkStart w:id="8280" w:name="_Toc36229327"/>
      <w:bookmarkStart w:id="8281" w:name="_Toc68847648"/>
      <w:bookmarkStart w:id="8282" w:name="_Toc74611583"/>
      <w:bookmarkStart w:id="8283" w:name="_Toc75566862"/>
      <w:bookmarkStart w:id="8284" w:name="_Toc89790414"/>
      <w:bookmarkStart w:id="8285" w:name="_Toc99467053"/>
      <w:bookmarkStart w:id="8286" w:name="_Toc186664263"/>
      <w:r w:rsidRPr="00567618">
        <w:rPr>
          <w:noProof/>
        </w:rPr>
        <w:t>W.4.1</w:t>
      </w:r>
      <w:r>
        <w:rPr>
          <w:noProof/>
        </w:rPr>
        <w:tab/>
      </w:r>
      <w:r w:rsidRPr="00567618">
        <w:rPr>
          <w:noProof/>
        </w:rPr>
        <w:t>General</w:t>
      </w:r>
      <w:bookmarkEnd w:id="8277"/>
      <w:bookmarkEnd w:id="8278"/>
      <w:bookmarkEnd w:id="8279"/>
      <w:bookmarkEnd w:id="8280"/>
      <w:bookmarkEnd w:id="8281"/>
      <w:bookmarkEnd w:id="8282"/>
      <w:bookmarkEnd w:id="8283"/>
      <w:bookmarkEnd w:id="8284"/>
      <w:bookmarkEnd w:id="8285"/>
      <w:bookmarkEnd w:id="8286"/>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287" w:name="_Toc26369804"/>
      <w:bookmarkStart w:id="8288" w:name="_Toc36227686"/>
      <w:bookmarkStart w:id="8289" w:name="_Toc36228701"/>
      <w:bookmarkStart w:id="8290" w:name="_Toc36229328"/>
      <w:bookmarkStart w:id="8291" w:name="_Toc68847649"/>
      <w:bookmarkStart w:id="8292" w:name="_Toc74611584"/>
      <w:bookmarkStart w:id="8293" w:name="_Toc75566863"/>
      <w:bookmarkStart w:id="8294" w:name="_Toc89790415"/>
      <w:bookmarkStart w:id="8295" w:name="_Toc99467054"/>
      <w:bookmarkStart w:id="8296" w:name="_Toc186664264"/>
      <w:r w:rsidRPr="00567618">
        <w:rPr>
          <w:noProof/>
        </w:rPr>
        <w:t>W.4.2</w:t>
      </w:r>
      <w:r>
        <w:rPr>
          <w:noProof/>
        </w:rPr>
        <w:tab/>
      </w:r>
      <w:r w:rsidRPr="00567618">
        <w:rPr>
          <w:noProof/>
        </w:rPr>
        <w:t>Offering MTSI Client</w:t>
      </w:r>
      <w:bookmarkEnd w:id="8287"/>
      <w:bookmarkEnd w:id="8288"/>
      <w:bookmarkEnd w:id="8289"/>
      <w:bookmarkEnd w:id="8290"/>
      <w:bookmarkEnd w:id="8291"/>
      <w:bookmarkEnd w:id="8292"/>
      <w:bookmarkEnd w:id="8293"/>
      <w:bookmarkEnd w:id="8294"/>
      <w:bookmarkEnd w:id="8295"/>
      <w:bookmarkEnd w:id="8296"/>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297"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297"/>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298" w:name="_Toc26369805"/>
      <w:bookmarkStart w:id="8299" w:name="_Toc36227687"/>
      <w:bookmarkStart w:id="8300" w:name="_Toc36228702"/>
      <w:bookmarkStart w:id="8301" w:name="_Toc36229329"/>
      <w:bookmarkStart w:id="8302" w:name="_Toc68847650"/>
      <w:bookmarkStart w:id="8303" w:name="_Toc74611585"/>
      <w:bookmarkStart w:id="8304" w:name="_Toc75566864"/>
      <w:bookmarkStart w:id="8305" w:name="_Toc89790416"/>
      <w:bookmarkStart w:id="8306" w:name="_Toc99467055"/>
      <w:bookmarkStart w:id="8307" w:name="_Toc186664265"/>
      <w:r w:rsidRPr="00567618">
        <w:rPr>
          <w:noProof/>
        </w:rPr>
        <w:t>W.4.3</w:t>
      </w:r>
      <w:r>
        <w:rPr>
          <w:noProof/>
        </w:rPr>
        <w:tab/>
      </w:r>
      <w:r w:rsidRPr="00567618">
        <w:rPr>
          <w:noProof/>
        </w:rPr>
        <w:t>Answering MTSI Client</w:t>
      </w:r>
      <w:bookmarkEnd w:id="8298"/>
      <w:bookmarkEnd w:id="8299"/>
      <w:bookmarkEnd w:id="8300"/>
      <w:bookmarkEnd w:id="8301"/>
      <w:bookmarkEnd w:id="8302"/>
      <w:bookmarkEnd w:id="8303"/>
      <w:bookmarkEnd w:id="8304"/>
      <w:bookmarkEnd w:id="8305"/>
      <w:bookmarkEnd w:id="8306"/>
      <w:bookmarkEnd w:id="8307"/>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308"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308"/>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bookmarkStart w:id="8309" w:name="MCCQCTEMPBM_00000053"/>
            <w:bookmarkStart w:id="8310" w:name="MCCQCTEMPBM_00000324"/>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309"/>
      <w:bookmarkEnd w:id="8310"/>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311" w:name="_Toc26369806"/>
      <w:bookmarkStart w:id="8312" w:name="_Toc36227688"/>
      <w:bookmarkStart w:id="8313" w:name="_Toc36228703"/>
      <w:bookmarkStart w:id="8314" w:name="_Toc36229330"/>
      <w:bookmarkStart w:id="8315" w:name="_Toc68847651"/>
      <w:bookmarkStart w:id="8316" w:name="_Toc74611586"/>
      <w:bookmarkStart w:id="8317" w:name="_Toc75566865"/>
      <w:bookmarkStart w:id="8318" w:name="_Toc89790417"/>
      <w:bookmarkStart w:id="8319" w:name="_Toc99467056"/>
      <w:r w:rsidRPr="005268C0">
        <w:br w:type="page"/>
      </w:r>
    </w:p>
    <w:p w14:paraId="79A451E7" w14:textId="3C6972E4" w:rsidR="00FC7E52" w:rsidRPr="005268C0" w:rsidRDefault="00FC7E52" w:rsidP="00FC7E52">
      <w:pPr>
        <w:pStyle w:val="Heading8"/>
      </w:pPr>
      <w:bookmarkStart w:id="8320" w:name="_Toc186664266"/>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311"/>
      <w:bookmarkEnd w:id="8312"/>
      <w:bookmarkEnd w:id="8313"/>
      <w:bookmarkEnd w:id="8314"/>
      <w:bookmarkEnd w:id="8315"/>
      <w:bookmarkEnd w:id="8316"/>
      <w:bookmarkEnd w:id="8317"/>
      <w:bookmarkEnd w:id="8318"/>
      <w:bookmarkEnd w:id="8319"/>
      <w:bookmarkEnd w:id="8320"/>
    </w:p>
    <w:p w14:paraId="2FE70248" w14:textId="77777777" w:rsidR="00FC7E52" w:rsidRPr="00567618" w:rsidRDefault="00FC7E52" w:rsidP="00FC7E52">
      <w:pPr>
        <w:pStyle w:val="Heading1"/>
        <w:rPr>
          <w:lang w:eastAsia="ko-KR"/>
        </w:rPr>
      </w:pPr>
      <w:bookmarkStart w:id="8321" w:name="_Toc26369807"/>
      <w:bookmarkStart w:id="8322" w:name="_Toc36227689"/>
      <w:bookmarkStart w:id="8323" w:name="_Toc36228704"/>
      <w:bookmarkStart w:id="8324" w:name="_Toc36229331"/>
      <w:bookmarkStart w:id="8325" w:name="_Toc68847652"/>
      <w:bookmarkStart w:id="8326" w:name="_Toc74611587"/>
      <w:bookmarkStart w:id="8327" w:name="_Toc75566866"/>
      <w:bookmarkStart w:id="8328" w:name="_Toc89790418"/>
      <w:bookmarkStart w:id="8329" w:name="_Toc99467057"/>
      <w:bookmarkStart w:id="8330" w:name="_Toc186664267"/>
      <w:r w:rsidRPr="00567618">
        <w:rPr>
          <w:lang w:eastAsia="ko-KR"/>
        </w:rPr>
        <w:t>X.1</w:t>
      </w:r>
      <w:r w:rsidRPr="00567618">
        <w:rPr>
          <w:lang w:eastAsia="ko-KR"/>
        </w:rPr>
        <w:tab/>
        <w:t>Maximum Packet Loss Rate (Max. PLR) for Speech</w:t>
      </w:r>
      <w:bookmarkEnd w:id="8321"/>
      <w:bookmarkEnd w:id="8322"/>
      <w:bookmarkEnd w:id="8323"/>
      <w:bookmarkEnd w:id="8324"/>
      <w:bookmarkEnd w:id="8325"/>
      <w:bookmarkEnd w:id="8326"/>
      <w:bookmarkEnd w:id="8327"/>
      <w:bookmarkEnd w:id="8328"/>
      <w:bookmarkEnd w:id="8329"/>
      <w:bookmarkEnd w:id="8330"/>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331" w:name="_Toc26369808"/>
      <w:bookmarkStart w:id="8332" w:name="_Toc36227690"/>
      <w:bookmarkStart w:id="8333" w:name="_Toc36228705"/>
      <w:bookmarkStart w:id="8334" w:name="_Toc36229332"/>
      <w:bookmarkStart w:id="8335" w:name="_Toc68847653"/>
      <w:bookmarkStart w:id="8336" w:name="_Toc74611588"/>
      <w:bookmarkStart w:id="8337" w:name="_Toc75566867"/>
      <w:bookmarkStart w:id="8338" w:name="_Toc89790419"/>
      <w:bookmarkStart w:id="8339" w:name="_Toc99467058"/>
      <w:bookmarkStart w:id="8340" w:name="_Toc186664268"/>
      <w:r w:rsidRPr="00567618">
        <w:rPr>
          <w:lang w:eastAsia="ko-KR"/>
        </w:rPr>
        <w:t>X.1.1</w:t>
      </w:r>
      <w:r w:rsidRPr="00567618">
        <w:rPr>
          <w:lang w:eastAsia="ko-KR"/>
        </w:rPr>
        <w:tab/>
        <w:t>Max. PLR recommendation without Application Layer Redundancy</w:t>
      </w:r>
      <w:bookmarkEnd w:id="8331"/>
      <w:bookmarkEnd w:id="8332"/>
      <w:bookmarkEnd w:id="8333"/>
      <w:bookmarkEnd w:id="8334"/>
      <w:bookmarkEnd w:id="8335"/>
      <w:bookmarkEnd w:id="8336"/>
      <w:bookmarkEnd w:id="8337"/>
      <w:bookmarkEnd w:id="8338"/>
      <w:bookmarkEnd w:id="8339"/>
      <w:bookmarkEnd w:id="8340"/>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341"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342" w:name="_MCCTEMPBM_CRPT86941916___7" w:colFirst="0" w:colLast="1"/>
            <w:bookmarkEnd w:id="8341"/>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343" w:name="_MCCTEMPBM_CRPT86941917___7" w:colFirst="0" w:colLast="1"/>
            <w:bookmarkEnd w:id="8342"/>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344" w:name="_MCCTEMPBM_CRPT86941918___7" w:colFirst="0" w:colLast="1"/>
            <w:bookmarkEnd w:id="8343"/>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345" w:name="_MCCTEMPBM_CRPT86941919___7" w:colFirst="0" w:colLast="1"/>
            <w:bookmarkEnd w:id="8344"/>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346" w:name="_MCCTEMPBM_CRPT86941920___7"/>
      <w:bookmarkEnd w:id="8345"/>
    </w:p>
    <w:p w14:paraId="5B92C007" w14:textId="77777777" w:rsidR="00FC7E52" w:rsidRPr="00567618" w:rsidRDefault="00FC7E52" w:rsidP="00FC7E52">
      <w:pPr>
        <w:pStyle w:val="Heading2"/>
        <w:rPr>
          <w:lang w:eastAsia="ko-KR"/>
        </w:rPr>
      </w:pPr>
      <w:bookmarkStart w:id="8347" w:name="_Toc26369809"/>
      <w:bookmarkStart w:id="8348" w:name="_Toc36227691"/>
      <w:bookmarkStart w:id="8349" w:name="_Toc36228706"/>
      <w:bookmarkStart w:id="8350" w:name="_Toc36229333"/>
      <w:bookmarkStart w:id="8351" w:name="_Toc68847654"/>
      <w:bookmarkStart w:id="8352" w:name="_Toc74611589"/>
      <w:bookmarkStart w:id="8353" w:name="_Toc75566868"/>
      <w:bookmarkStart w:id="8354" w:name="_Toc89790420"/>
      <w:bookmarkStart w:id="8355" w:name="_Toc99467059"/>
      <w:bookmarkStart w:id="8356" w:name="_Toc186664269"/>
      <w:bookmarkEnd w:id="8346"/>
      <w:r w:rsidRPr="00567618">
        <w:rPr>
          <w:lang w:eastAsia="ko-KR"/>
        </w:rPr>
        <w:t>X.1.2</w:t>
      </w:r>
      <w:r w:rsidRPr="00567618">
        <w:rPr>
          <w:lang w:eastAsia="ko-KR"/>
        </w:rPr>
        <w:tab/>
        <w:t>Max. PLR recommendation with Application Layer Redundancy</w:t>
      </w:r>
      <w:bookmarkEnd w:id="8347"/>
      <w:bookmarkEnd w:id="8348"/>
      <w:bookmarkEnd w:id="8349"/>
      <w:bookmarkEnd w:id="8350"/>
      <w:bookmarkEnd w:id="8351"/>
      <w:bookmarkEnd w:id="8352"/>
      <w:bookmarkEnd w:id="8353"/>
      <w:bookmarkEnd w:id="8354"/>
      <w:bookmarkEnd w:id="8355"/>
      <w:bookmarkEnd w:id="8356"/>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357"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358" w:name="_MCCTEMPBM_CRPT86941922___7"/>
            <w:bookmarkStart w:id="8359" w:name="_MCCTEMPBM_CRPT86941923___7" w:colFirst="1" w:colLast="1"/>
            <w:bookmarkEnd w:id="8357"/>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358"/>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360" w:name="_MCCTEMPBM_CRPT86941924___7"/>
            <w:bookmarkStart w:id="8361" w:name="_MCCTEMPBM_CRPT86941925___7" w:colFirst="1" w:colLast="1"/>
            <w:bookmarkEnd w:id="8359"/>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360"/>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361"/>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362" w:name="_Toc26369810"/>
      <w:bookmarkStart w:id="8363" w:name="_Toc36227692"/>
      <w:bookmarkStart w:id="8364" w:name="_Toc36228707"/>
      <w:bookmarkStart w:id="8365" w:name="_Toc36229334"/>
      <w:bookmarkStart w:id="8366" w:name="_Toc68847655"/>
      <w:bookmarkStart w:id="8367" w:name="_Toc74611590"/>
      <w:bookmarkStart w:id="8368" w:name="_Toc75566869"/>
      <w:bookmarkStart w:id="8369" w:name="_Toc89790421"/>
      <w:bookmarkStart w:id="8370" w:name="_Toc99467060"/>
      <w:bookmarkStart w:id="8371" w:name="_Toc186664270"/>
      <w:r w:rsidRPr="00567618">
        <w:rPr>
          <w:lang w:eastAsia="ko-KR"/>
        </w:rPr>
        <w:t>X.2</w:t>
      </w:r>
      <w:r>
        <w:rPr>
          <w:lang w:eastAsia="ko-KR"/>
        </w:rPr>
        <w:tab/>
      </w:r>
      <w:r w:rsidRPr="00567618">
        <w:rPr>
          <w:lang w:eastAsia="ko-KR"/>
        </w:rPr>
        <w:t>SDP Examples of the CHEM Feature (informative)</w:t>
      </w:r>
      <w:bookmarkEnd w:id="8362"/>
      <w:bookmarkEnd w:id="8363"/>
      <w:bookmarkEnd w:id="8364"/>
      <w:bookmarkEnd w:id="8365"/>
      <w:bookmarkEnd w:id="8366"/>
      <w:bookmarkEnd w:id="8367"/>
      <w:bookmarkEnd w:id="8368"/>
      <w:bookmarkEnd w:id="8369"/>
      <w:bookmarkEnd w:id="8370"/>
      <w:bookmarkEnd w:id="8371"/>
    </w:p>
    <w:p w14:paraId="5264125D" w14:textId="77777777" w:rsidR="00FC7E52" w:rsidRPr="00567618" w:rsidRDefault="00FC7E52" w:rsidP="00FC7E52">
      <w:pPr>
        <w:pStyle w:val="Heading2"/>
        <w:rPr>
          <w:noProof/>
        </w:rPr>
      </w:pPr>
      <w:bookmarkStart w:id="8372" w:name="_Toc26369811"/>
      <w:bookmarkStart w:id="8373" w:name="_Toc36227693"/>
      <w:bookmarkStart w:id="8374" w:name="_Toc36228708"/>
      <w:bookmarkStart w:id="8375" w:name="_Toc36229335"/>
      <w:bookmarkStart w:id="8376" w:name="_Toc68847656"/>
      <w:bookmarkStart w:id="8377" w:name="_Toc74611591"/>
      <w:bookmarkStart w:id="8378" w:name="_Toc75566870"/>
      <w:bookmarkStart w:id="8379" w:name="_Toc89790422"/>
      <w:bookmarkStart w:id="8380" w:name="_Toc99467061"/>
      <w:bookmarkStart w:id="8381" w:name="_Toc186664271"/>
      <w:r w:rsidRPr="00567618">
        <w:rPr>
          <w:noProof/>
        </w:rPr>
        <w:t>X.2.1</w:t>
      </w:r>
      <w:r>
        <w:rPr>
          <w:noProof/>
        </w:rPr>
        <w:tab/>
      </w:r>
      <w:r w:rsidRPr="00567618">
        <w:rPr>
          <w:noProof/>
        </w:rPr>
        <w:t>General</w:t>
      </w:r>
      <w:bookmarkEnd w:id="8372"/>
      <w:bookmarkEnd w:id="8373"/>
      <w:bookmarkEnd w:id="8374"/>
      <w:bookmarkEnd w:id="8375"/>
      <w:bookmarkEnd w:id="8376"/>
      <w:bookmarkEnd w:id="8377"/>
      <w:bookmarkEnd w:id="8378"/>
      <w:bookmarkEnd w:id="8379"/>
      <w:bookmarkEnd w:id="8380"/>
      <w:bookmarkEnd w:id="8381"/>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382" w:name="_Toc26369812"/>
      <w:bookmarkStart w:id="8383" w:name="_Toc36227694"/>
      <w:bookmarkStart w:id="8384" w:name="_Toc36228709"/>
      <w:bookmarkStart w:id="8385" w:name="_Toc36229336"/>
      <w:bookmarkStart w:id="8386" w:name="_Toc68847657"/>
      <w:bookmarkStart w:id="8387" w:name="_Toc74611592"/>
      <w:bookmarkStart w:id="8388" w:name="_Toc75566871"/>
      <w:bookmarkStart w:id="8389" w:name="_Toc89790423"/>
      <w:bookmarkStart w:id="8390" w:name="_Toc99467062"/>
      <w:bookmarkStart w:id="8391" w:name="_Toc186664272"/>
      <w:r w:rsidRPr="00567618">
        <w:t>X.2.2</w:t>
      </w:r>
      <w:r>
        <w:tab/>
      </w:r>
      <w:r w:rsidRPr="00567618">
        <w:t>Example of Adaptation to Packet Losses without Application Layer Redundancy</w:t>
      </w:r>
      <w:bookmarkEnd w:id="8382"/>
      <w:bookmarkEnd w:id="8383"/>
      <w:bookmarkEnd w:id="8384"/>
      <w:bookmarkEnd w:id="8385"/>
      <w:bookmarkEnd w:id="8386"/>
      <w:bookmarkEnd w:id="8387"/>
      <w:bookmarkEnd w:id="8388"/>
      <w:bookmarkEnd w:id="8389"/>
      <w:bookmarkEnd w:id="8390"/>
      <w:bookmarkEnd w:id="8391"/>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392" w:name="_MCCTEMPBM_CRPT86941926___7"/>
            <w:bookmarkStart w:id="8393" w:name="MCCQCTEMPBM_00000228"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392"/>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394" w:name="_MCCTEMPBM_CRPT86941927___7"/>
            <w:r w:rsidRPr="00567618">
              <w:rPr>
                <w:rFonts w:cs="Courier New"/>
                <w:szCs w:val="16"/>
              </w:rPr>
              <w:t>a=PLR_adapt</w:t>
            </w:r>
          </w:p>
          <w:bookmarkEnd w:id="8394"/>
          <w:p w14:paraId="447B4B55" w14:textId="77777777" w:rsidR="00FC7E52" w:rsidRPr="00567618" w:rsidRDefault="00FC7E52" w:rsidP="00DD54CD">
            <w:pPr>
              <w:pStyle w:val="PL"/>
              <w:rPr>
                <w:rFonts w:cs="Courier New"/>
                <w:szCs w:val="16"/>
                <w:lang w:eastAsia="ko-KR"/>
              </w:rPr>
            </w:pPr>
          </w:p>
        </w:tc>
      </w:tr>
      <w:bookmarkEnd w:id="8393"/>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395" w:name="_MCCTEMPBM_CRPT86941928___7" w:colFirst="0" w:colLast="0"/>
            <w:bookmarkStart w:id="8396" w:name="MCCQCTEMPBM_00000229"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395"/>
      <w:bookmarkEnd w:id="8396"/>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397" w:name="_MCCTEMPBM_CRPT86941929___7" w:colFirst="0" w:colLast="0"/>
            <w:bookmarkStart w:id="8398" w:name="MCCQCTEMPBM_00000230"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397"/>
      <w:bookmarkEnd w:id="8398"/>
    </w:tbl>
    <w:p w14:paraId="19E3074A" w14:textId="77777777" w:rsidR="00FC7E52" w:rsidRPr="00567618" w:rsidRDefault="00FC7E52" w:rsidP="00FC7E52"/>
    <w:p w14:paraId="359B513D" w14:textId="77777777" w:rsidR="00FC7E52" w:rsidRPr="00567618" w:rsidRDefault="00FC7E52" w:rsidP="00FC7E52">
      <w:pPr>
        <w:pStyle w:val="Heading2"/>
      </w:pPr>
      <w:bookmarkStart w:id="8399" w:name="_Toc26369813"/>
      <w:bookmarkStart w:id="8400" w:name="_Toc36227695"/>
      <w:bookmarkStart w:id="8401" w:name="_Toc36228710"/>
      <w:bookmarkStart w:id="8402" w:name="_Toc36229337"/>
      <w:bookmarkStart w:id="8403" w:name="_Toc68847658"/>
      <w:bookmarkStart w:id="8404" w:name="_Toc74611593"/>
      <w:bookmarkStart w:id="8405" w:name="_Toc75566872"/>
      <w:bookmarkStart w:id="8406" w:name="_Toc89790424"/>
      <w:bookmarkStart w:id="8407" w:name="_Toc99467063"/>
      <w:bookmarkStart w:id="8408" w:name="_Toc186664273"/>
      <w:r w:rsidRPr="00567618">
        <w:t>X.2.3</w:t>
      </w:r>
      <w:r>
        <w:tab/>
      </w:r>
      <w:r w:rsidRPr="00567618">
        <w:t>Example of Adaptation to Packet Losses with Application Layer Redundancy</w:t>
      </w:r>
      <w:bookmarkEnd w:id="8399"/>
      <w:bookmarkEnd w:id="8400"/>
      <w:bookmarkEnd w:id="8401"/>
      <w:bookmarkEnd w:id="8402"/>
      <w:bookmarkEnd w:id="8403"/>
      <w:bookmarkEnd w:id="8404"/>
      <w:bookmarkEnd w:id="8405"/>
      <w:bookmarkEnd w:id="8406"/>
      <w:bookmarkEnd w:id="8407"/>
      <w:bookmarkEnd w:id="8408"/>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409" w:name="_MCCTEMPBM_CRPT86941930___7"/>
            <w:bookmarkStart w:id="8410" w:name="MCCQCTEMPBM_00000231"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09"/>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411" w:name="_MCCTEMPBM_CRPT86941931___7"/>
            <w:r w:rsidRPr="00567618">
              <w:rPr>
                <w:rFonts w:cs="Courier New"/>
                <w:szCs w:val="16"/>
              </w:rPr>
              <w:t>a=PLR_adapt:ALR</w:t>
            </w:r>
          </w:p>
          <w:bookmarkEnd w:id="8411"/>
          <w:p w14:paraId="75B6BA64" w14:textId="77777777" w:rsidR="00FC7E52" w:rsidRPr="00567618" w:rsidRDefault="00FC7E52" w:rsidP="00DD54CD">
            <w:pPr>
              <w:pStyle w:val="PL"/>
              <w:rPr>
                <w:rFonts w:cs="Courier New"/>
                <w:szCs w:val="16"/>
                <w:lang w:eastAsia="ko-KR"/>
              </w:rPr>
            </w:pPr>
          </w:p>
        </w:tc>
      </w:tr>
      <w:bookmarkEnd w:id="8410"/>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412" w:name="_MCCTEMPBM_CRPT86941932___7" w:colFirst="0" w:colLast="0"/>
            <w:bookmarkStart w:id="8413" w:name="MCCQCTEMPBM_00000232"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412"/>
      <w:bookmarkEnd w:id="8413"/>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414" w:name="_MCCTEMPBM_CRPT86941933___7" w:colFirst="0" w:colLast="0"/>
            <w:bookmarkStart w:id="8415" w:name="MCCQCTEMPBM_00000233"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414"/>
      <w:bookmarkEnd w:id="8415"/>
    </w:tbl>
    <w:p w14:paraId="373CF10F" w14:textId="77777777" w:rsidR="00FC7E52" w:rsidRPr="00567618" w:rsidRDefault="00FC7E52" w:rsidP="00FC7E52"/>
    <w:p w14:paraId="37F8B01B" w14:textId="77777777" w:rsidR="00FC7E52" w:rsidRPr="00567618" w:rsidRDefault="00FC7E52" w:rsidP="00FC7E52">
      <w:pPr>
        <w:pStyle w:val="Heading2"/>
      </w:pPr>
      <w:bookmarkStart w:id="8416" w:name="_Toc26369814"/>
      <w:bookmarkStart w:id="8417" w:name="_Toc36227696"/>
      <w:bookmarkStart w:id="8418" w:name="_Toc36228711"/>
      <w:bookmarkStart w:id="8419" w:name="_Toc36229338"/>
      <w:bookmarkStart w:id="8420" w:name="_Toc68847659"/>
      <w:bookmarkStart w:id="8421" w:name="_Toc74611594"/>
      <w:bookmarkStart w:id="8422" w:name="_Toc75566873"/>
      <w:bookmarkStart w:id="8423" w:name="_Toc89790425"/>
      <w:bookmarkStart w:id="8424" w:name="_Toc99467064"/>
      <w:bookmarkStart w:id="8425" w:name="_Toc186664274"/>
      <w:r w:rsidRPr="00567618">
        <w:t>X.2.4</w:t>
      </w:r>
      <w:r>
        <w:tab/>
      </w:r>
      <w:r w:rsidRPr="00567618">
        <w:t>Example of Maximum End-to-End Packet Loss Rate</w:t>
      </w:r>
      <w:bookmarkEnd w:id="8416"/>
      <w:bookmarkEnd w:id="8417"/>
      <w:bookmarkEnd w:id="8418"/>
      <w:bookmarkEnd w:id="8419"/>
      <w:bookmarkEnd w:id="8420"/>
      <w:bookmarkEnd w:id="8421"/>
      <w:bookmarkEnd w:id="8422"/>
      <w:bookmarkEnd w:id="8423"/>
      <w:bookmarkEnd w:id="8424"/>
      <w:bookmarkEnd w:id="8425"/>
    </w:p>
    <w:p w14:paraId="5A88C59D" w14:textId="77777777" w:rsidR="00FC7E52" w:rsidRPr="00567618" w:rsidRDefault="00FC7E52" w:rsidP="00FC7E52">
      <w:bookmarkStart w:id="8426"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8427" w:name="MCCQCTEMPBM_00000234"/>
      <w:r w:rsidRPr="00567618">
        <w:rPr>
          <w:rFonts w:ascii="Courier New" w:hAnsi="Courier New" w:cs="Courier New"/>
        </w:rPr>
        <w:t>ALR</w:t>
      </w:r>
      <w:bookmarkEnd w:id="8427"/>
      <w:r w:rsidRPr="00567618">
        <w:t xml:space="preserve"> parameter in the </w:t>
      </w:r>
      <w:bookmarkStart w:id="8428" w:name="MCCQCTEMPBM_00000235"/>
      <w:r w:rsidRPr="00567618">
        <w:rPr>
          <w:rFonts w:ascii="Courier New" w:hAnsi="Courier New" w:cs="Courier New"/>
        </w:rPr>
        <w:t>PLR_adapt</w:t>
      </w:r>
      <w:bookmarkEnd w:id="8428"/>
      <w:r w:rsidRPr="00567618">
        <w:t xml:space="preserve"> attribute as specified in clause W.3.</w:t>
      </w:r>
    </w:p>
    <w:bookmarkEnd w:id="8426"/>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429" w:name="_MCCTEMPBM_CRPT86941935___7"/>
            <w:bookmarkStart w:id="8430" w:name="MCCQCTEMPBM_00000236"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29"/>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431"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431"/>
          <w:p w14:paraId="09FBB91F" w14:textId="77777777" w:rsidR="00FC7E52" w:rsidRPr="00567618" w:rsidRDefault="00FC7E52" w:rsidP="00DD54CD">
            <w:pPr>
              <w:pStyle w:val="PL"/>
              <w:rPr>
                <w:rFonts w:cs="Courier New"/>
                <w:szCs w:val="16"/>
                <w:lang w:eastAsia="ko-KR"/>
              </w:rPr>
            </w:pPr>
          </w:p>
        </w:tc>
      </w:tr>
      <w:bookmarkEnd w:id="8430"/>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432" w:name="_MCCTEMPBM_CRPT86941937___7" w:colFirst="0" w:colLast="0"/>
            <w:bookmarkStart w:id="8433" w:name="MCCQCTEMPBM_0000023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432"/>
      <w:bookmarkEnd w:id="8433"/>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434" w:name="_MCCTEMPBM_CRPT86941938___7" w:colFirst="0" w:colLast="0"/>
            <w:bookmarkStart w:id="8435" w:name="MCCQCTEMPBM_00000238"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434"/>
      <w:bookmarkEnd w:id="8435"/>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436" w:name="_Toc68847660"/>
      <w:bookmarkStart w:id="8437" w:name="_Toc74611595"/>
      <w:bookmarkStart w:id="8438" w:name="_Toc75566874"/>
      <w:bookmarkStart w:id="8439" w:name="_Toc89790426"/>
      <w:bookmarkStart w:id="8440" w:name="_Toc99467065"/>
      <w:r>
        <w:rPr>
          <w:lang w:eastAsia="ko-KR"/>
        </w:rPr>
        <w:br w:type="page"/>
      </w:r>
    </w:p>
    <w:p w14:paraId="594FD3FF" w14:textId="77777777" w:rsidR="00FC7E52" w:rsidRPr="00567618" w:rsidRDefault="00FC7E52" w:rsidP="00FC7E52">
      <w:pPr>
        <w:pStyle w:val="Heading8"/>
        <w:rPr>
          <w:lang w:eastAsia="ko-KR"/>
        </w:rPr>
      </w:pPr>
      <w:bookmarkStart w:id="8441" w:name="_Toc186664275"/>
      <w:r w:rsidRPr="00567618">
        <w:rPr>
          <w:lang w:eastAsia="ko-KR"/>
        </w:rPr>
        <w:t>Annex Y (normative):</w:t>
      </w:r>
      <w:r w:rsidRPr="00567618">
        <w:rPr>
          <w:lang w:eastAsia="ko-KR"/>
        </w:rPr>
        <w:br/>
        <w:t>Immersive Teleconferencing and Telepresence for Remote Terminals (ITT4RT)</w:t>
      </w:r>
      <w:bookmarkEnd w:id="8436"/>
      <w:bookmarkEnd w:id="8437"/>
      <w:bookmarkEnd w:id="8438"/>
      <w:bookmarkEnd w:id="8439"/>
      <w:bookmarkEnd w:id="8440"/>
      <w:bookmarkEnd w:id="8441"/>
    </w:p>
    <w:p w14:paraId="6684CFFA" w14:textId="77777777" w:rsidR="00FC7E52" w:rsidRPr="00567618" w:rsidRDefault="00FC7E52" w:rsidP="00FC7E52">
      <w:pPr>
        <w:pStyle w:val="Heading1"/>
        <w:rPr>
          <w:lang w:eastAsia="ko-KR"/>
        </w:rPr>
      </w:pPr>
      <w:bookmarkStart w:id="8442" w:name="_Toc68847661"/>
      <w:bookmarkStart w:id="8443" w:name="_Toc74611596"/>
      <w:bookmarkStart w:id="8444" w:name="_Toc75566875"/>
      <w:bookmarkStart w:id="8445" w:name="_Toc89790427"/>
      <w:bookmarkStart w:id="8446" w:name="_Toc99467066"/>
      <w:bookmarkStart w:id="8447" w:name="_Toc186664276"/>
      <w:r w:rsidRPr="00567618">
        <w:rPr>
          <w:lang w:eastAsia="ko-KR"/>
        </w:rPr>
        <w:t>Y.1</w:t>
      </w:r>
      <w:r w:rsidRPr="00567618">
        <w:rPr>
          <w:lang w:eastAsia="ko-KR"/>
        </w:rPr>
        <w:tab/>
        <w:t>General</w:t>
      </w:r>
      <w:bookmarkEnd w:id="8442"/>
      <w:bookmarkEnd w:id="8443"/>
      <w:bookmarkEnd w:id="8444"/>
      <w:bookmarkEnd w:id="8445"/>
      <w:bookmarkEnd w:id="8446"/>
      <w:bookmarkEnd w:id="8447"/>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448" w:name="_Toc99467067"/>
      <w:bookmarkStart w:id="8449" w:name="_Toc186664277"/>
      <w:r w:rsidRPr="00567618">
        <w:rPr>
          <w:lang w:eastAsia="ko-KR"/>
        </w:rPr>
        <w:t>Y.2</w:t>
      </w:r>
      <w:r w:rsidRPr="00567618">
        <w:rPr>
          <w:lang w:eastAsia="ko-KR"/>
        </w:rPr>
        <w:tab/>
        <w:t>Architecture and Interfaces</w:t>
      </w:r>
      <w:bookmarkEnd w:id="8448"/>
      <w:bookmarkEnd w:id="8449"/>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7" type="#_x0000_t75" style="width:481.8pt;height:131.8pt" o:ole="">
            <v:imagedata r:id="rId259" o:title=""/>
          </v:shape>
          <o:OLEObject Type="Embed" ProgID="Visio.Drawing.15" ShapeID="_x0000_i1147" DrawAspect="Content" ObjectID="_1797276940" r:id="rId260"/>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450" w:name="_MON_1716909504"/>
    <w:bookmarkEnd w:id="8450"/>
    <w:p w14:paraId="2B819B75" w14:textId="77777777" w:rsidR="00FC7E52" w:rsidRDefault="00FC7E52" w:rsidP="00FC7E52">
      <w:pPr>
        <w:pStyle w:val="TH"/>
      </w:pPr>
      <w:r>
        <w:object w:dxaOrig="9242" w:dyaOrig="2847" w14:anchorId="4C29CD8E">
          <v:shape id="_x0000_i1148" type="#_x0000_t75" style="width:462.1pt;height:141.05pt" o:ole="">
            <v:imagedata r:id="rId261" o:title=""/>
          </v:shape>
          <o:OLEObject Type="Embed" ProgID="Word.Picture.8" ShapeID="_x0000_i1148" DrawAspect="Content" ObjectID="_1797276941" r:id="rId262"/>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451" w:name="_Toc68847662"/>
      <w:bookmarkStart w:id="8452" w:name="_Toc74611597"/>
      <w:bookmarkStart w:id="8453" w:name="_Toc75566876"/>
      <w:bookmarkStart w:id="8454" w:name="_Toc89790428"/>
      <w:r w:rsidRPr="00567618">
        <w:t>Figure Y.2: Reference receiver architecture for ITT4RT- client in terminal</w:t>
      </w:r>
      <w:bookmarkEnd w:id="8451"/>
      <w:bookmarkEnd w:id="8452"/>
      <w:bookmarkEnd w:id="8453"/>
      <w:bookmarkEnd w:id="8454"/>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455" w:name="_Toc68847663"/>
      <w:bookmarkStart w:id="8456" w:name="_Toc74611598"/>
      <w:bookmarkStart w:id="8457" w:name="_Toc75566877"/>
      <w:bookmarkStart w:id="8458" w:name="_Toc89790429"/>
      <w:bookmarkStart w:id="8459" w:name="_Toc99467068"/>
      <w:bookmarkStart w:id="8460" w:name="_Toc186664278"/>
      <w:r w:rsidRPr="00567618">
        <w:rPr>
          <w:lang w:eastAsia="ko-KR"/>
        </w:rPr>
        <w:t>Y.3</w:t>
      </w:r>
      <w:r w:rsidRPr="00567618">
        <w:rPr>
          <w:lang w:eastAsia="ko-KR"/>
        </w:rPr>
        <w:tab/>
        <w:t>Immersive 360-Degree Video Support</w:t>
      </w:r>
      <w:bookmarkEnd w:id="8455"/>
      <w:bookmarkEnd w:id="8456"/>
      <w:bookmarkEnd w:id="8457"/>
      <w:bookmarkEnd w:id="8458"/>
      <w:bookmarkEnd w:id="8459"/>
      <w:bookmarkEnd w:id="8460"/>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8461" w:name="MCCQCTEMPBM_00000239"/>
      <w:r w:rsidRPr="00567618">
        <w:rPr>
          <w:rFonts w:ascii="Courier New" w:hAnsi="Courier New" w:cs="Courier New"/>
        </w:rPr>
        <w:t>cpbBrVclFactor</w:t>
      </w:r>
      <w:bookmarkEnd w:id="8461"/>
      <w:r w:rsidRPr="00567618">
        <w:t xml:space="preserve"> and </w:t>
      </w:r>
      <w:bookmarkStart w:id="8462" w:name="MCCQCTEMPBM_00000240"/>
      <w:r w:rsidRPr="00567618">
        <w:rPr>
          <w:rFonts w:ascii="Courier New" w:hAnsi="Courier New" w:cs="Courier New"/>
        </w:rPr>
        <w:t>cpbBrNalFactor</w:t>
      </w:r>
      <w:bookmarkEnd w:id="8462"/>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8463" w:name="MCCQCTEMPBM_00000241"/>
      <w:r w:rsidRPr="00567618">
        <w:rPr>
          <w:rFonts w:ascii="Courier New" w:hAnsi="Courier New" w:cs="Courier New"/>
        </w:rPr>
        <w:t>cpbBrVclFactor</w:t>
      </w:r>
      <w:bookmarkEnd w:id="8463"/>
      <w:r w:rsidRPr="00567618">
        <w:t xml:space="preserve"> and </w:t>
      </w:r>
      <w:bookmarkStart w:id="8464" w:name="MCCQCTEMPBM_00000242"/>
      <w:r w:rsidRPr="00567618">
        <w:rPr>
          <w:rFonts w:ascii="Courier New" w:hAnsi="Courier New" w:cs="Courier New"/>
        </w:rPr>
        <w:t>cpbBrNalFactor</w:t>
      </w:r>
      <w:bookmarkEnd w:id="8464"/>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465" w:name="_MCCTEMPBM_CRPT86941941___7"/>
      <w:r w:rsidRPr="00567618">
        <w:t>-</w:t>
      </w:r>
      <w:r w:rsidRPr="00567618">
        <w:tab/>
        <w:t xml:space="preserve">The </w:t>
      </w:r>
      <w:bookmarkStart w:id="8466" w:name="MCCQCTEMPBM_00000243"/>
      <w:r w:rsidRPr="00567618">
        <w:rPr>
          <w:rFonts w:ascii="Courier New" w:hAnsi="Courier New" w:cs="Courier New"/>
        </w:rPr>
        <w:t>profile_idc</w:t>
      </w:r>
      <w:bookmarkEnd w:id="8466"/>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8467" w:name="MCCQCTEMPBM_00000244"/>
      <w:r w:rsidRPr="00567618">
        <w:rPr>
          <w:rFonts w:ascii="Courier New" w:hAnsi="Courier New" w:cs="Courier New"/>
        </w:rPr>
        <w:t>constraint_set0_flag</w:t>
      </w:r>
      <w:bookmarkEnd w:id="8467"/>
      <w:r w:rsidRPr="00567618">
        <w:t xml:space="preserve">, </w:t>
      </w:r>
      <w:bookmarkStart w:id="8468" w:name="MCCQCTEMPBM_00000245"/>
      <w:r w:rsidRPr="00567618">
        <w:rPr>
          <w:rFonts w:ascii="Courier New" w:hAnsi="Courier New" w:cs="Courier New"/>
        </w:rPr>
        <w:t>constraint_set1_flag</w:t>
      </w:r>
      <w:bookmarkEnd w:id="8468"/>
      <w:r w:rsidRPr="00567618">
        <w:t xml:space="preserve">, </w:t>
      </w:r>
      <w:bookmarkStart w:id="8469" w:name="MCCQCTEMPBM_00000246"/>
      <w:r w:rsidRPr="00567618">
        <w:rPr>
          <w:rFonts w:ascii="Courier New" w:hAnsi="Courier New" w:cs="Courier New"/>
        </w:rPr>
        <w:t>constraint_set2_flag</w:t>
      </w:r>
      <w:bookmarkEnd w:id="8469"/>
      <w:r w:rsidRPr="00567618">
        <w:t xml:space="preserve"> and </w:t>
      </w:r>
      <w:bookmarkStart w:id="8470" w:name="MCCQCTEMPBM_00000247"/>
      <w:r w:rsidRPr="00567618">
        <w:rPr>
          <w:rFonts w:ascii="Courier New" w:hAnsi="Courier New" w:cs="Courier New"/>
        </w:rPr>
        <w:t>constraint_set3_flag</w:t>
      </w:r>
      <w:bookmarkEnd w:id="8470"/>
      <w:r w:rsidRPr="00567618">
        <w:t xml:space="preserve"> shall all be set to 0, and </w:t>
      </w:r>
      <w:bookmarkStart w:id="8471" w:name="MCCQCTEMPBM_00000248"/>
      <w:r w:rsidRPr="00567618">
        <w:rPr>
          <w:rFonts w:ascii="Courier New" w:hAnsi="Courier New" w:cs="Courier New"/>
        </w:rPr>
        <w:t>constraint_set4_flag</w:t>
      </w:r>
      <w:bookmarkEnd w:id="8471"/>
      <w:r w:rsidRPr="00567618">
        <w:t xml:space="preserve"> and </w:t>
      </w:r>
      <w:bookmarkStart w:id="8472" w:name="MCCQCTEMPBM_00000249"/>
      <w:r w:rsidRPr="00567618">
        <w:rPr>
          <w:rFonts w:ascii="Courier New" w:hAnsi="Courier New" w:cs="Courier New"/>
        </w:rPr>
        <w:t>constraint_set5_flag</w:t>
      </w:r>
      <w:bookmarkEnd w:id="8472"/>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8473" w:name="MCCQCTEMPBM_00000250"/>
      <w:r w:rsidRPr="00567618">
        <w:rPr>
          <w:rFonts w:ascii="Courier New" w:hAnsi="Courier New" w:cs="Courier New"/>
        </w:rPr>
        <w:t>level_idc</w:t>
      </w:r>
      <w:bookmarkEnd w:id="8473"/>
      <w:r w:rsidRPr="00567618">
        <w:t xml:space="preserve"> shall not be greater than 51 (corresponding to the level 5.1) and should indicate the lowest level to which the Bitstream conforms.</w:t>
      </w:r>
    </w:p>
    <w:bookmarkEnd w:id="8465"/>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474" w:name="_MCCTEMPBM_CRPT86941942___7"/>
      <w:r w:rsidRPr="00567618">
        <w:t>-</w:t>
      </w:r>
      <w:r w:rsidRPr="00567618">
        <w:tab/>
        <w:t xml:space="preserve">The </w:t>
      </w:r>
      <w:bookmarkStart w:id="8475" w:name="MCCQCTEMPBM_00000251"/>
      <w:r w:rsidRPr="00567618">
        <w:rPr>
          <w:rFonts w:ascii="Courier New" w:hAnsi="Courier New" w:cs="Courier New"/>
        </w:rPr>
        <w:t>general_profile_idc</w:t>
      </w:r>
      <w:bookmarkEnd w:id="8475"/>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8476" w:name="MCCQCTEMPBM_00000252"/>
      <w:r w:rsidRPr="00567618">
        <w:rPr>
          <w:rFonts w:ascii="Courier New" w:hAnsi="Courier New" w:cs="Courier New"/>
        </w:rPr>
        <w:t>general_tier_flag</w:t>
      </w:r>
      <w:bookmarkEnd w:id="8476"/>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bookmarkStart w:id="8477" w:name="MCCQCTEMPBM_00000253"/>
      <w:r w:rsidRPr="00567618">
        <w:rPr>
          <w:rFonts w:ascii="Courier New" w:hAnsi="Courier New" w:cs="Courier New"/>
        </w:rPr>
        <w:t>level_idc</w:t>
      </w:r>
      <w:bookmarkEnd w:id="8477"/>
      <w:r w:rsidRPr="00567618">
        <w:t xml:space="preserve"> shall not be greater than 153 (corresponding to the Level 5.1) and should indicate the lowest level to which the Bitstream conforms.</w:t>
      </w:r>
    </w:p>
    <w:bookmarkEnd w:id="8474"/>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478"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478"/>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479" w:name="_MCCTEMPBM_CRPT86941944___7"/>
      <w:r w:rsidRPr="00567618">
        <w:t>In particular, the ITT4RT-Tx client supporting 360-degree video for viewport-independent processing shall signal in the bitstream the equirectangular projection SEI message (</w:t>
      </w:r>
      <w:bookmarkStart w:id="8480" w:name="MCCQCTEMPBM_00000254"/>
      <w:r w:rsidRPr="00567618">
        <w:rPr>
          <w:rFonts w:ascii="Courier New" w:hAnsi="Courier New" w:cs="Courier New"/>
        </w:rPr>
        <w:t>payloadType</w:t>
      </w:r>
      <w:bookmarkEnd w:id="8480"/>
      <w:r w:rsidRPr="00567618">
        <w:t xml:space="preserve"> equal to 150) to the ITT4RT-Rx client, with the </w:t>
      </w:r>
      <w:bookmarkStart w:id="8481" w:name="MCCQCTEMPBM_00000255"/>
      <w:r w:rsidRPr="00567618">
        <w:rPr>
          <w:rFonts w:ascii="Courier New" w:hAnsi="Courier New" w:cs="Courier New"/>
          <w:lang w:eastAsia="zh-CN"/>
        </w:rPr>
        <w:t>erp_guard_band_flag</w:t>
      </w:r>
      <w:bookmarkEnd w:id="8481"/>
      <w:r w:rsidRPr="00567618">
        <w:rPr>
          <w:lang w:eastAsia="zh-CN"/>
        </w:rPr>
        <w:t xml:space="preserve"> set to 0</w:t>
      </w:r>
      <w:r w:rsidRPr="00567618">
        <w:t xml:space="preserve">. </w:t>
      </w:r>
    </w:p>
    <w:bookmarkEnd w:id="8479"/>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482" w:name="_MCCTEMPBM_CRPT86941945___2"/>
      <w:r w:rsidRPr="00567618">
        <w:t>-</w:t>
      </w:r>
      <w:r w:rsidRPr="00567618">
        <w:tab/>
        <w:t>the equirectangular projection SEI message (</w:t>
      </w:r>
      <w:bookmarkStart w:id="8483" w:name="MCCQCTEMPBM_00000256"/>
      <w:r w:rsidRPr="00567618">
        <w:rPr>
          <w:rFonts w:ascii="Courier New" w:hAnsi="Courier New" w:cs="Courier New"/>
        </w:rPr>
        <w:t>payloadType</w:t>
      </w:r>
      <w:bookmarkEnd w:id="8483"/>
      <w:r w:rsidRPr="00567618">
        <w:t xml:space="preserve"> equal to 150) with the </w:t>
      </w:r>
      <w:bookmarkStart w:id="8484" w:name="MCCQCTEMPBM_00000257"/>
      <w:r w:rsidRPr="00567618">
        <w:rPr>
          <w:rFonts w:ascii="Courier New" w:hAnsi="Courier New" w:cs="Courier New"/>
          <w:lang w:eastAsia="zh-CN"/>
        </w:rPr>
        <w:t>erp_guard_band_flag</w:t>
      </w:r>
      <w:bookmarkEnd w:id="8484"/>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8485" w:name="MCCQCTEMPBM_00000258"/>
      <w:r w:rsidRPr="00567618">
        <w:rPr>
          <w:rFonts w:ascii="Courier New" w:hAnsi="Courier New" w:cs="Courier New"/>
        </w:rPr>
        <w:t>payloadType</w:t>
      </w:r>
      <w:bookmarkEnd w:id="8485"/>
      <w:r w:rsidRPr="00567618">
        <w:rPr>
          <w:lang w:eastAsia="zh-CN"/>
        </w:rPr>
        <w:t xml:space="preserve"> equal to 151).</w:t>
      </w:r>
    </w:p>
    <w:p w14:paraId="38E040F5" w14:textId="77777777" w:rsidR="00FC7E52" w:rsidRPr="00567618" w:rsidRDefault="00FC7E52" w:rsidP="00FC7E52">
      <w:bookmarkStart w:id="8486" w:name="_MCCTEMPBM_CRPT86941946___7"/>
      <w:bookmarkEnd w:id="8482"/>
      <w:r w:rsidRPr="00567618">
        <w:t>In order to optimize the spatial resolution of specific viewports, the ITT4RT-Tx client and ITT4RT-Rx client may negotiate the use of region-wise packing as part of the exchange of 360-degree video. If this is the case, the region-wise packing SEI message (</w:t>
      </w:r>
      <w:bookmarkStart w:id="8487" w:name="MCCQCTEMPBM_00000259"/>
      <w:r w:rsidRPr="00567618">
        <w:rPr>
          <w:rFonts w:ascii="Courier New" w:hAnsi="Courier New" w:cs="Courier New"/>
        </w:rPr>
        <w:t>payloadType</w:t>
      </w:r>
      <w:bookmarkEnd w:id="8487"/>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8488" w:name="MCCQCTEMPBM_00000260"/>
      <w:r w:rsidRPr="00567618">
        <w:rPr>
          <w:rFonts w:ascii="Courier New" w:hAnsi="Courier New" w:cs="Courier New"/>
        </w:rPr>
        <w:t>payloadType</w:t>
      </w:r>
      <w:bookmarkEnd w:id="8488"/>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489" w:name="_MCCTEMPBM_CRPT86941947___2"/>
      <w:bookmarkEnd w:id="8486"/>
      <w:r w:rsidRPr="00567618">
        <w:t>-</w:t>
      </w:r>
      <w:r w:rsidRPr="00567618">
        <w:tab/>
        <w:t>The value of</w:t>
      </w:r>
      <w:r w:rsidRPr="00567618">
        <w:rPr>
          <w:color w:val="000000"/>
        </w:rPr>
        <w:t xml:space="preserve"> </w:t>
      </w:r>
      <w:bookmarkStart w:id="8490" w:name="MCCQCTEMPBM_00000261"/>
      <w:r w:rsidRPr="00567618">
        <w:rPr>
          <w:rFonts w:ascii="Courier New" w:hAnsi="Courier New" w:cs="Courier New"/>
          <w:color w:val="000000"/>
        </w:rPr>
        <w:t>frame_packing_arrangement_cancel_flag</w:t>
      </w:r>
      <w:bookmarkEnd w:id="8490"/>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8491" w:name="MCCQCTEMPBM_00000262"/>
      <w:r w:rsidRPr="00567618">
        <w:rPr>
          <w:rFonts w:ascii="Courier New" w:hAnsi="Courier New" w:cs="Courier New"/>
          <w:color w:val="000000"/>
        </w:rPr>
        <w:t>frame_packing_arrangement_type</w:t>
      </w:r>
      <w:bookmarkEnd w:id="8491"/>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2" w:name="MCCQCTEMPBM_00000263"/>
      <w:r w:rsidRPr="00567618">
        <w:rPr>
          <w:rFonts w:ascii="Courier New" w:hAnsi="Courier New" w:cs="Courier New"/>
          <w:color w:val="000000"/>
        </w:rPr>
        <w:t>quincunx_sampling_flag</w:t>
      </w:r>
      <w:bookmarkEnd w:id="8492"/>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3" w:name="MCCQCTEMPBM_00000264"/>
      <w:r w:rsidRPr="00567618">
        <w:rPr>
          <w:rFonts w:ascii="Courier New" w:hAnsi="Courier New" w:cs="Courier New"/>
          <w:color w:val="000000"/>
        </w:rPr>
        <w:t>spatial_flipping_flag</w:t>
      </w:r>
      <w:bookmarkEnd w:id="8493"/>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4" w:name="MCCQCTEMPBM_00000265"/>
      <w:r w:rsidRPr="00567618">
        <w:rPr>
          <w:rFonts w:ascii="Courier New" w:hAnsi="Courier New" w:cs="Courier New"/>
          <w:color w:val="000000"/>
        </w:rPr>
        <w:t>field_views_flag</w:t>
      </w:r>
      <w:bookmarkEnd w:id="8494"/>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5" w:name="MCCQCTEMPBM_00000266"/>
      <w:r w:rsidRPr="00567618">
        <w:rPr>
          <w:rFonts w:ascii="Courier New" w:hAnsi="Courier New" w:cs="Courier New"/>
          <w:color w:val="000000"/>
        </w:rPr>
        <w:t>frame0_grid_position_x</w:t>
      </w:r>
      <w:bookmarkEnd w:id="8495"/>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6" w:name="MCCQCTEMPBM_00000267"/>
      <w:r w:rsidRPr="00567618">
        <w:rPr>
          <w:rFonts w:ascii="Courier New" w:hAnsi="Courier New" w:cs="Courier New"/>
          <w:color w:val="000000"/>
        </w:rPr>
        <w:t>frame0_grid_position_y</w:t>
      </w:r>
      <w:bookmarkEnd w:id="8496"/>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7" w:name="MCCQCTEMPBM_00000268"/>
      <w:r w:rsidRPr="00567618">
        <w:rPr>
          <w:rFonts w:ascii="Courier New" w:hAnsi="Courier New" w:cs="Courier New"/>
          <w:color w:val="000000"/>
        </w:rPr>
        <w:t>frame1_grid_position_x</w:t>
      </w:r>
      <w:bookmarkEnd w:id="8497"/>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8" w:name="MCCQCTEMPBM_00000269"/>
      <w:r w:rsidRPr="00567618">
        <w:rPr>
          <w:rFonts w:ascii="Courier New" w:hAnsi="Courier New" w:cs="Courier New"/>
          <w:color w:val="000000"/>
        </w:rPr>
        <w:t>frame1_grid_position_y</w:t>
      </w:r>
      <w:bookmarkEnd w:id="8498"/>
      <w:r w:rsidRPr="00567618">
        <w:rPr>
          <w:lang w:eastAsia="de-DE"/>
        </w:rPr>
        <w:t xml:space="preserve"> is equal to 0.</w:t>
      </w:r>
    </w:p>
    <w:p w14:paraId="1A637731" w14:textId="77777777" w:rsidR="00FC7E52" w:rsidRPr="00567618" w:rsidRDefault="00FC7E52" w:rsidP="00FC7E52">
      <w:bookmarkStart w:id="8499" w:name="_MCCTEMPBM_CRPT86941948___7"/>
      <w:bookmarkEnd w:id="8489"/>
      <w:r w:rsidRPr="00567618">
        <w:t>Furthermore, ITT4RT-Tx clients supporting 360-degree fisheye video shall signal the fisheye video information SEI message (</w:t>
      </w:r>
      <w:bookmarkStart w:id="8500" w:name="MCCQCTEMPBM_00000270"/>
      <w:r w:rsidRPr="00567618">
        <w:rPr>
          <w:rFonts w:ascii="Courier New" w:hAnsi="Courier New" w:cs="Courier New"/>
        </w:rPr>
        <w:t>payloadType</w:t>
      </w:r>
      <w:bookmarkEnd w:id="8500"/>
      <w:r w:rsidRPr="00567618">
        <w:t xml:space="preserve"> equal to 152) to the ITT4RT-Rx clients in the bitstream.  </w:t>
      </w:r>
    </w:p>
    <w:bookmarkEnd w:id="8499"/>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501" w:name="_MCCTEMPBM_CRPT86941949___2"/>
      <w:bookmarkStart w:id="8502" w:name="_Toc186664279"/>
      <w:r w:rsidRPr="00567618">
        <w:rPr>
          <w:lang w:eastAsia="ko-KR"/>
        </w:rPr>
        <w:t>Y.4</w:t>
      </w:r>
      <w:r w:rsidRPr="00567618">
        <w:rPr>
          <w:lang w:eastAsia="ko-KR"/>
        </w:rPr>
        <w:tab/>
        <w:t>Immersive Voice/Audio Support</w:t>
      </w:r>
      <w:bookmarkEnd w:id="8502"/>
    </w:p>
    <w:bookmarkEnd w:id="8501"/>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503" w:name="_MCCTEMPBM_CRPT86941950___2"/>
      <w:bookmarkStart w:id="8504" w:name="_Toc186664280"/>
      <w:r w:rsidRPr="00567618">
        <w:rPr>
          <w:lang w:eastAsia="ko-KR"/>
        </w:rPr>
        <w:t>Y.5</w:t>
      </w:r>
      <w:r w:rsidRPr="00567618">
        <w:rPr>
          <w:lang w:eastAsia="ko-KR"/>
        </w:rPr>
        <w:tab/>
        <w:t>Overlay Support</w:t>
      </w:r>
      <w:bookmarkEnd w:id="8504"/>
    </w:p>
    <w:p w14:paraId="7B993BEB" w14:textId="77777777" w:rsidR="00FC7E52" w:rsidRPr="00567618" w:rsidRDefault="00FC7E52" w:rsidP="00FC7E52">
      <w:bookmarkStart w:id="8505" w:name="_MCCTEMPBM_CRPT86941951___4"/>
      <w:bookmarkEnd w:id="8503"/>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505"/>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506"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507" w:name="_MCCTEMPBM_CRPT86941955___2"/>
      <w:bookmarkStart w:id="8508" w:name="_Toc186664281"/>
      <w:bookmarkEnd w:id="8506"/>
      <w:r w:rsidRPr="00567618">
        <w:rPr>
          <w:lang w:eastAsia="ko-KR"/>
        </w:rPr>
        <w:t>Y.6</w:t>
      </w:r>
      <w:r w:rsidRPr="00567618">
        <w:rPr>
          <w:lang w:eastAsia="ko-KR"/>
        </w:rPr>
        <w:tab/>
        <w:t>Media configuration</w:t>
      </w:r>
      <w:bookmarkEnd w:id="8508"/>
    </w:p>
    <w:p w14:paraId="21074141" w14:textId="77777777" w:rsidR="00FC7E52" w:rsidRPr="00567618" w:rsidRDefault="00FC7E52" w:rsidP="00FC7E52">
      <w:pPr>
        <w:pStyle w:val="Heading2"/>
        <w:rPr>
          <w:lang w:eastAsia="ko-KR"/>
        </w:rPr>
      </w:pPr>
      <w:bookmarkStart w:id="8509" w:name="_Toc186664282"/>
      <w:r w:rsidRPr="00567618">
        <w:rPr>
          <w:lang w:eastAsia="ko-KR"/>
        </w:rPr>
        <w:t>Y.6.1</w:t>
      </w:r>
      <w:r w:rsidRPr="00567618">
        <w:rPr>
          <w:lang w:eastAsia="ko-KR"/>
        </w:rPr>
        <w:tab/>
        <w:t>General</w:t>
      </w:r>
      <w:bookmarkEnd w:id="8509"/>
    </w:p>
    <w:bookmarkEnd w:id="8507"/>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510"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511" w:name="_MCCTEMPBM_CRPT86941957___2"/>
      <w:bookmarkStart w:id="8512" w:name="_Toc186664283"/>
      <w:bookmarkEnd w:id="8510"/>
      <w:r w:rsidRPr="00567618">
        <w:rPr>
          <w:lang w:eastAsia="ko-KR"/>
        </w:rPr>
        <w:t>Y.6.2</w:t>
      </w:r>
      <w:r w:rsidRPr="00567618">
        <w:rPr>
          <w:lang w:eastAsia="ko-KR"/>
        </w:rPr>
        <w:tab/>
        <w:t>Main 360-degree video</w:t>
      </w:r>
      <w:bookmarkEnd w:id="8512"/>
    </w:p>
    <w:p w14:paraId="481F023C" w14:textId="77777777" w:rsidR="00FC7E52" w:rsidRPr="00567618" w:rsidRDefault="00FC7E52" w:rsidP="00FC7E52">
      <w:pPr>
        <w:pStyle w:val="Heading3"/>
      </w:pPr>
      <w:bookmarkStart w:id="8513" w:name="_MCCTEMPBM_CRPT86941958___7"/>
      <w:bookmarkStart w:id="8514" w:name="_Toc186664284"/>
      <w:bookmarkEnd w:id="8511"/>
      <w:r w:rsidRPr="00567618">
        <w:t>Y.6.2.1</w:t>
      </w:r>
      <w:r>
        <w:tab/>
      </w:r>
      <w:r w:rsidRPr="00567618">
        <w:t>General</w:t>
      </w:r>
      <w:bookmarkEnd w:id="8514"/>
    </w:p>
    <w:p w14:paraId="68A58FD6" w14:textId="77777777" w:rsidR="00FC7E52" w:rsidRPr="00567618" w:rsidRDefault="00FC7E52" w:rsidP="00FC7E52">
      <w:bookmarkStart w:id="8515" w:name="_MCCTEMPBM_CRPT86941959___7"/>
      <w:bookmarkEnd w:id="8513"/>
      <w:r w:rsidRPr="00567618">
        <w:t xml:space="preserve">A new SDP attribute </w:t>
      </w:r>
      <w:bookmarkStart w:id="8516" w:name="MCCQCTEMPBM_00000271"/>
      <w:r w:rsidRPr="00567618">
        <w:rPr>
          <w:rFonts w:ascii="Courier New" w:hAnsi="Courier New" w:cs="Courier New"/>
          <w:szCs w:val="22"/>
        </w:rPr>
        <w:t>3gpp_360video</w:t>
      </w:r>
      <w:bookmarkEnd w:id="8516"/>
      <w:r w:rsidRPr="00567618">
        <w:t xml:space="preserve"> is defined with the following ABNF syntax:</w:t>
      </w:r>
    </w:p>
    <w:p w14:paraId="7CF69020" w14:textId="77777777" w:rsidR="00246E3A" w:rsidRPr="00681578" w:rsidRDefault="00246E3A" w:rsidP="00246E3A">
      <w:pPr>
        <w:pStyle w:val="PL"/>
        <w:rPr>
          <w:rFonts w:eastAsia="Batang"/>
        </w:rPr>
      </w:pPr>
      <w:bookmarkStart w:id="8517" w:name="_MCCTEMPBM_CRPT86941960___2"/>
      <w:bookmarkEnd w:id="8515"/>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518" w:name="_MCCTEMPBM_CRPT86941961___2"/>
      <w:bookmarkEnd w:id="8517"/>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519" w:name="_MCCTEMPBM_CRPT86941962___7"/>
      <w:bookmarkEnd w:id="8518"/>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519"/>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520"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bookmarkStart w:id="8521" w:name="MCCQCTEMPBM_00000272"/>
      <w:r w:rsidRPr="00567618">
        <w:rPr>
          <w:rFonts w:ascii="Courier New" w:hAnsi="Courier New" w:cs="Courier New"/>
          <w:szCs w:val="22"/>
        </w:rPr>
        <w:t xml:space="preserve"> VDP</w:t>
      </w:r>
      <w:bookmarkEnd w:id="8521"/>
      <w:r w:rsidRPr="00567618">
        <w:t xml:space="preserve"> </w:t>
      </w:r>
      <w:r w:rsidRPr="00567618">
        <w:rPr>
          <w:rFonts w:cs="Arial"/>
          <w:szCs w:val="22"/>
        </w:rPr>
        <w:t xml:space="preserve">parameter in the SDP offer and answer. Depending on the value indicated by </w:t>
      </w:r>
      <w:r w:rsidRPr="00567618">
        <w:t>the</w:t>
      </w:r>
      <w:bookmarkStart w:id="8522" w:name="MCCQCTEMPBM_00000273"/>
      <w:r w:rsidRPr="00567618">
        <w:rPr>
          <w:rFonts w:ascii="Courier New" w:hAnsi="Courier New" w:cs="Courier New"/>
          <w:szCs w:val="22"/>
        </w:rPr>
        <w:t xml:space="preserve"> VDP</w:t>
      </w:r>
      <w:bookmarkEnd w:id="8522"/>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523" w:name="_MCCTEMPBM_CRPT86941966___7"/>
      <w:bookmarkEnd w:id="8520"/>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8524" w:name="MCCQCTEMPBM_00000274"/>
      <w:r w:rsidRPr="00567618">
        <w:rPr>
          <w:rFonts w:ascii="Courier New" w:eastAsia="Calibri" w:hAnsi="Courier New" w:cs="Courier New"/>
        </w:rPr>
        <w:t xml:space="preserve"> VDP</w:t>
      </w:r>
      <w:bookmarkEnd w:id="8524"/>
      <w:r w:rsidRPr="00567618">
        <w:rPr>
          <w:rFonts w:eastAsia="Calibri"/>
        </w:rPr>
        <w:t xml:space="preserve"> parameter in the SDP answer if the SDP offer contains the 3gpp_360video attribute without the </w:t>
      </w:r>
      <w:bookmarkStart w:id="8525" w:name="MCCQCTEMPBM_00000275"/>
      <w:r w:rsidRPr="00567618">
        <w:rPr>
          <w:rFonts w:ascii="Courier New" w:eastAsia="Calibri" w:hAnsi="Courier New" w:cs="Courier New"/>
        </w:rPr>
        <w:t>VDP</w:t>
      </w:r>
      <w:bookmarkEnd w:id="8525"/>
      <w:r w:rsidRPr="00567618">
        <w:rPr>
          <w:rFonts w:eastAsia="Calibri"/>
        </w:rPr>
        <w:t xml:space="preserve"> parameter.</w:t>
      </w:r>
    </w:p>
    <w:bookmarkEnd w:id="8523"/>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526" w:name="_MCCTEMPBM_CRPT86941967___7"/>
      <w:bookmarkStart w:id="8527" w:name="_Toc186664285"/>
      <w:r w:rsidRPr="00567618">
        <w:t>Y.6.2.2</w:t>
      </w:r>
      <w:r>
        <w:tab/>
      </w:r>
      <w:r w:rsidRPr="00567618">
        <w:t>Projection</w:t>
      </w:r>
      <w:bookmarkEnd w:id="8527"/>
    </w:p>
    <w:p w14:paraId="217F282E" w14:textId="694E86A5" w:rsidR="00FC7E52" w:rsidRPr="00567618" w:rsidRDefault="00FC7E52" w:rsidP="00FC7E52">
      <w:bookmarkStart w:id="8528" w:name="_MCCTEMPBM_CRPT86941968___7"/>
      <w:bookmarkEnd w:id="8526"/>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8529" w:name="MCCQCTEMPBM_00000276"/>
      <w:r w:rsidRPr="00567618">
        <w:rPr>
          <w:rFonts w:ascii="Courier New" w:hAnsi="Courier New" w:cs="Courier New"/>
          <w:szCs w:val="22"/>
        </w:rPr>
        <w:t>Projection</w:t>
      </w:r>
      <w:bookmarkEnd w:id="8529"/>
      <w:r w:rsidRPr="00567618">
        <w:t xml:space="preserve"> parameter indicating the types of projection (e.g. ERP, CMP) it prefers (in the order of preference) in the SDP. An ITT4RT client may respond to an SDP offer with multiple options indicated in the </w:t>
      </w:r>
      <w:bookmarkStart w:id="8530" w:name="MCCQCTEMPBM_00000277"/>
      <w:r w:rsidRPr="00567618">
        <w:rPr>
          <w:rFonts w:ascii="Courier New" w:hAnsi="Courier New" w:cs="Courier New"/>
          <w:szCs w:val="22"/>
        </w:rPr>
        <w:t>Projection</w:t>
      </w:r>
      <w:bookmarkEnd w:id="8530"/>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531" w:name="_MCCTEMPBM_CRPT86941971___7"/>
      <w:bookmarkStart w:id="8532" w:name="_Toc186664286"/>
      <w:bookmarkEnd w:id="8528"/>
      <w:r w:rsidRPr="00567618">
        <w:t>Y.6.2.3</w:t>
      </w:r>
      <w:r>
        <w:tab/>
      </w:r>
      <w:r w:rsidRPr="00567618">
        <w:t>Field Of View (FOV)</w:t>
      </w:r>
      <w:bookmarkEnd w:id="8532"/>
    </w:p>
    <w:bookmarkEnd w:id="8531"/>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533"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534" w:name="_MCCTEMPBM_CRPT86941973___4"/>
      <w:bookmarkEnd w:id="8533"/>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535" w:name="_MCCTEMPBM_CRPT86941979___7"/>
      <w:bookmarkStart w:id="8536" w:name="_Toc186664287"/>
      <w:bookmarkEnd w:id="8534"/>
      <w:r w:rsidRPr="00567618">
        <w:t>Y.6.2.4</w:t>
      </w:r>
      <w:r>
        <w:tab/>
      </w:r>
      <w:r w:rsidRPr="00567618">
        <w:t>Picture Packing</w:t>
      </w:r>
      <w:bookmarkEnd w:id="8536"/>
    </w:p>
    <w:bookmarkEnd w:id="8535"/>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537" w:name="_MCCTEMPBM_CRPT86941980___7"/>
    </w:p>
    <w:p w14:paraId="65BBCD9C" w14:textId="77777777" w:rsidR="00FC7E52" w:rsidRPr="00567618" w:rsidRDefault="00FC7E52" w:rsidP="00FC7E52">
      <w:pPr>
        <w:pStyle w:val="PL"/>
        <w:rPr>
          <w:rFonts w:eastAsia="Batang"/>
        </w:rPr>
      </w:pPr>
    </w:p>
    <w:bookmarkEnd w:id="8537"/>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538"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538"/>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539"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539"/>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540"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541" w:name="_MCCTEMPBM_CRPT86941985___2" w:colFirst="0" w:colLast="0"/>
            <w:bookmarkEnd w:id="8540"/>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542" w:name="_MCCTEMPBM_CRPT86941986___2" w:colFirst="0" w:colLast="0"/>
            <w:bookmarkEnd w:id="8541"/>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543" w:name="_MCCTEMPBM_CRPT86941987___2" w:colFirst="0" w:colLast="0"/>
            <w:bookmarkEnd w:id="8542"/>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544" w:name="_MCCTEMPBM_CRPT86941988___2" w:colFirst="0" w:colLast="0"/>
            <w:bookmarkEnd w:id="8543"/>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545" w:name="_MCCTEMPBM_CRPT86941989___2" w:colFirst="0" w:colLast="0"/>
            <w:bookmarkEnd w:id="8544"/>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546" w:name="_MCCTEMPBM_CRPT86941990___2" w:colFirst="0" w:colLast="0"/>
            <w:bookmarkEnd w:id="8545"/>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547" w:name="_MCCTEMPBM_CRPT86941991___2" w:colFirst="0" w:colLast="0"/>
            <w:bookmarkEnd w:id="8546"/>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548" w:name="_MCCTEMPBM_CRPT86941992___2" w:colFirst="0" w:colLast="0"/>
            <w:bookmarkEnd w:id="8547"/>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548"/>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549"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550" w:name="_MCCTEMPBM_CRPT86941994___7"/>
      <w:bookmarkEnd w:id="8549"/>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551" w:name="_MCCTEMPBM_CRPT86941995___2"/>
      <w:bookmarkEnd w:id="8550"/>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551"/>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552"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553" w:name="_MCCTEMPBM_CRPT86941997___2" w:colFirst="0" w:colLast="0"/>
            <w:bookmarkEnd w:id="8552"/>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554" w:name="_MCCTEMPBM_CRPT86941998___2" w:colFirst="0" w:colLast="0"/>
            <w:bookmarkEnd w:id="8553"/>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555" w:name="_MCCTEMPBM_CRPT86941999___2" w:colFirst="0" w:colLast="0"/>
            <w:bookmarkEnd w:id="8554"/>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556" w:name="_MCCTEMPBM_CRPT86942000___2"/>
      <w:bookmarkEnd w:id="8555"/>
    </w:p>
    <w:bookmarkEnd w:id="8556"/>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557" w:name="_MCCTEMPBM_CRPT86942001___7"/>
    </w:p>
    <w:p w14:paraId="273EAB31" w14:textId="77777777" w:rsidR="00FC7E52" w:rsidRPr="00567618" w:rsidRDefault="00FC7E52" w:rsidP="00FC7E52">
      <w:pPr>
        <w:pStyle w:val="Heading3"/>
      </w:pPr>
      <w:bookmarkStart w:id="8558" w:name="_MCCTEMPBM_CRPT86942002___7"/>
      <w:bookmarkStart w:id="8559" w:name="_Toc186664288"/>
      <w:bookmarkEnd w:id="8557"/>
      <w:r w:rsidRPr="00567618">
        <w:t>Y.6.2.6</w:t>
      </w:r>
      <w:r>
        <w:tab/>
      </w:r>
      <w:r w:rsidRPr="00567618">
        <w:t>Overlay and 360-degree video</w:t>
      </w:r>
      <w:bookmarkEnd w:id="8559"/>
    </w:p>
    <w:bookmarkEnd w:id="8558"/>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560" w:name="_MCCTEMPBM_CRPT86942003___2"/>
      <w:r>
        <w:tab/>
      </w:r>
      <w:r w:rsidRPr="00567618">
        <w:t>a=itt4rt_group: &lt;group-1&gt; / … / &lt;group-N&gt;</w:t>
      </w:r>
    </w:p>
    <w:p w14:paraId="014E8B44" w14:textId="77777777" w:rsidR="00FC7E52" w:rsidRPr="00567618" w:rsidRDefault="00FC7E52" w:rsidP="00FC7E52">
      <w:pPr>
        <w:pStyle w:val="PL"/>
      </w:pPr>
    </w:p>
    <w:bookmarkEnd w:id="8560"/>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561"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562" w:name="_MCCTEMPBM_CRPT86942007___7"/>
      <w:bookmarkEnd w:id="8561"/>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8563" w:name="MCCQCTEMPBM_00000278"/>
      <w:r w:rsidRPr="00567618">
        <w:rPr>
          <w:rFonts w:ascii="Courier New" w:hAnsi="Courier New" w:cs="Courier New"/>
          <w:szCs w:val="22"/>
        </w:rPr>
        <w:t>viewport_size</w:t>
      </w:r>
      <w:bookmarkEnd w:id="8563"/>
      <w:r w:rsidRPr="00567618">
        <w:rPr>
          <w:i/>
          <w:iCs/>
        </w:rPr>
        <w:t xml:space="preserve"> </w:t>
      </w:r>
      <w:r w:rsidRPr="00567618">
        <w:t xml:space="preserve">to indicate the size of the device viewport using the azimuth and elevation ranges expressed in degrees. An ITT4RT-Tx client may include the </w:t>
      </w:r>
      <w:bookmarkStart w:id="8564" w:name="MCCQCTEMPBM_00000279"/>
      <w:r w:rsidRPr="00567618">
        <w:rPr>
          <w:rFonts w:ascii="Courier New" w:hAnsi="Courier New" w:cs="Courier New"/>
          <w:szCs w:val="22"/>
        </w:rPr>
        <w:t xml:space="preserve">viewport_size </w:t>
      </w:r>
      <w:bookmarkEnd w:id="8564"/>
      <w:r w:rsidRPr="00567618">
        <w:t xml:space="preserve">of the ITT4RT-Rx client when this is known (e.g., in response to an SDP offer from an ITT4RT-Rx client) or include </w:t>
      </w:r>
      <w:bookmarkStart w:id="8565" w:name="MCCQCTEMPBM_00000280"/>
      <w:r w:rsidRPr="00567618">
        <w:rPr>
          <w:rFonts w:ascii="Courier New" w:hAnsi="Courier New" w:cs="Courier New"/>
          <w:szCs w:val="22"/>
        </w:rPr>
        <w:t xml:space="preserve">"viewport=0x0" </w:t>
      </w:r>
      <w:bookmarkEnd w:id="8565"/>
      <w:r w:rsidRPr="00567618">
        <w:t xml:space="preserve">and the value can be ignored by the ITT4RT-Rx client.    </w:t>
      </w:r>
    </w:p>
    <w:bookmarkEnd w:id="8562"/>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566" w:name="_MCCTEMPBM_CRPT86942009___7"/>
      <w:r w:rsidRPr="00567618">
        <w:rPr>
          <w:rFonts w:ascii="Arial" w:hAnsi="Arial" w:cs="Arial"/>
          <w:sz w:val="28"/>
          <w:szCs w:val="28"/>
        </w:rPr>
        <w:t>Y.6.2.8 Viewport-only VDP and Image attributes</w:t>
      </w:r>
    </w:p>
    <w:bookmarkEnd w:id="8566"/>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567"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568" w:name="_MCCTEMPBM_CRPT86942011___7"/>
      <w:bookmarkEnd w:id="8567"/>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568"/>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569" w:name="_MCCTEMPBM_CRPT86942012___2"/>
      <w:bookmarkStart w:id="8570" w:name="_Toc186664289"/>
      <w:r w:rsidRPr="00567618">
        <w:rPr>
          <w:lang w:eastAsia="ko-KR"/>
        </w:rPr>
        <w:t>Y.6.3</w:t>
      </w:r>
      <w:r w:rsidRPr="00567618">
        <w:rPr>
          <w:lang w:eastAsia="ko-KR"/>
        </w:rPr>
        <w:tab/>
        <w:t>Still Background</w:t>
      </w:r>
      <w:bookmarkEnd w:id="8570"/>
    </w:p>
    <w:bookmarkEnd w:id="8569"/>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571"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572" w:name="_MCCTEMPBM_CRPT86942014___2"/>
      <w:bookmarkStart w:id="8573" w:name="_Toc186664290"/>
      <w:bookmarkEnd w:id="8571"/>
      <w:r w:rsidRPr="00567618">
        <w:rPr>
          <w:lang w:eastAsia="ko-KR"/>
        </w:rPr>
        <w:t>Y.6.4</w:t>
      </w:r>
      <w:r w:rsidRPr="00567618">
        <w:rPr>
          <w:lang w:eastAsia="ko-KR"/>
        </w:rPr>
        <w:tab/>
        <w:t>Overlays</w:t>
      </w:r>
      <w:bookmarkEnd w:id="8573"/>
    </w:p>
    <w:p w14:paraId="42CF18D7" w14:textId="77777777" w:rsidR="00FC7E52" w:rsidRPr="00567618" w:rsidRDefault="00FC7E52" w:rsidP="00FC7E52">
      <w:pPr>
        <w:pStyle w:val="Heading3"/>
        <w:rPr>
          <w:lang w:eastAsia="ko-KR"/>
        </w:rPr>
      </w:pPr>
      <w:bookmarkStart w:id="8574" w:name="_Toc186664291"/>
      <w:r w:rsidRPr="00567618">
        <w:rPr>
          <w:lang w:eastAsia="ko-KR"/>
        </w:rPr>
        <w:t>Y.6.4.1</w:t>
      </w:r>
      <w:r>
        <w:rPr>
          <w:lang w:eastAsia="ko-KR"/>
        </w:rPr>
        <w:tab/>
      </w:r>
      <w:r w:rsidRPr="00567618">
        <w:rPr>
          <w:lang w:eastAsia="ko-KR"/>
        </w:rPr>
        <w:t>General</w:t>
      </w:r>
      <w:bookmarkEnd w:id="8574"/>
    </w:p>
    <w:p w14:paraId="1DF8BEDC" w14:textId="77777777" w:rsidR="00FC7E52" w:rsidRPr="00567618" w:rsidRDefault="00FC7E52" w:rsidP="00FC7E52">
      <w:pPr>
        <w:rPr>
          <w:rFonts w:eastAsia="Calibri"/>
        </w:rPr>
      </w:pPr>
      <w:bookmarkStart w:id="8575" w:name="_MCCTEMPBM_CRPT86942015___4"/>
      <w:bookmarkEnd w:id="8572"/>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576" w:name="_MCCTEMPBM_CRPT86942016___2"/>
      <w:bookmarkStart w:id="8577" w:name="_Toc186664292"/>
      <w:bookmarkEnd w:id="8575"/>
      <w:r w:rsidRPr="00567618">
        <w:rPr>
          <w:lang w:eastAsia="ko-KR"/>
        </w:rPr>
        <w:t>Y.6.4.2</w:t>
      </w:r>
      <w:r>
        <w:rPr>
          <w:lang w:eastAsia="ko-KR"/>
        </w:rPr>
        <w:tab/>
      </w:r>
      <w:r w:rsidRPr="00567618">
        <w:rPr>
          <w:lang w:eastAsia="ko-KR"/>
        </w:rPr>
        <w:t>Visual Media</w:t>
      </w:r>
      <w:bookmarkEnd w:id="8577"/>
    </w:p>
    <w:p w14:paraId="301B8E11" w14:textId="77777777" w:rsidR="00FC7E52" w:rsidRPr="00567618" w:rsidRDefault="00FC7E52" w:rsidP="00FC7E52">
      <w:pPr>
        <w:rPr>
          <w:lang w:eastAsia="ko-KR"/>
        </w:rPr>
      </w:pPr>
      <w:bookmarkStart w:id="8578" w:name="_MCCTEMPBM_CRPT86942017___7"/>
      <w:bookmarkEnd w:id="8576"/>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578"/>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579" w:name="_MCCTEMPBM_CRPT86942018___2"/>
      <w:bookmarkStart w:id="8580" w:name="_Toc186664293"/>
      <w:r w:rsidRPr="00567618">
        <w:rPr>
          <w:lang w:eastAsia="ko-KR"/>
        </w:rPr>
        <w:t>Y.6.4.3</w:t>
      </w:r>
      <w:r>
        <w:rPr>
          <w:lang w:eastAsia="ko-KR"/>
        </w:rPr>
        <w:tab/>
      </w:r>
      <w:r w:rsidRPr="00567618">
        <w:rPr>
          <w:lang w:eastAsia="ko-KR"/>
        </w:rPr>
        <w:t>Overlay Configuration</w:t>
      </w:r>
      <w:bookmarkEnd w:id="8580"/>
    </w:p>
    <w:p w14:paraId="2A59F3E4" w14:textId="77777777" w:rsidR="00FC7E52" w:rsidRPr="00567618" w:rsidRDefault="00FC7E52" w:rsidP="00FC7E52">
      <w:pPr>
        <w:pStyle w:val="Heading4"/>
        <w:rPr>
          <w:lang w:eastAsia="ko-KR"/>
        </w:rPr>
      </w:pPr>
      <w:bookmarkStart w:id="8581" w:name="_MCCTEMPBM_CRPT86942019___7"/>
      <w:bookmarkStart w:id="8582" w:name="_Toc186664294"/>
      <w:bookmarkEnd w:id="8579"/>
      <w:r w:rsidRPr="00567618">
        <w:rPr>
          <w:lang w:eastAsia="ko-KR"/>
        </w:rPr>
        <w:t>Y.6.4.3.1</w:t>
      </w:r>
      <w:r>
        <w:rPr>
          <w:lang w:eastAsia="ko-KR"/>
        </w:rPr>
        <w:tab/>
      </w:r>
      <w:r w:rsidRPr="00567618">
        <w:rPr>
          <w:lang w:eastAsia="ko-KR"/>
        </w:rPr>
        <w:t>General</w:t>
      </w:r>
      <w:bookmarkEnd w:id="8582"/>
    </w:p>
    <w:p w14:paraId="57EE4A05" w14:textId="77777777" w:rsidR="00FC7E52" w:rsidRPr="00567618" w:rsidRDefault="00FC7E52" w:rsidP="00FC7E52">
      <w:pPr>
        <w:rPr>
          <w:rFonts w:eastAsia="Batang"/>
          <w:lang w:eastAsia="ko-KR"/>
        </w:rPr>
      </w:pPr>
      <w:bookmarkStart w:id="8583" w:name="_MCCTEMPBM_CRPT86942020___4"/>
      <w:bookmarkEnd w:id="8581"/>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584" w:name="_MCCTEMPBM_CRPT86942021___2"/>
      <w:bookmarkEnd w:id="8583"/>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584"/>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585"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585"/>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586" w:name="_MCCTEMPBM_CRPT86942023___7"/>
      <w:r w:rsidRPr="00567618">
        <w:rPr>
          <w:lang w:eastAsia="ko-KR"/>
        </w:rPr>
        <w:t xml:space="preserve">An ITT4RT-Tx client may set the </w:t>
      </w:r>
      <w:bookmarkStart w:id="8587" w:name="MCCQCTEMPBM_00000281"/>
      <w:r w:rsidRPr="00567618">
        <w:rPr>
          <w:rFonts w:ascii="Courier New" w:hAnsi="Courier New" w:cs="Courier New"/>
          <w:lang w:eastAsia="ko-KR"/>
        </w:rPr>
        <w:t>free_overlay</w:t>
      </w:r>
      <w:bookmarkEnd w:id="8587"/>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8588" w:name="MCCQCTEMPBM_00000282"/>
      <w:r w:rsidRPr="00567618">
        <w:rPr>
          <w:rFonts w:ascii="Courier New" w:hAnsi="Courier New" w:cs="Courier New"/>
          <w:lang w:eastAsia="ko-KR"/>
        </w:rPr>
        <w:t>3gpp_overlay</w:t>
      </w:r>
      <w:bookmarkEnd w:id="8588"/>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8589" w:name="MCCQCTEMPBM_00000283"/>
      <w:r w:rsidRPr="00567618">
        <w:rPr>
          <w:rFonts w:ascii="Courier New" w:hAnsi="Courier New" w:cs="Courier New"/>
          <w:lang w:eastAsia="ko-KR"/>
        </w:rPr>
        <w:t>overlay_id</w:t>
      </w:r>
      <w:bookmarkEnd w:id="8589"/>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8590" w:name="MCCQCTEMPBM_00000284"/>
      <w:r w:rsidRPr="00567618">
        <w:rPr>
          <w:rFonts w:ascii="Courier New" w:hAnsi="Courier New" w:cs="Courier New"/>
          <w:lang w:eastAsia="ko-KR"/>
        </w:rPr>
        <w:t>overlay_id</w:t>
      </w:r>
      <w:bookmarkEnd w:id="8590"/>
      <w:r w:rsidRPr="00567618">
        <w:rPr>
          <w:lang w:eastAsia="ko-KR"/>
        </w:rPr>
        <w:t xml:space="preserve"> shall be a value which corresponds to at least one mid of the media description of the overlay source. An ITT4RT-Tx client may include more than one </w:t>
      </w:r>
      <w:bookmarkStart w:id="8591" w:name="MCCQCTEMPBM_00000285"/>
      <w:r w:rsidRPr="00567618">
        <w:rPr>
          <w:rFonts w:ascii="Courier New" w:hAnsi="Courier New" w:cs="Courier New"/>
          <w:lang w:eastAsia="ko-KR"/>
        </w:rPr>
        <w:t>3gpp_overlay</w:t>
      </w:r>
      <w:bookmarkEnd w:id="8591"/>
      <w:r w:rsidRPr="00567618">
        <w:rPr>
          <w:lang w:eastAsia="ko-KR"/>
        </w:rPr>
        <w:t xml:space="preserve"> attributes with the same non-zero </w:t>
      </w:r>
      <w:bookmarkStart w:id="8592" w:name="MCCQCTEMPBM_00000286"/>
      <w:r w:rsidRPr="00567618">
        <w:rPr>
          <w:rFonts w:ascii="Courier New" w:hAnsi="Courier New" w:cs="Courier New"/>
          <w:lang w:eastAsia="ko-KR"/>
        </w:rPr>
        <w:t>overlay_id</w:t>
      </w:r>
      <w:bookmarkEnd w:id="8592"/>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586"/>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593" w:name="_MCCTEMPBM_CRPT86942024___7"/>
      <w:bookmarkStart w:id="8594" w:name="_Toc186664295"/>
      <w:r w:rsidRPr="00567618">
        <w:rPr>
          <w:lang w:eastAsia="ko-KR"/>
        </w:rPr>
        <w:t>Y.6.4.3.2</w:t>
      </w:r>
      <w:r>
        <w:rPr>
          <w:lang w:eastAsia="ko-KR"/>
        </w:rPr>
        <w:tab/>
      </w:r>
      <w:r w:rsidRPr="00567618">
        <w:rPr>
          <w:lang w:eastAsia="ko-KR"/>
        </w:rPr>
        <w:t>Sphere-relative Overlay Configuration</w:t>
      </w:r>
      <w:bookmarkEnd w:id="8594"/>
    </w:p>
    <w:p w14:paraId="321AAB0E" w14:textId="69FA2F7B" w:rsidR="00DF6296" w:rsidRPr="002D0653" w:rsidRDefault="00DF6296" w:rsidP="00DF6296">
      <w:pPr>
        <w:rPr>
          <w:rFonts w:eastAsia="Malgun Gothic"/>
          <w:lang w:eastAsia="ko-KR"/>
        </w:rPr>
      </w:pPr>
      <w:bookmarkStart w:id="8595" w:name="_MCCTEMPBM_CRPT86942025___7"/>
      <w:bookmarkEnd w:id="8593"/>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596" w:name="_MCCTEMPBM_CRPT86942026___2"/>
      <w:bookmarkEnd w:id="8595"/>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597" w:name="_MCCTEMPBM_CRPT86942027___7"/>
      <w:bookmarkStart w:id="8598" w:name="_Toc186664296"/>
      <w:bookmarkEnd w:id="8596"/>
      <w:r w:rsidRPr="00567618">
        <w:rPr>
          <w:lang w:eastAsia="ko-KR"/>
        </w:rPr>
        <w:t>Y.6.4.3.3</w:t>
      </w:r>
      <w:r>
        <w:rPr>
          <w:lang w:eastAsia="ko-KR"/>
        </w:rPr>
        <w:tab/>
      </w:r>
      <w:r w:rsidRPr="00567618">
        <w:rPr>
          <w:lang w:eastAsia="ko-KR"/>
        </w:rPr>
        <w:t>Viewport-relative Overlay Configuration</w:t>
      </w:r>
      <w:bookmarkEnd w:id="8598"/>
    </w:p>
    <w:p w14:paraId="22FD26D8" w14:textId="30AAC21A" w:rsidR="00DF6296" w:rsidRPr="002D0653" w:rsidRDefault="00DF6296" w:rsidP="00DF6296">
      <w:pPr>
        <w:rPr>
          <w:rFonts w:eastAsia="Malgun Gothic"/>
          <w:lang w:eastAsia="ko-KR"/>
        </w:rPr>
      </w:pPr>
      <w:bookmarkStart w:id="8599" w:name="_MCCTEMPBM_CRPT86942028___7"/>
      <w:bookmarkEnd w:id="8597"/>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600" w:name="_MCCTEMPBM_CRPT86942029___2"/>
      <w:bookmarkEnd w:id="8599"/>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600"/>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601" w:name="_MCCTEMPBM_CRPT86942030___7"/>
      <w:bookmarkStart w:id="8602" w:name="_Toc186664297"/>
      <w:r w:rsidRPr="00567618">
        <w:rPr>
          <w:lang w:eastAsia="ko-KR"/>
        </w:rPr>
        <w:t>Y.6.4.3.4</w:t>
      </w:r>
      <w:r>
        <w:rPr>
          <w:lang w:eastAsia="ko-KR"/>
        </w:rPr>
        <w:tab/>
      </w:r>
      <w:r w:rsidRPr="00567618">
        <w:rPr>
          <w:lang w:eastAsia="ko-KR"/>
        </w:rPr>
        <w:t>Overlay info parameter</w:t>
      </w:r>
      <w:bookmarkEnd w:id="8602"/>
    </w:p>
    <w:bookmarkEnd w:id="8601"/>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603"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604" w:name="_Toc186664298"/>
      <w:bookmarkEnd w:id="8603"/>
      <w:r w:rsidRPr="00567618">
        <w:rPr>
          <w:lang w:eastAsia="ko-KR"/>
        </w:rPr>
        <w:t>Y.6.4.3.5</w:t>
      </w:r>
      <w:r>
        <w:rPr>
          <w:lang w:eastAsia="ko-KR"/>
        </w:rPr>
        <w:tab/>
      </w:r>
      <w:r w:rsidRPr="00567618">
        <w:rPr>
          <w:lang w:eastAsia="ko-KR"/>
        </w:rPr>
        <w:t>Additional Overlay Configuration</w:t>
      </w:r>
      <w:bookmarkEnd w:id="8604"/>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605" w:name="_Toc67898844"/>
      <w:bookmarkStart w:id="8606" w:name="_Toc99467069"/>
      <w:bookmarkStart w:id="8607" w:name="_Toc186664299"/>
      <w:r w:rsidRPr="00567618">
        <w:t>Y.6.4.4</w:t>
      </w:r>
      <w:r w:rsidRPr="00567618">
        <w:tab/>
      </w:r>
      <w:bookmarkEnd w:id="8605"/>
      <w:r w:rsidRPr="00567618">
        <w:t>Captured Content Replacement</w:t>
      </w:r>
      <w:bookmarkEnd w:id="8606"/>
      <w:bookmarkEnd w:id="8607"/>
    </w:p>
    <w:p w14:paraId="592AB7C6" w14:textId="77777777" w:rsidR="00FC7E52" w:rsidRPr="00567618" w:rsidRDefault="00FC7E52" w:rsidP="00FC7E52">
      <w:bookmarkStart w:id="8608"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608"/>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609"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609"/>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610"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611" w:name="_MCCTEMPBM_CRPT86942035___6"/>
      <w:bookmarkStart w:id="8612" w:name="_MCCTEMPBM_CRPT86942036___7"/>
      <w:bookmarkEnd w:id="8610"/>
      <w:r w:rsidRPr="00567618">
        <w:t>att-field = “3gpp_360video_replacement”</w:t>
      </w:r>
    </w:p>
    <w:bookmarkEnd w:id="8611"/>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613" w:name="_MCCTEMPBM_CRPT86942037___2"/>
      <w:bookmarkStart w:id="8614" w:name="_Toc186664300"/>
      <w:bookmarkEnd w:id="8612"/>
      <w:r w:rsidRPr="00567618">
        <w:rPr>
          <w:lang w:eastAsia="ko-KR"/>
        </w:rPr>
        <w:t>Y.6.5</w:t>
      </w:r>
      <w:r w:rsidRPr="00567618">
        <w:rPr>
          <w:lang w:eastAsia="ko-KR"/>
        </w:rPr>
        <w:tab/>
        <w:t>Fisheye Video</w:t>
      </w:r>
      <w:bookmarkEnd w:id="8614"/>
    </w:p>
    <w:p w14:paraId="15236611" w14:textId="77777777" w:rsidR="00FC7E52" w:rsidRPr="00567618" w:rsidRDefault="00FC7E52" w:rsidP="00FC7E52">
      <w:pPr>
        <w:pStyle w:val="Heading3"/>
        <w:rPr>
          <w:lang w:eastAsia="ko-KR"/>
        </w:rPr>
      </w:pPr>
      <w:bookmarkStart w:id="8615" w:name="_Toc186664301"/>
      <w:r w:rsidRPr="00567618">
        <w:rPr>
          <w:lang w:eastAsia="ko-KR"/>
        </w:rPr>
        <w:t>Y.6.5.1</w:t>
      </w:r>
      <w:r w:rsidRPr="00567618">
        <w:rPr>
          <w:lang w:eastAsia="ko-KR"/>
        </w:rPr>
        <w:tab/>
        <w:t>Identifying the 360-degree fisheye video stream</w:t>
      </w:r>
      <w:bookmarkEnd w:id="8615"/>
    </w:p>
    <w:p w14:paraId="0A0F5081" w14:textId="77777777" w:rsidR="00FC7E52" w:rsidRPr="00567618" w:rsidRDefault="00FC7E52" w:rsidP="00FC7E52">
      <w:bookmarkStart w:id="8616" w:name="_MCCTEMPBM_CRPT86942038___4"/>
      <w:bookmarkEnd w:id="8613"/>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616"/>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617"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618" w:name="_MCCTEMPBM_CRPT86942040___4"/>
      <w:bookmarkEnd w:id="8617"/>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619" w:name="_MCCTEMPBM_CRPT86942041___2"/>
      <w:bookmarkEnd w:id="8618"/>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620" w:name="_MCCTEMPBM_CRPT86942042___4"/>
      <w:bookmarkEnd w:id="8619"/>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620"/>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621"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622" w:name="_MCCTEMPBM_CRPT86942044___4"/>
      <w:bookmarkEnd w:id="8621"/>
    </w:p>
    <w:p w14:paraId="572FE7B1" w14:textId="77777777" w:rsidR="00FC7E52" w:rsidRPr="00567618" w:rsidRDefault="00FC7E52" w:rsidP="00FC7E52">
      <w:pPr>
        <w:pStyle w:val="B1"/>
      </w:pPr>
      <w:bookmarkStart w:id="8623" w:name="_MCCTEMPBM_CRPT86942045___2"/>
      <w:bookmarkEnd w:id="8622"/>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624" w:name="_MCCTEMPBM_CRPT86942046___2"/>
      <w:bookmarkEnd w:id="8623"/>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625" w:name="_MCCTEMPBM_CRPT86942047___2"/>
      <w:bookmarkEnd w:id="8624"/>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626" w:name="_MCCTEMPBM_CRPT86942048___2"/>
      <w:bookmarkEnd w:id="8625"/>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627" w:name="_MCCTEMPBM_CRPT86942049___2"/>
      <w:bookmarkEnd w:id="8626"/>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628" w:name="_MCCTEMPBM_CRPT86942050___2"/>
      <w:bookmarkEnd w:id="8627"/>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629" w:name="_MCCTEMPBM_CRPT86942051___2"/>
      <w:bookmarkEnd w:id="8628"/>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630" w:name="_MCCTEMPBM_CRPT86942052___4"/>
      <w:bookmarkEnd w:id="8629"/>
      <w:r w:rsidRPr="00567618">
        <w:t>The ABNF syntax for this attribute is the following:</w:t>
      </w:r>
    </w:p>
    <w:p w14:paraId="48CEDA1E" w14:textId="77777777" w:rsidR="00B7264E" w:rsidRPr="00081051" w:rsidRDefault="00B7264E" w:rsidP="00B7264E">
      <w:pPr>
        <w:pStyle w:val="PL"/>
        <w:rPr>
          <w:rFonts w:eastAsia="Malgun Gothic"/>
        </w:rPr>
      </w:pPr>
      <w:bookmarkStart w:id="8631" w:name="_MCCTEMPBM_CRPT86942053___2"/>
      <w:bookmarkStart w:id="8632" w:name="_MCCTEMPBM_CRPT86942055___4"/>
      <w:bookmarkEnd w:id="8630"/>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631"/>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633" w:name="_MCCTEMPBM_CRPT86942056___2" w:colFirst="0" w:colLast="0"/>
            <w:bookmarkEnd w:id="8632"/>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634" w:name="_MCCTEMPBM_CRPT86942057___4"/>
      <w:bookmarkEnd w:id="8633"/>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635" w:name="_MCCTEMPBM_CRPT86942058___2"/>
      <w:bookmarkStart w:id="8636" w:name="_Toc186664302"/>
      <w:bookmarkEnd w:id="8634"/>
      <w:r w:rsidRPr="00567618">
        <w:rPr>
          <w:lang w:eastAsia="ko-KR"/>
        </w:rPr>
        <w:t>Y.6.5.3</w:t>
      </w:r>
      <w:r w:rsidRPr="00567618">
        <w:rPr>
          <w:lang w:eastAsia="ko-KR"/>
        </w:rPr>
        <w:tab/>
        <w:t>Viewport dependent delivery of fisheye video</w:t>
      </w:r>
      <w:bookmarkEnd w:id="8636"/>
    </w:p>
    <w:p w14:paraId="0168B638" w14:textId="77777777" w:rsidR="00FC7E52" w:rsidRPr="00567618" w:rsidRDefault="00FC7E52" w:rsidP="00FC7E52">
      <w:bookmarkStart w:id="8637" w:name="_MCCTEMPBM_CRPT86942059___4"/>
      <w:bookmarkEnd w:id="8635"/>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638" w:name="_MCCTEMPBM_CRPT86942060___2"/>
      <w:bookmarkStart w:id="8639" w:name="_Toc186664303"/>
      <w:bookmarkEnd w:id="8637"/>
      <w:r w:rsidRPr="00567618">
        <w:rPr>
          <w:lang w:eastAsia="ko-KR"/>
        </w:rPr>
        <w:t>Y.6.6</w:t>
      </w:r>
      <w:r w:rsidRPr="00567618">
        <w:rPr>
          <w:lang w:eastAsia="ko-KR"/>
        </w:rPr>
        <w:tab/>
        <w:t>Camera Calibration for Network-based Stitching</w:t>
      </w:r>
      <w:bookmarkEnd w:id="8639"/>
    </w:p>
    <w:p w14:paraId="33F999CB" w14:textId="77777777" w:rsidR="00FC7E52" w:rsidRPr="00567618" w:rsidRDefault="00FC7E52" w:rsidP="00FC7E52">
      <w:bookmarkStart w:id="8640" w:name="_MCCTEMPBM_CRPT86942061___7"/>
      <w:bookmarkEnd w:id="8638"/>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8641" w:name="MCCQCTEMPBM_00000287"/>
      <w:r w:rsidRPr="00567618">
        <w:rPr>
          <w:rFonts w:ascii="Courier New" w:hAnsi="Courier New" w:cs="Courier New"/>
        </w:rPr>
        <w:t>a=3gpp-camera-calibration</w:t>
      </w:r>
      <w:bookmarkEnd w:id="8641"/>
      <w:r w:rsidRPr="00567618">
        <w:t xml:space="preserve"> attribute and SDP-based grouping of the corresponding 2D video captures using the </w:t>
      </w:r>
      <w:bookmarkStart w:id="8642" w:name="MCCQCTEMPBM_00000288"/>
      <w:r w:rsidRPr="00567618">
        <w:rPr>
          <w:rFonts w:ascii="Courier New" w:hAnsi="Courier New" w:cs="Courier New"/>
        </w:rPr>
        <w:t>a=stitch_group</w:t>
      </w:r>
      <w:bookmarkEnd w:id="8642"/>
      <w:r w:rsidRPr="00567618">
        <w:t xml:space="preserve"> attribute. </w:t>
      </w:r>
    </w:p>
    <w:p w14:paraId="098DC875" w14:textId="77777777" w:rsidR="00FC7E52" w:rsidRPr="00567618" w:rsidRDefault="00FC7E52" w:rsidP="00FC7E52">
      <w:r w:rsidRPr="00567618">
        <w:t>The SDP syntax for a=</w:t>
      </w:r>
      <w:bookmarkStart w:id="8643" w:name="MCCQCTEMPBM_00000289"/>
      <w:r w:rsidRPr="00567618">
        <w:rPr>
          <w:rFonts w:ascii="Courier New" w:hAnsi="Courier New" w:cs="Courier New"/>
        </w:rPr>
        <w:t>3gpp-camera-calibration</w:t>
      </w:r>
      <w:bookmarkEnd w:id="8643"/>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644" w:name="_MCCTEMPBM_CRPT86942062___2"/>
      <w:bookmarkEnd w:id="8640"/>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645" w:name="_MCCTEMPBM_CRPT86942063___2"/>
      <w:bookmarkEnd w:id="8644"/>
    </w:p>
    <w:bookmarkEnd w:id="8645"/>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646"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8647" w:name="MCCQCTEMPBM_00000290"/>
      <w:r w:rsidRPr="00567618">
        <w:rPr>
          <w:rFonts w:ascii="Courier New" w:hAnsi="Courier New" w:cs="Courier New"/>
        </w:rPr>
        <w:t>a=stitch_group</w:t>
      </w:r>
      <w:bookmarkEnd w:id="8647"/>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8648" w:name="MCCQCTEMPBM_00000291"/>
      <w:r w:rsidRPr="00567618">
        <w:rPr>
          <w:rFonts w:ascii="Courier New" w:hAnsi="Courier New" w:cs="Courier New"/>
        </w:rPr>
        <w:t>a=stitch_group</w:t>
      </w:r>
      <w:bookmarkEnd w:id="8648"/>
      <w:r w:rsidRPr="00567618">
        <w:t xml:space="preserve"> attribute in the SDP before any media lines that correspond to the particular 2D video captures. The </w:t>
      </w:r>
      <w:bookmarkStart w:id="8649" w:name="MCCQCTEMPBM_00000292"/>
      <w:r w:rsidRPr="00567618">
        <w:rPr>
          <w:rFonts w:ascii="Courier New" w:hAnsi="Courier New" w:cs="Courier New"/>
        </w:rPr>
        <w:t>a=stitch_group</w:t>
      </w:r>
      <w:bookmarkEnd w:id="8649"/>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650" w:name="_MCCTEMPBM_CRPT86942066___2"/>
      <w:bookmarkEnd w:id="8646"/>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651" w:name="_MCCTEMPBM_CRPT86942067___7"/>
      <w:bookmarkEnd w:id="8650"/>
      <w:r w:rsidRPr="00567618">
        <w:t xml:space="preserve">The mid attribute with the appropriate value as defined in the other parts of the SDP shall be included in the media description for the relevant 2D video captures when the </w:t>
      </w:r>
      <w:bookmarkStart w:id="8652" w:name="MCCQCTEMPBM_00000293"/>
      <w:r w:rsidRPr="00567618">
        <w:rPr>
          <w:rFonts w:ascii="Courier New" w:hAnsi="Courier New" w:cs="Courier New"/>
        </w:rPr>
        <w:t>a=stitch_group</w:t>
      </w:r>
      <w:bookmarkEnd w:id="8652"/>
      <w:r w:rsidRPr="00567618">
        <w:t xml:space="preserve"> attribute is used. Furthermore, for each of these 2D video captures, the MTSI sender shall also include the SDP attribute </w:t>
      </w:r>
      <w:bookmarkStart w:id="8653" w:name="MCCQCTEMPBM_00000294"/>
      <w:r w:rsidRPr="00567618">
        <w:rPr>
          <w:rFonts w:ascii="Courier New" w:hAnsi="Courier New" w:cs="Courier New"/>
        </w:rPr>
        <w:t>3gpp-camera-calibration</w:t>
      </w:r>
      <w:bookmarkEnd w:id="8653"/>
      <w:r w:rsidRPr="00567618">
        <w:t xml:space="preserve"> in the SDP under the relevant m= line for that particular video to signal the relevant camera calibration information. The order of the media included in the </w:t>
      </w:r>
      <w:bookmarkStart w:id="8654" w:name="MCCQCTEMPBM_00000295"/>
      <w:r w:rsidRPr="00567618">
        <w:rPr>
          <w:rFonts w:ascii="Courier New" w:hAnsi="Courier New" w:cs="Courier New"/>
        </w:rPr>
        <w:t>a=stitch_group</w:t>
      </w:r>
      <w:bookmarkEnd w:id="8654"/>
      <w:r w:rsidRPr="00567618">
        <w:t xml:space="preserve"> indicates the synchronization source with the first media always being the synchronization anchor when synchronization is required.</w:t>
      </w:r>
    </w:p>
    <w:bookmarkEnd w:id="8651"/>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655"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655"/>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656"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8657" w:name="MCCQCTEMPBM_00000296"/>
      <w:r w:rsidRPr="00567618">
        <w:rPr>
          <w:rFonts w:ascii="Courier New" w:hAnsi="Courier New" w:cs="Courier New"/>
        </w:rPr>
        <w:t>3gpp-camera-calibration</w:t>
      </w:r>
      <w:bookmarkEnd w:id="8657"/>
      <w:r w:rsidRPr="00567618">
        <w:t xml:space="preserve"> attribute:</w:t>
      </w:r>
    </w:p>
    <w:bookmarkEnd w:id="8656"/>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9" type="#_x0000_t75" style="width:201.65pt;height:46.8pt" o:ole="">
            <v:imagedata r:id="rId264" o:title=""/>
          </v:shape>
          <o:OLEObject Type="Embed" ProgID="Word.Picture.8" ShapeID="_x0000_i1149" DrawAspect="Content" ObjectID="_1797276942" r:id="rId265"/>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658" w:name="_MON_1716911078"/>
      <w:bookmarkEnd w:id="8658"/>
      <w:r>
        <w:object w:dxaOrig="1091" w:dyaOrig="950" w14:anchorId="65231E6D">
          <v:shape id="_x0000_i1150" type="#_x0000_t75" style="width:54pt;height:46.8pt" o:ole="">
            <v:imagedata r:id="rId266" o:title=""/>
          </v:shape>
          <o:OLEObject Type="Embed" ProgID="Word.Picture.8" ShapeID="_x0000_i1150" DrawAspect="Content" ObjectID="_1797276943" r:id="rId267"/>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659" w:name="_MCCTEMPBM_CRPT86942072___7"/>
      <w:r w:rsidRPr="00567618">
        <w:rPr>
          <w:szCs w:val="24"/>
        </w:rPr>
        <w:t>The syntax for the "</w:t>
      </w:r>
      <w:r w:rsidRPr="00567618">
        <w:t>a=</w:t>
      </w:r>
      <w:bookmarkStart w:id="8660" w:name="MCCQCTEMPBM_00000297"/>
      <w:r w:rsidRPr="00567618">
        <w:rPr>
          <w:rFonts w:ascii="Courier New" w:hAnsi="Courier New" w:cs="Courier New"/>
        </w:rPr>
        <w:t>3gpp-camera-calibration</w:t>
      </w:r>
      <w:bookmarkEnd w:id="8660"/>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661" w:name="_MCCTEMPBM_CRPT86942073___2"/>
      <w:bookmarkEnd w:id="8659"/>
      <w:r>
        <w:rPr>
          <w:rFonts w:eastAsia="Malgun Gothic"/>
        </w:rPr>
        <w:t>att-field =</w:t>
      </w:r>
      <w:r>
        <w:rPr>
          <w:rFonts w:eastAsia="Malgun Gothic"/>
        </w:rPr>
        <w:tab/>
      </w:r>
      <w:r>
        <w:rPr>
          <w:rFonts w:eastAsia="Malgun Gothic"/>
        </w:rPr>
        <w:tab/>
        <w:t>"</w:t>
      </w:r>
      <w:bookmarkStart w:id="8662" w:name="MCCQCTEMPBM_00000298"/>
      <w:r w:rsidRPr="00ED3BCB">
        <w:rPr>
          <w:rFonts w:ascii="Courier New" w:eastAsia="Malgun Gothic" w:hAnsi="Courier New" w:cs="Courier New"/>
        </w:rPr>
        <w:t>3gpp-camera-calibration</w:t>
      </w:r>
      <w:r>
        <w:rPr>
          <w:rFonts w:ascii="Courier New" w:eastAsia="Malgun Gothic" w:hAnsi="Courier New" w:cs="Courier New"/>
        </w:rPr>
        <w:t>"</w:t>
      </w:r>
    </w:p>
    <w:bookmarkEnd w:id="8662"/>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bookmarkStart w:id="8663" w:name="MCCQCTEMPBM_00000299"/>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664" w:name="_Toc186664304"/>
      <w:bookmarkEnd w:id="8663"/>
      <w:r w:rsidRPr="00567618">
        <w:rPr>
          <w:lang w:eastAsia="ko-KR"/>
        </w:rPr>
        <w:t>Y.6.7</w:t>
      </w:r>
      <w:r>
        <w:rPr>
          <w:lang w:eastAsia="ko-KR"/>
        </w:rPr>
        <w:tab/>
      </w:r>
      <w:r w:rsidRPr="00567618">
        <w:rPr>
          <w:lang w:eastAsia="ko-KR"/>
        </w:rPr>
        <w:t>Support for Stream Pausing/Resuming</w:t>
      </w:r>
      <w:bookmarkEnd w:id="8664"/>
    </w:p>
    <w:bookmarkEnd w:id="8661"/>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665" w:name="_Toc74611599"/>
      <w:bookmarkStart w:id="8666" w:name="_Toc75566878"/>
      <w:bookmarkStart w:id="8667" w:name="_Toc89790430"/>
      <w:bookmarkStart w:id="8668" w:name="_Toc99467070"/>
      <w:bookmarkStart w:id="8669" w:name="_Toc186664305"/>
      <w:r w:rsidRPr="00567618">
        <w:rPr>
          <w:sz w:val="28"/>
          <w:szCs w:val="18"/>
          <w:lang w:eastAsia="ko-KR"/>
        </w:rPr>
        <w:t>Y.6.8</w:t>
      </w:r>
      <w:r>
        <w:rPr>
          <w:sz w:val="28"/>
          <w:szCs w:val="18"/>
          <w:lang w:eastAsia="ko-KR"/>
        </w:rPr>
        <w:tab/>
      </w:r>
      <w:r w:rsidRPr="00567618">
        <w:rPr>
          <w:sz w:val="28"/>
          <w:szCs w:val="18"/>
          <w:lang w:eastAsia="ko-KR"/>
        </w:rPr>
        <w:t>Multiple 360-degree videos</w:t>
      </w:r>
      <w:bookmarkEnd w:id="8665"/>
      <w:bookmarkEnd w:id="8666"/>
      <w:bookmarkEnd w:id="8667"/>
      <w:bookmarkEnd w:id="8668"/>
      <w:bookmarkEnd w:id="8669"/>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670"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bookmarkStart w:id="8671" w:name="MCCQCTEMPBM_00000300"/>
      <w:r w:rsidRPr="00567618">
        <w:rPr>
          <w:rFonts w:ascii="Courier New" w:hAnsi="Courier New" w:cs="Courier New"/>
        </w:rPr>
        <w:t>a=content</w:t>
      </w:r>
      <w:bookmarkEnd w:id="8671"/>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bookmarkStart w:id="8672" w:name="MCCQCTEMPBM_00000303"/>
      <w:r w:rsidRPr="00567618">
        <w:rPr>
          <w:rFonts w:ascii="Courier New" w:hAnsi="Courier New" w:cs="Courier New"/>
        </w:rPr>
        <w:t>a=content</w:t>
      </w:r>
      <w:bookmarkEnd w:id="8672"/>
      <w:r w:rsidRPr="00567618">
        <w:t xml:space="preserve"> attribute under their corresponding media lines.</w:t>
      </w:r>
    </w:p>
    <w:bookmarkEnd w:id="8670"/>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673" w:name="_Toc186664306"/>
      <w:r w:rsidRPr="00567618">
        <w:rPr>
          <w:lang w:eastAsia="ko-KR"/>
        </w:rPr>
        <w:t>Y.6.8.2</w:t>
      </w:r>
      <w:r>
        <w:rPr>
          <w:lang w:eastAsia="ko-KR"/>
        </w:rPr>
        <w:tab/>
      </w:r>
      <w:r w:rsidRPr="00567618">
        <w:rPr>
          <w:lang w:eastAsia="ko-KR"/>
        </w:rPr>
        <w:t>Excluding other participants’ overlays</w:t>
      </w:r>
      <w:bookmarkEnd w:id="8673"/>
    </w:p>
    <w:p w14:paraId="348EE9A4" w14:textId="77777777" w:rsidR="00FC7E52" w:rsidRPr="00567618" w:rsidRDefault="00FC7E52" w:rsidP="00FC7E52">
      <w:pPr>
        <w:spacing w:after="160"/>
        <w:jc w:val="both"/>
        <w:rPr>
          <w:noProof/>
          <w:lang w:eastAsia="ko-KR"/>
        </w:rPr>
      </w:pPr>
      <w:bookmarkStart w:id="8674"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674"/>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675" w:name="_MCCTEMPBM_CRPT86942077___2"/>
      <w:bookmarkStart w:id="8676" w:name="MCCQCTEMPBM_00000304"/>
      <w:r w:rsidRPr="00567618">
        <w:rPr>
          <w:rFonts w:ascii="Courier New" w:hAnsi="Courier New" w:cs="Courier New"/>
        </w:rPr>
        <w:t>att-field</w:t>
      </w:r>
      <w:r w:rsidRPr="00567618">
        <w:rPr>
          <w:rFonts w:ascii="Courier New" w:hAnsi="Courier New" w:cs="Courier New"/>
        </w:rPr>
        <w:tab/>
        <w:t xml:space="preserve">= "no_other_overlays" </w:t>
      </w:r>
    </w:p>
    <w:bookmarkEnd w:id="8675"/>
    <w:bookmarkEnd w:id="8676"/>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677" w:name="_Toc99467071"/>
      <w:bookmarkStart w:id="8678" w:name="_Toc186664307"/>
      <w:r w:rsidRPr="00615EAF">
        <w:t>Y.6.9</w:t>
      </w:r>
      <w:r w:rsidRPr="00615EAF">
        <w:tab/>
        <w:t>Scene Description-Based Overlays</w:t>
      </w:r>
      <w:bookmarkEnd w:id="8677"/>
      <w:bookmarkEnd w:id="8678"/>
    </w:p>
    <w:p w14:paraId="3881A944" w14:textId="77777777" w:rsidR="00FC0847" w:rsidRPr="00615EAF" w:rsidRDefault="00FC0847" w:rsidP="00FC0847">
      <w:pPr>
        <w:pStyle w:val="Heading3"/>
      </w:pPr>
      <w:bookmarkStart w:id="8679" w:name="_Toc99467072"/>
      <w:bookmarkStart w:id="8680" w:name="_MCCTEMPBM_CRPT86942080___2"/>
      <w:bookmarkStart w:id="8681" w:name="_Toc186664308"/>
      <w:r w:rsidRPr="00615EAF">
        <w:t>Y.6.9.1</w:t>
      </w:r>
      <w:r w:rsidRPr="00615EAF">
        <w:tab/>
        <w:t>General</w:t>
      </w:r>
      <w:bookmarkEnd w:id="8679"/>
      <w:bookmarkEnd w:id="8681"/>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682" w:name="_Toc99467073"/>
      <w:bookmarkStart w:id="8683" w:name="_Toc186664309"/>
      <w:r w:rsidRPr="00567618">
        <w:t>Y.6.9.2</w:t>
      </w:r>
      <w:r w:rsidRPr="00567618">
        <w:tab/>
        <w:t>Offer/Answer Negotiation</w:t>
      </w:r>
      <w:bookmarkEnd w:id="8682"/>
      <w:bookmarkEnd w:id="8683"/>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684" w:name="_Toc99467074"/>
      <w:bookmarkStart w:id="8685" w:name="_Toc186664310"/>
      <w:r w:rsidRPr="00567618">
        <w:t>Y.6.9.3</w:t>
      </w:r>
      <w:r w:rsidRPr="00567618">
        <w:tab/>
        <w:t>SDP Signaling</w:t>
      </w:r>
      <w:bookmarkEnd w:id="8684"/>
      <w:bookmarkEnd w:id="8685"/>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686" w:name="_Toc186664311"/>
      <w:r w:rsidRPr="00615EAF">
        <w:t>Y.7</w:t>
      </w:r>
      <w:r w:rsidRPr="00615EAF">
        <w:tab/>
        <w:t>Media transport</w:t>
      </w:r>
      <w:bookmarkEnd w:id="8686"/>
    </w:p>
    <w:p w14:paraId="159ECCB6" w14:textId="77777777" w:rsidR="00FC7E52" w:rsidRPr="00567618" w:rsidRDefault="00FC7E52" w:rsidP="00FC7E52">
      <w:pPr>
        <w:pStyle w:val="Heading2"/>
        <w:rPr>
          <w:lang w:eastAsia="ko-KR"/>
        </w:rPr>
      </w:pPr>
      <w:bookmarkStart w:id="8687" w:name="_Toc186664312"/>
      <w:r w:rsidRPr="00567618">
        <w:rPr>
          <w:lang w:eastAsia="ko-KR"/>
        </w:rPr>
        <w:t>Y.7.1</w:t>
      </w:r>
      <w:r w:rsidRPr="00567618">
        <w:rPr>
          <w:lang w:eastAsia="ko-KR"/>
        </w:rPr>
        <w:tab/>
        <w:t>RTP</w:t>
      </w:r>
      <w:bookmarkEnd w:id="8687"/>
    </w:p>
    <w:bookmarkEnd w:id="8680"/>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688" w:name="_MCCTEMPBM_CRPT86942081___2"/>
      <w:bookmarkStart w:id="8689" w:name="_Toc186664313"/>
      <w:r w:rsidRPr="00567618">
        <w:rPr>
          <w:lang w:eastAsia="ko-KR"/>
        </w:rPr>
        <w:t>Y.7.2</w:t>
      </w:r>
      <w:r w:rsidRPr="00567618">
        <w:rPr>
          <w:lang w:eastAsia="ko-KR"/>
        </w:rPr>
        <w:tab/>
        <w:t>RTCP</w:t>
      </w:r>
      <w:bookmarkEnd w:id="8689"/>
    </w:p>
    <w:bookmarkEnd w:id="8688"/>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690"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690"/>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691"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692" w:name="_MCCTEMPBM_CRPT86942084___2"/>
      <w:bookmarkEnd w:id="8691"/>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693" w:name="_Toc186664314"/>
      <w:r w:rsidRPr="00615EAF">
        <w:t>Y.8</w:t>
      </w:r>
      <w:r w:rsidRPr="00615EAF">
        <w:tab/>
        <w:t>SDP Examples (</w:t>
      </w:r>
      <w:r>
        <w:t>i</w:t>
      </w:r>
      <w:r w:rsidRPr="00615EAF">
        <w:t>nformative)</w:t>
      </w:r>
      <w:bookmarkEnd w:id="8693"/>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694" w:name="_MCCTEMPBM_CRPT86942085___4"/>
            <w:bookmarkEnd w:id="8692"/>
            <w:r w:rsidRPr="00615EAF">
              <w:t>SDP offer</w:t>
            </w:r>
            <w:bookmarkEnd w:id="8694"/>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695"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695"/>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696"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697" w:name="_MCCTEMPBM_CRPT86942088___7" w:colFirst="0" w:colLast="0"/>
            <w:bookmarkEnd w:id="8696"/>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698" w:name="_MCCTEMPBM_CRPT86942089___2"/>
      <w:bookmarkEnd w:id="8697"/>
    </w:p>
    <w:p w14:paraId="47119131" w14:textId="77777777" w:rsidR="00FC7E52" w:rsidRPr="00567618" w:rsidRDefault="00FC7E52" w:rsidP="00FC7E52">
      <w:pPr>
        <w:pStyle w:val="Heading1"/>
        <w:rPr>
          <w:lang w:eastAsia="ko-KR"/>
        </w:rPr>
      </w:pPr>
      <w:bookmarkStart w:id="8699" w:name="_Toc186664315"/>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699"/>
    </w:p>
    <w:bookmarkEnd w:id="8698"/>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700" w:name="_Toc99467075"/>
      <w:bookmarkStart w:id="8701" w:name="_MCCTEMPBM_CRPT86942090___2"/>
      <w:bookmarkStart w:id="8702" w:name="_Toc186664316"/>
      <w:r w:rsidRPr="00567618">
        <w:t>Y.9.1</w:t>
      </w:r>
      <w:r>
        <w:tab/>
      </w:r>
      <w:r w:rsidRPr="00567618">
        <w:t>RTP header extension for audio mixing gain</w:t>
      </w:r>
      <w:bookmarkEnd w:id="8700"/>
      <w:bookmarkEnd w:id="8702"/>
    </w:p>
    <w:bookmarkEnd w:id="8701"/>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703"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704" w:name="_MCCTEMPBM_CRPT86942092___4"/>
      <w:bookmarkEnd w:id="8703"/>
      <w:r w:rsidRPr="00567618">
        <w:t>Audio mixing gain using One-Byte Header Format</w:t>
      </w:r>
    </w:p>
    <w:bookmarkEnd w:id="8704"/>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705"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705"/>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77777777" w:rsidR="003B0BD9" w:rsidRPr="00567618" w:rsidRDefault="003B0BD9" w:rsidP="003B0BD9">
      <w:pPr>
        <w:pStyle w:val="Heading8"/>
      </w:pPr>
      <w:bookmarkStart w:id="8706" w:name="_Toc153464733"/>
      <w:bookmarkStart w:id="8707" w:name="_Toc186664317"/>
      <w:r w:rsidRPr="00567618">
        <w:t xml:space="preserve">Annex </w:t>
      </w:r>
      <w:r>
        <w:rPr>
          <w:lang w:eastAsia="ko-KR"/>
        </w:rPr>
        <w:t>YY</w:t>
      </w:r>
      <w:r w:rsidRPr="00567618">
        <w:t xml:space="preserve"> (informative):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8706"/>
      <w:bookmarkEnd w:id="8707"/>
    </w:p>
    <w:p w14:paraId="2C83D0CC" w14:textId="77777777" w:rsidR="003B0BD9" w:rsidRPr="00567618" w:rsidRDefault="003B0BD9" w:rsidP="003B0BD9">
      <w:pPr>
        <w:pStyle w:val="Heading1"/>
        <w:rPr>
          <w:lang w:eastAsia="ko-KR"/>
        </w:rPr>
      </w:pPr>
      <w:bookmarkStart w:id="8708" w:name="_Toc153464734"/>
      <w:bookmarkStart w:id="8709" w:name="_Toc186664318"/>
      <w:r>
        <w:rPr>
          <w:lang w:eastAsia="ko-KR"/>
        </w:rPr>
        <w:t>YY</w:t>
      </w:r>
      <w:r w:rsidRPr="00567618">
        <w:rPr>
          <w:lang w:eastAsia="ko-KR"/>
        </w:rPr>
        <w:t>.1</w:t>
      </w:r>
      <w:r w:rsidRPr="00567618">
        <w:rPr>
          <w:lang w:eastAsia="ko-KR"/>
        </w:rPr>
        <w:tab/>
        <w:t>General</w:t>
      </w:r>
      <w:bookmarkEnd w:id="8708"/>
      <w:bookmarkEnd w:id="8709"/>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77777777" w:rsidR="003B0BD9" w:rsidRPr="00567618" w:rsidRDefault="003B0BD9" w:rsidP="003B0BD9">
      <w:pPr>
        <w:pStyle w:val="Heading1"/>
        <w:rPr>
          <w:lang w:eastAsia="ko-KR"/>
        </w:rPr>
      </w:pPr>
      <w:bookmarkStart w:id="8710" w:name="_Toc153464735"/>
      <w:bookmarkStart w:id="8711" w:name="_Toc186664319"/>
      <w:r>
        <w:rPr>
          <w:lang w:eastAsia="ko-KR"/>
        </w:rPr>
        <w:t>YY</w:t>
      </w:r>
      <w:r w:rsidRPr="00567618">
        <w:rPr>
          <w:lang w:eastAsia="ko-KR"/>
        </w:rPr>
        <w:t>.2</w:t>
      </w:r>
      <w:r w:rsidRPr="00567618">
        <w:rPr>
          <w:lang w:eastAsia="ko-KR"/>
        </w:rPr>
        <w:tab/>
        <w:t>Procedure for computing the bandwidth</w:t>
      </w:r>
      <w:bookmarkEnd w:id="8710"/>
      <w:bookmarkEnd w:id="8711"/>
    </w:p>
    <w:p w14:paraId="5841E9CC" w14:textId="77777777" w:rsidR="003B0BD9" w:rsidRPr="00567618" w:rsidRDefault="003B0BD9" w:rsidP="003B0BD9">
      <w:pPr>
        <w:rPr>
          <w:lang w:eastAsia="ko-KR"/>
        </w:rPr>
      </w:pPr>
      <w:r w:rsidRPr="00567618">
        <w:rPr>
          <w:lang w:eastAsia="ko-KR"/>
        </w:rPr>
        <w:t>The bandwidth is calculated using the following procedure when no extra bandwidth is allocated for redundancy:</w:t>
      </w:r>
    </w:p>
    <w:p w14:paraId="73B31EE2" w14:textId="77777777" w:rsidR="003B0BD9" w:rsidRDefault="003B0BD9" w:rsidP="003B0BD9">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39B4B3E5" w14:textId="77777777" w:rsidR="003B0BD9" w:rsidRPr="00567618" w:rsidRDefault="003B0BD9" w:rsidP="003B0BD9">
      <w:pPr>
        <w:pStyle w:val="B1"/>
        <w:rPr>
          <w:lang w:eastAsia="ko-KR"/>
        </w:rPr>
      </w:pPr>
      <w:r>
        <w:rPr>
          <w:lang w:eastAsia="ko-KR"/>
        </w:rPr>
        <w:t>2)</w:t>
      </w:r>
      <w:r>
        <w:rPr>
          <w:lang w:eastAsia="ko-KR"/>
        </w:rPr>
        <w:tab/>
        <w:t>Add bandwidth needed for PI data. Use pi-br or pi-br-recv parameters, if specified.</w:t>
      </w:r>
    </w:p>
    <w:p w14:paraId="64663254" w14:textId="77777777" w:rsidR="003B0BD9" w:rsidRDefault="003B0BD9" w:rsidP="003B0BD9">
      <w:pPr>
        <w:pStyle w:val="B1"/>
        <w:rPr>
          <w:lang w:eastAsia="ko-KR"/>
        </w:rPr>
      </w:pPr>
      <w:r>
        <w:rPr>
          <w:lang w:eastAsia="ko-KR"/>
        </w:rPr>
        <w:t>3</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FA5AE10" w14:textId="77777777" w:rsidR="003B0BD9" w:rsidRPr="00567618" w:rsidRDefault="003B0BD9" w:rsidP="003B0BD9">
      <w:pPr>
        <w:pStyle w:val="B1"/>
        <w:rPr>
          <w:lang w:eastAsia="ko-KR"/>
        </w:rPr>
      </w:pPr>
      <w:r>
        <w:rPr>
          <w:lang w:eastAsia="ko-KR"/>
        </w:rPr>
        <w:t>4)</w:t>
      </w:r>
      <w:r>
        <w:rPr>
          <w:lang w:eastAsia="ko-KR"/>
        </w:rPr>
        <w:tab/>
        <w:t>Add bandwidth needed for RTCP.</w:t>
      </w:r>
    </w:p>
    <w:p w14:paraId="521364B8" w14:textId="77777777" w:rsidR="003B0BD9" w:rsidRPr="00567618" w:rsidRDefault="003B0BD9" w:rsidP="003B0BD9">
      <w:pPr>
        <w:pStyle w:val="B1"/>
        <w:rPr>
          <w:lang w:eastAsia="ko-KR"/>
        </w:rPr>
      </w:pPr>
      <w:r>
        <w:rPr>
          <w:lang w:eastAsia="ko-KR"/>
        </w:rPr>
        <w:t>5</w:t>
      </w:r>
      <w:r w:rsidRPr="00567618">
        <w:rPr>
          <w:lang w:eastAsia="ko-KR"/>
        </w:rPr>
        <w:t>)</w:t>
      </w:r>
      <w:r w:rsidRPr="00567618">
        <w:rPr>
          <w:lang w:eastAsia="ko-KR"/>
        </w:rPr>
        <w:tab/>
        <w:t>The b=AS bandwidth is the</w:t>
      </w:r>
      <w:r>
        <w:rPr>
          <w:lang w:eastAsia="ko-KR"/>
        </w:rPr>
        <w:t xml:space="preserve"> sum of the above listed bitrates after rounding up to nearest integer kbps</w:t>
      </w:r>
      <w:r w:rsidRPr="00567618">
        <w:rPr>
          <w:lang w:eastAsia="ko-KR"/>
        </w:rPr>
        <w:t>.</w:t>
      </w:r>
    </w:p>
    <w:p w14:paraId="0B598629" w14:textId="64FB131D" w:rsidR="003B0BD9" w:rsidRPr="00567618" w:rsidRDefault="003B0BD9"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712" w:name="_Toc186664320"/>
      <w:r w:rsidRPr="00567618">
        <w:rPr>
          <w:lang w:eastAsia="ko-KR"/>
        </w:rPr>
        <w:t>Annex Z (informative):</w:t>
      </w:r>
      <w:r>
        <w:rPr>
          <w:lang w:eastAsia="ko-KR"/>
        </w:rPr>
        <w:br/>
      </w:r>
      <w:r w:rsidRPr="00567618">
        <w:rPr>
          <w:lang w:eastAsia="ko-KR"/>
        </w:rPr>
        <w:t>Change history</w:t>
      </w:r>
      <w:bookmarkEnd w:id="8712"/>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337"/>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r w:rsidR="00BE202A" w:rsidRPr="00567618"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Default="00BE202A" w:rsidP="00175862">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Default="00BE202A" w:rsidP="00175862">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Default="00BE202A" w:rsidP="00175862">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Default="00BE202A" w:rsidP="00175862">
            <w:pPr>
              <w:pStyle w:val="TAL"/>
              <w:rPr>
                <w:rFonts w:cs="Arial"/>
                <w:sz w:val="16"/>
                <w:szCs w:val="16"/>
              </w:rPr>
            </w:pPr>
            <w:r>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Default="00BE202A" w:rsidP="00175862">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Default="00BE202A" w:rsidP="00175862">
            <w:pPr>
              <w:pStyle w:val="TAL"/>
              <w:rPr>
                <w:rFonts w:cs="Arial"/>
                <w:sz w:val="16"/>
                <w:szCs w:val="16"/>
              </w:rPr>
            </w:pPr>
            <w:r w:rsidRPr="00BE202A">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BC0E61" w:rsidRDefault="00BE202A" w:rsidP="00175862">
            <w:pPr>
              <w:pStyle w:val="TAC"/>
              <w:rPr>
                <w:sz w:val="16"/>
                <w:szCs w:val="16"/>
              </w:rPr>
            </w:pPr>
            <w:r>
              <w:rPr>
                <w:sz w:val="16"/>
                <w:szCs w:val="16"/>
              </w:rPr>
              <w:t>18.8.0</w:t>
            </w:r>
          </w:p>
        </w:tc>
      </w:tr>
      <w:tr w:rsidR="00326CAE" w:rsidRPr="00567618"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Default="00326CAE"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Default="00326CAE"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BE202A" w:rsidRDefault="00326CAE" w:rsidP="00326CAE">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Default="00326CAE" w:rsidP="00326CAE">
            <w:pPr>
              <w:pStyle w:val="TAL"/>
              <w:rPr>
                <w:rFonts w:cs="Arial"/>
                <w:sz w:val="16"/>
                <w:szCs w:val="16"/>
              </w:rPr>
            </w:pPr>
            <w:r>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Default="00326CAE"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BE202A" w:rsidRDefault="00326CAE" w:rsidP="00326CAE">
            <w:pPr>
              <w:pStyle w:val="TAL"/>
              <w:rPr>
                <w:rFonts w:cs="Arial"/>
                <w:sz w:val="16"/>
                <w:szCs w:val="16"/>
              </w:rPr>
            </w:pPr>
            <w:r w:rsidRPr="000230AD">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Default="00326CAE" w:rsidP="00326CAE">
            <w:pPr>
              <w:pStyle w:val="TAC"/>
              <w:rPr>
                <w:sz w:val="16"/>
                <w:szCs w:val="16"/>
              </w:rPr>
            </w:pPr>
            <w:r>
              <w:rPr>
                <w:sz w:val="16"/>
                <w:szCs w:val="16"/>
              </w:rPr>
              <w:t>18.8.0</w:t>
            </w:r>
          </w:p>
        </w:tc>
      </w:tr>
      <w:tr w:rsidR="00506440" w:rsidRPr="00567618"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Default="00506440"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Default="00506440"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BE202A" w:rsidRDefault="00506440" w:rsidP="00326CAE">
            <w:pPr>
              <w:pStyle w:val="TAC"/>
              <w:rPr>
                <w:sz w:val="16"/>
                <w:szCs w:val="16"/>
              </w:rPr>
            </w:pPr>
            <w:r w:rsidRPr="00506440">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Default="00506440" w:rsidP="00326CAE">
            <w:pPr>
              <w:pStyle w:val="TAL"/>
              <w:rPr>
                <w:rFonts w:cs="Arial"/>
                <w:sz w:val="16"/>
                <w:szCs w:val="16"/>
              </w:rPr>
            </w:pPr>
            <w:r>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Default="00506440" w:rsidP="00326CA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Default="00506440"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0230AD" w:rsidRDefault="00506440" w:rsidP="00326CAE">
            <w:pPr>
              <w:pStyle w:val="TAL"/>
            </w:pPr>
            <w:r w:rsidRPr="00506440">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Default="00506440" w:rsidP="00326CAE">
            <w:pPr>
              <w:pStyle w:val="TAC"/>
              <w:rPr>
                <w:sz w:val="16"/>
                <w:szCs w:val="16"/>
              </w:rPr>
            </w:pPr>
            <w:r>
              <w:rPr>
                <w:sz w:val="16"/>
                <w:szCs w:val="16"/>
              </w:rPr>
              <w:t>18.8.0</w:t>
            </w:r>
          </w:p>
        </w:tc>
      </w:tr>
      <w:tr w:rsidR="006F6E78" w:rsidRPr="00567618" w14:paraId="46C88F7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AF0637E" w14:textId="626FE8E5" w:rsidR="006F6E78" w:rsidRDefault="006F6E78" w:rsidP="006F6E78">
            <w:pPr>
              <w:pStyle w:val="TAC"/>
              <w:rPr>
                <w:sz w:val="16"/>
                <w:szCs w:val="16"/>
              </w:rPr>
            </w:pPr>
            <w:r>
              <w:rPr>
                <w:sz w:val="16"/>
                <w:szCs w:val="16"/>
              </w:rPr>
              <w:t>202</w:t>
            </w:r>
            <w:r>
              <w:rPr>
                <w:sz w:val="16"/>
                <w:szCs w:val="16"/>
              </w:rPr>
              <w:t>5</w:t>
            </w:r>
            <w:r>
              <w:rPr>
                <w:sz w:val="16"/>
                <w:szCs w:val="16"/>
              </w:rPr>
              <w:t>-0</w:t>
            </w:r>
            <w:r>
              <w:rPr>
                <w:sz w:val="16"/>
                <w:szCs w:val="16"/>
              </w:rPr>
              <w:t>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25A9D8" w14:textId="42C00655" w:rsidR="006F6E78" w:rsidRDefault="006F6E78" w:rsidP="006F6E78">
            <w:pPr>
              <w:pStyle w:val="TAC"/>
              <w:rPr>
                <w:sz w:val="16"/>
                <w:szCs w:val="16"/>
              </w:rPr>
            </w:pPr>
            <w:r>
              <w:rPr>
                <w:sz w:val="16"/>
                <w:szCs w:val="16"/>
              </w:rPr>
              <w:t>SA#10</w:t>
            </w:r>
            <w:r>
              <w:rPr>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1B1D7" w14:textId="2F9D4260" w:rsidR="006F6E78" w:rsidRPr="00506440" w:rsidRDefault="006F6E78" w:rsidP="006F6E78">
            <w:pPr>
              <w:pStyle w:val="TAC"/>
              <w:rPr>
                <w:sz w:val="16"/>
                <w:szCs w:val="16"/>
              </w:rPr>
            </w:pPr>
            <w:r w:rsidRPr="006F6E78">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04DEF" w14:textId="2559588C" w:rsidR="006F6E78" w:rsidRDefault="006F6E78" w:rsidP="006F6E78">
            <w:pPr>
              <w:pStyle w:val="TAL"/>
              <w:rPr>
                <w:rFonts w:cs="Arial"/>
                <w:sz w:val="16"/>
                <w:szCs w:val="16"/>
              </w:rPr>
            </w:pPr>
            <w:r>
              <w:rPr>
                <w:rFonts w:cs="Arial"/>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AB8F1" w14:textId="77777777" w:rsidR="006F6E78" w:rsidRDefault="006F6E78" w:rsidP="006F6E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95DDC8" w14:textId="2AE056DA" w:rsidR="006F6E78" w:rsidRDefault="00B621C5" w:rsidP="006F6E7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69E82C" w14:textId="2B9D0F48" w:rsidR="006F6E78" w:rsidRPr="00506440" w:rsidRDefault="00B621C5" w:rsidP="006F6E78">
            <w:pPr>
              <w:pStyle w:val="TAL"/>
            </w:pPr>
            <w:r w:rsidRPr="00B621C5">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A166" w14:textId="5E2A9590" w:rsidR="006F6E78" w:rsidRDefault="00B621C5" w:rsidP="006F6E78">
            <w:pPr>
              <w:pStyle w:val="TAC"/>
              <w:rPr>
                <w:sz w:val="16"/>
                <w:szCs w:val="16"/>
              </w:rPr>
            </w:pPr>
            <w:r>
              <w:rPr>
                <w:sz w:val="16"/>
                <w:szCs w:val="16"/>
              </w:rPr>
              <w:t>18.9.0</w:t>
            </w:r>
          </w:p>
        </w:tc>
      </w:tr>
      <w:tr w:rsidR="00776431" w:rsidRPr="00567618" w14:paraId="793617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22" w14:textId="5DD99218" w:rsidR="00776431" w:rsidRDefault="00776431" w:rsidP="0077643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1460" w14:textId="7EC699C7" w:rsidR="00776431" w:rsidRDefault="00776431" w:rsidP="0077643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74932" w14:textId="36F02B3E" w:rsidR="00776431" w:rsidRPr="006F6E78" w:rsidRDefault="00776431" w:rsidP="00776431">
            <w:pPr>
              <w:pStyle w:val="TAC"/>
              <w:rPr>
                <w:sz w:val="16"/>
                <w:szCs w:val="16"/>
              </w:rPr>
            </w:pPr>
            <w:r w:rsidRPr="00776431">
              <w:rPr>
                <w:sz w:val="16"/>
                <w:szCs w:val="16"/>
              </w:rPr>
              <w:t>SP-241740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DFBDFC" w14:textId="22565C33" w:rsidR="00776431" w:rsidRDefault="00776431" w:rsidP="00776431">
            <w:pPr>
              <w:pStyle w:val="TAL"/>
              <w:rPr>
                <w:rFonts w:cs="Arial"/>
                <w:sz w:val="16"/>
                <w:szCs w:val="16"/>
              </w:rPr>
            </w:pPr>
            <w:r w:rsidRPr="00776431">
              <w:rPr>
                <w:rFonts w:cs="Arial"/>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83693" w14:textId="3DFBFB7D" w:rsidR="00776431" w:rsidRDefault="00776431" w:rsidP="0077643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290ED" w14:textId="1B99494B" w:rsidR="00776431" w:rsidRDefault="00776431" w:rsidP="007764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EA0AE" w14:textId="7A0DA974" w:rsidR="00776431" w:rsidRPr="00B621C5" w:rsidRDefault="008A5291" w:rsidP="00776431">
            <w:pPr>
              <w:pStyle w:val="TAL"/>
            </w:pPr>
            <w:r w:rsidRPr="008A5291">
              <w:t>Clarification on the usage of "a=3gpp-bdc-used-by"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D8C0" w14:textId="13F7BA49" w:rsidR="00776431" w:rsidRDefault="008A5291" w:rsidP="00776431">
            <w:pPr>
              <w:pStyle w:val="TAC"/>
              <w:rPr>
                <w:sz w:val="16"/>
                <w:szCs w:val="16"/>
              </w:rPr>
            </w:pPr>
            <w:r>
              <w:rPr>
                <w:sz w:val="16"/>
                <w:szCs w:val="16"/>
              </w:rPr>
              <w:t>18.9.0</w:t>
            </w:r>
          </w:p>
        </w:tc>
      </w:tr>
      <w:tr w:rsidR="008A5291" w:rsidRPr="00567618" w14:paraId="0E85F7C3"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C20DB4" w14:textId="6C61E1EF" w:rsidR="008A5291" w:rsidRDefault="008A5291" w:rsidP="008A529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492C0" w14:textId="02258F14" w:rsidR="008A5291" w:rsidRDefault="008A5291" w:rsidP="008A529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E99DA" w14:textId="2404B192" w:rsidR="008A5291" w:rsidRPr="00776431" w:rsidRDefault="008A5291" w:rsidP="008A5291">
            <w:pPr>
              <w:pStyle w:val="TAC"/>
              <w:rPr>
                <w:sz w:val="16"/>
                <w:szCs w:val="16"/>
              </w:rPr>
            </w:pPr>
            <w:r w:rsidRPr="008A5291">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132AF" w14:textId="1A34B087" w:rsidR="008A5291" w:rsidRPr="00776431" w:rsidRDefault="008A5291" w:rsidP="008A5291">
            <w:pPr>
              <w:pStyle w:val="TAL"/>
              <w:rPr>
                <w:rFonts w:cs="Arial"/>
                <w:sz w:val="16"/>
                <w:szCs w:val="16"/>
              </w:rPr>
            </w:pPr>
            <w:r>
              <w:rPr>
                <w:rFonts w:cs="Arial"/>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325265" w14:textId="02B8AD59" w:rsidR="008A5291" w:rsidRDefault="008A5291" w:rsidP="008A5291">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8FB90C" w14:textId="5785A614" w:rsidR="008A5291" w:rsidRDefault="008A5291" w:rsidP="008A529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BAB85B" w14:textId="0DF22C4C" w:rsidR="008A5291" w:rsidRPr="008A5291" w:rsidRDefault="008A5291" w:rsidP="008A5291">
            <w:pPr>
              <w:pStyle w:val="TAL"/>
            </w:pPr>
            <w:r w:rsidRPr="008A5291">
              <w:t>RTCP-APP Redundancy Request for Processing Information (PI)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F6157" w14:textId="798053D9" w:rsidR="008A5291" w:rsidRDefault="008A5291" w:rsidP="008A5291">
            <w:pPr>
              <w:pStyle w:val="TAC"/>
              <w:rPr>
                <w:sz w:val="16"/>
                <w:szCs w:val="16"/>
              </w:rPr>
            </w:pPr>
            <w:r>
              <w:rPr>
                <w:sz w:val="16"/>
                <w:szCs w:val="16"/>
              </w:rPr>
              <w:t>18.9.0</w:t>
            </w:r>
          </w:p>
        </w:tc>
      </w:tr>
      <w:tr w:rsidR="00B07915" w:rsidRPr="00567618" w14:paraId="7E36FA1E"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A1FFE1C" w14:textId="7B4A03E9" w:rsidR="00B07915" w:rsidRDefault="00B07915" w:rsidP="00B07915">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45289" w14:textId="6184EEE3" w:rsidR="00B07915" w:rsidRDefault="00B07915" w:rsidP="00B07915">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F2DDB" w14:textId="7C494F77" w:rsidR="00B07915" w:rsidRPr="008A5291" w:rsidRDefault="00B07915" w:rsidP="00B07915">
            <w:pPr>
              <w:pStyle w:val="TAC"/>
              <w:rPr>
                <w:sz w:val="16"/>
                <w:szCs w:val="16"/>
              </w:rPr>
            </w:pPr>
            <w:r w:rsidRPr="00B07915">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4F0D78" w14:textId="2B62F42F" w:rsidR="00B07915" w:rsidRDefault="00B07915" w:rsidP="00B07915">
            <w:pPr>
              <w:pStyle w:val="TAL"/>
              <w:rPr>
                <w:rFonts w:cs="Arial"/>
                <w:sz w:val="16"/>
                <w:szCs w:val="16"/>
              </w:rPr>
            </w:pPr>
            <w:r>
              <w:rPr>
                <w:rFonts w:cs="Arial"/>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C45F13" w14:textId="42076E93" w:rsidR="00B07915" w:rsidRDefault="00B07915" w:rsidP="00B07915">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805BBB" w14:textId="0636EE49" w:rsidR="00B07915" w:rsidRDefault="00B07915" w:rsidP="00B07915">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4BF884" w14:textId="3282123D" w:rsidR="00B07915" w:rsidRPr="008A5291" w:rsidRDefault="00B07915" w:rsidP="00B07915">
            <w:pPr>
              <w:pStyle w:val="TAL"/>
            </w:pPr>
            <w:r w:rsidRPr="00B07915">
              <w:t>Corrections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9A2CB" w14:textId="51376BFD" w:rsidR="00B07915" w:rsidRDefault="00B07915" w:rsidP="00B07915">
            <w:pPr>
              <w:pStyle w:val="TAC"/>
              <w:rPr>
                <w:sz w:val="16"/>
                <w:szCs w:val="16"/>
              </w:rPr>
            </w:pPr>
            <w:r>
              <w:rPr>
                <w:sz w:val="16"/>
                <w:szCs w:val="16"/>
              </w:rPr>
              <w:t>18.9.0</w:t>
            </w:r>
          </w:p>
        </w:tc>
      </w:tr>
    </w:tbl>
    <w:p w14:paraId="6AE5F0B0" w14:textId="77777777" w:rsidR="00080512" w:rsidRPr="00FC7E52" w:rsidRDefault="00080512"/>
    <w:sectPr w:rsidR="00080512" w:rsidRPr="00FC7E52">
      <w:headerReference w:type="default" r:id="rId268"/>
      <w:footerReference w:type="default" r:id="rId2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8FC7BE" w14:textId="77777777" w:rsidR="009931F3" w:rsidRDefault="009931F3">
      <w:r>
        <w:separator/>
      </w:r>
    </w:p>
  </w:endnote>
  <w:endnote w:type="continuationSeparator" w:id="0">
    <w:p w14:paraId="1042FCFC" w14:textId="77777777" w:rsidR="009931F3" w:rsidRDefault="009931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Microsoft YaHei"/>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226EDF" w14:textId="77777777" w:rsidR="009931F3" w:rsidRDefault="009931F3">
      <w:r>
        <w:separator/>
      </w:r>
    </w:p>
  </w:footnote>
  <w:footnote w:type="continuationSeparator" w:id="0">
    <w:p w14:paraId="63A5EB1D" w14:textId="77777777" w:rsidR="009931F3" w:rsidRDefault="009931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EB2CF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025D">
      <w:rPr>
        <w:rFonts w:ascii="Arial" w:hAnsi="Arial" w:cs="Arial"/>
        <w:b/>
        <w:noProof/>
        <w:sz w:val="18"/>
        <w:szCs w:val="18"/>
      </w:rPr>
      <w:t>3GPP TS 26.114 V18.9.0 (2025-01)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E31FB3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025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EB4"/>
    <w:rsid w:val="00051834"/>
    <w:rsid w:val="00051C87"/>
    <w:rsid w:val="00054A22"/>
    <w:rsid w:val="00062023"/>
    <w:rsid w:val="00063826"/>
    <w:rsid w:val="000655A6"/>
    <w:rsid w:val="00075250"/>
    <w:rsid w:val="00080512"/>
    <w:rsid w:val="0009144B"/>
    <w:rsid w:val="000C47C3"/>
    <w:rsid w:val="000C6165"/>
    <w:rsid w:val="000D58AB"/>
    <w:rsid w:val="000E182A"/>
    <w:rsid w:val="000E79A5"/>
    <w:rsid w:val="000F2497"/>
    <w:rsid w:val="000F63AB"/>
    <w:rsid w:val="00133525"/>
    <w:rsid w:val="001438B4"/>
    <w:rsid w:val="001471E8"/>
    <w:rsid w:val="00173E3B"/>
    <w:rsid w:val="00174E78"/>
    <w:rsid w:val="00175105"/>
    <w:rsid w:val="00175862"/>
    <w:rsid w:val="00186BBC"/>
    <w:rsid w:val="001A4C42"/>
    <w:rsid w:val="001A7420"/>
    <w:rsid w:val="001B4F0C"/>
    <w:rsid w:val="001B6637"/>
    <w:rsid w:val="001C03E0"/>
    <w:rsid w:val="001C21C3"/>
    <w:rsid w:val="001D02C2"/>
    <w:rsid w:val="001E65DB"/>
    <w:rsid w:val="001F0C1D"/>
    <w:rsid w:val="001F1132"/>
    <w:rsid w:val="001F168B"/>
    <w:rsid w:val="002027B8"/>
    <w:rsid w:val="00203833"/>
    <w:rsid w:val="00223D90"/>
    <w:rsid w:val="0022578D"/>
    <w:rsid w:val="002347A2"/>
    <w:rsid w:val="0024301E"/>
    <w:rsid w:val="00244577"/>
    <w:rsid w:val="00246E3A"/>
    <w:rsid w:val="00247844"/>
    <w:rsid w:val="00257DEE"/>
    <w:rsid w:val="00265706"/>
    <w:rsid w:val="002667ED"/>
    <w:rsid w:val="002675F0"/>
    <w:rsid w:val="002760EE"/>
    <w:rsid w:val="002939E0"/>
    <w:rsid w:val="002A0D30"/>
    <w:rsid w:val="002A5CD6"/>
    <w:rsid w:val="002B5D23"/>
    <w:rsid w:val="002B6339"/>
    <w:rsid w:val="002B6A8C"/>
    <w:rsid w:val="002D4976"/>
    <w:rsid w:val="002E00EE"/>
    <w:rsid w:val="002F1D1A"/>
    <w:rsid w:val="002F2275"/>
    <w:rsid w:val="002F2C17"/>
    <w:rsid w:val="00315B85"/>
    <w:rsid w:val="003172DC"/>
    <w:rsid w:val="00326CAE"/>
    <w:rsid w:val="0035462D"/>
    <w:rsid w:val="00356555"/>
    <w:rsid w:val="003765B8"/>
    <w:rsid w:val="003A1692"/>
    <w:rsid w:val="003A1CD1"/>
    <w:rsid w:val="003A6103"/>
    <w:rsid w:val="003B0BD9"/>
    <w:rsid w:val="003C3971"/>
    <w:rsid w:val="003D23B4"/>
    <w:rsid w:val="003E010C"/>
    <w:rsid w:val="003E35D5"/>
    <w:rsid w:val="003F08B9"/>
    <w:rsid w:val="00423334"/>
    <w:rsid w:val="00423420"/>
    <w:rsid w:val="004345EC"/>
    <w:rsid w:val="00440B23"/>
    <w:rsid w:val="00465135"/>
    <w:rsid w:val="00465515"/>
    <w:rsid w:val="0049751D"/>
    <w:rsid w:val="004C30AC"/>
    <w:rsid w:val="004D3578"/>
    <w:rsid w:val="004E213A"/>
    <w:rsid w:val="004F0988"/>
    <w:rsid w:val="004F3340"/>
    <w:rsid w:val="004F54C3"/>
    <w:rsid w:val="00500DF0"/>
    <w:rsid w:val="00501814"/>
    <w:rsid w:val="00503FCE"/>
    <w:rsid w:val="00506440"/>
    <w:rsid w:val="00522A8C"/>
    <w:rsid w:val="0053388B"/>
    <w:rsid w:val="00535773"/>
    <w:rsid w:val="00543E6C"/>
    <w:rsid w:val="005602B3"/>
    <w:rsid w:val="00564A89"/>
    <w:rsid w:val="00565087"/>
    <w:rsid w:val="005675DB"/>
    <w:rsid w:val="005759FE"/>
    <w:rsid w:val="00590B8A"/>
    <w:rsid w:val="0059563F"/>
    <w:rsid w:val="00597B11"/>
    <w:rsid w:val="005D2E01"/>
    <w:rsid w:val="005D7526"/>
    <w:rsid w:val="005E4BB2"/>
    <w:rsid w:val="005F788A"/>
    <w:rsid w:val="00602AEA"/>
    <w:rsid w:val="00614FDF"/>
    <w:rsid w:val="00622016"/>
    <w:rsid w:val="00624E70"/>
    <w:rsid w:val="0063543D"/>
    <w:rsid w:val="00647114"/>
    <w:rsid w:val="0064734C"/>
    <w:rsid w:val="00670CF4"/>
    <w:rsid w:val="006912E9"/>
    <w:rsid w:val="006A323F"/>
    <w:rsid w:val="006B187A"/>
    <w:rsid w:val="006B30D0"/>
    <w:rsid w:val="006C0130"/>
    <w:rsid w:val="006C3D95"/>
    <w:rsid w:val="006C4EF9"/>
    <w:rsid w:val="006E5C86"/>
    <w:rsid w:val="006F6E78"/>
    <w:rsid w:val="00701116"/>
    <w:rsid w:val="007016E1"/>
    <w:rsid w:val="0071174C"/>
    <w:rsid w:val="00713C44"/>
    <w:rsid w:val="007228CF"/>
    <w:rsid w:val="007249AF"/>
    <w:rsid w:val="00734A5B"/>
    <w:rsid w:val="00735F32"/>
    <w:rsid w:val="0074026F"/>
    <w:rsid w:val="00741CA5"/>
    <w:rsid w:val="007429F6"/>
    <w:rsid w:val="00744E76"/>
    <w:rsid w:val="00765EA3"/>
    <w:rsid w:val="00772D08"/>
    <w:rsid w:val="00774DA4"/>
    <w:rsid w:val="00776431"/>
    <w:rsid w:val="00781F0F"/>
    <w:rsid w:val="007B600E"/>
    <w:rsid w:val="007C6FA5"/>
    <w:rsid w:val="007D774C"/>
    <w:rsid w:val="007E3376"/>
    <w:rsid w:val="007F0F4A"/>
    <w:rsid w:val="008028A4"/>
    <w:rsid w:val="00805B98"/>
    <w:rsid w:val="008157F3"/>
    <w:rsid w:val="00830747"/>
    <w:rsid w:val="00830904"/>
    <w:rsid w:val="008768CA"/>
    <w:rsid w:val="008A5291"/>
    <w:rsid w:val="008C384C"/>
    <w:rsid w:val="008C7B64"/>
    <w:rsid w:val="008D015B"/>
    <w:rsid w:val="008E0BD5"/>
    <w:rsid w:val="008E2D68"/>
    <w:rsid w:val="008E327F"/>
    <w:rsid w:val="008E6756"/>
    <w:rsid w:val="008E6C9E"/>
    <w:rsid w:val="0090271F"/>
    <w:rsid w:val="00902E23"/>
    <w:rsid w:val="009114D7"/>
    <w:rsid w:val="0091348E"/>
    <w:rsid w:val="00913B11"/>
    <w:rsid w:val="00914437"/>
    <w:rsid w:val="00917CCB"/>
    <w:rsid w:val="00924902"/>
    <w:rsid w:val="00933FB0"/>
    <w:rsid w:val="00942EC2"/>
    <w:rsid w:val="00943682"/>
    <w:rsid w:val="0096686C"/>
    <w:rsid w:val="00975DAE"/>
    <w:rsid w:val="009931F3"/>
    <w:rsid w:val="009B025D"/>
    <w:rsid w:val="009D011A"/>
    <w:rsid w:val="009F37B7"/>
    <w:rsid w:val="00A10F02"/>
    <w:rsid w:val="00A164B4"/>
    <w:rsid w:val="00A26956"/>
    <w:rsid w:val="00A27486"/>
    <w:rsid w:val="00A53724"/>
    <w:rsid w:val="00A559A0"/>
    <w:rsid w:val="00A56066"/>
    <w:rsid w:val="00A73129"/>
    <w:rsid w:val="00A82346"/>
    <w:rsid w:val="00A92BA1"/>
    <w:rsid w:val="00A943D2"/>
    <w:rsid w:val="00A95A32"/>
    <w:rsid w:val="00AA3132"/>
    <w:rsid w:val="00AA75B7"/>
    <w:rsid w:val="00AB4A5D"/>
    <w:rsid w:val="00AB5EED"/>
    <w:rsid w:val="00AC6BC6"/>
    <w:rsid w:val="00AC7373"/>
    <w:rsid w:val="00AD45A1"/>
    <w:rsid w:val="00AE6164"/>
    <w:rsid w:val="00AE65E2"/>
    <w:rsid w:val="00AF1460"/>
    <w:rsid w:val="00B07915"/>
    <w:rsid w:val="00B133C5"/>
    <w:rsid w:val="00B15449"/>
    <w:rsid w:val="00B3123A"/>
    <w:rsid w:val="00B3789B"/>
    <w:rsid w:val="00B617B1"/>
    <w:rsid w:val="00B621C5"/>
    <w:rsid w:val="00B7264E"/>
    <w:rsid w:val="00B93086"/>
    <w:rsid w:val="00BA19ED"/>
    <w:rsid w:val="00BA4B8D"/>
    <w:rsid w:val="00BC0F7D"/>
    <w:rsid w:val="00BD7D31"/>
    <w:rsid w:val="00BE202A"/>
    <w:rsid w:val="00BE3255"/>
    <w:rsid w:val="00BF128E"/>
    <w:rsid w:val="00C05D3C"/>
    <w:rsid w:val="00C074DD"/>
    <w:rsid w:val="00C07BAE"/>
    <w:rsid w:val="00C10F93"/>
    <w:rsid w:val="00C1496A"/>
    <w:rsid w:val="00C33079"/>
    <w:rsid w:val="00C45231"/>
    <w:rsid w:val="00C551FF"/>
    <w:rsid w:val="00C72833"/>
    <w:rsid w:val="00C7286B"/>
    <w:rsid w:val="00C80F1D"/>
    <w:rsid w:val="00C87324"/>
    <w:rsid w:val="00C91962"/>
    <w:rsid w:val="00C93F40"/>
    <w:rsid w:val="00C97F57"/>
    <w:rsid w:val="00CA3D0C"/>
    <w:rsid w:val="00CB206A"/>
    <w:rsid w:val="00CC0DFD"/>
    <w:rsid w:val="00CD3946"/>
    <w:rsid w:val="00CD5CBE"/>
    <w:rsid w:val="00CE1950"/>
    <w:rsid w:val="00D01074"/>
    <w:rsid w:val="00D13FAC"/>
    <w:rsid w:val="00D56B69"/>
    <w:rsid w:val="00D572BC"/>
    <w:rsid w:val="00D57972"/>
    <w:rsid w:val="00D64B8F"/>
    <w:rsid w:val="00D675A9"/>
    <w:rsid w:val="00D738D6"/>
    <w:rsid w:val="00D73D60"/>
    <w:rsid w:val="00D755EB"/>
    <w:rsid w:val="00D76048"/>
    <w:rsid w:val="00D829EE"/>
    <w:rsid w:val="00D82E6F"/>
    <w:rsid w:val="00D84C24"/>
    <w:rsid w:val="00D87E00"/>
    <w:rsid w:val="00D9134D"/>
    <w:rsid w:val="00DA588F"/>
    <w:rsid w:val="00DA7A03"/>
    <w:rsid w:val="00DB1818"/>
    <w:rsid w:val="00DC309B"/>
    <w:rsid w:val="00DC4DA2"/>
    <w:rsid w:val="00DD39C6"/>
    <w:rsid w:val="00DD4C17"/>
    <w:rsid w:val="00DD74A5"/>
    <w:rsid w:val="00DF0B9C"/>
    <w:rsid w:val="00DF2B1F"/>
    <w:rsid w:val="00DF6296"/>
    <w:rsid w:val="00DF62CD"/>
    <w:rsid w:val="00E16509"/>
    <w:rsid w:val="00E169B7"/>
    <w:rsid w:val="00E43E04"/>
    <w:rsid w:val="00E44582"/>
    <w:rsid w:val="00E54F31"/>
    <w:rsid w:val="00E608DA"/>
    <w:rsid w:val="00E65F58"/>
    <w:rsid w:val="00E77645"/>
    <w:rsid w:val="00E807D3"/>
    <w:rsid w:val="00EA15B0"/>
    <w:rsid w:val="00EA5EA7"/>
    <w:rsid w:val="00EB06FD"/>
    <w:rsid w:val="00EC4A25"/>
    <w:rsid w:val="00EF03C9"/>
    <w:rsid w:val="00EF608C"/>
    <w:rsid w:val="00F025A2"/>
    <w:rsid w:val="00F04712"/>
    <w:rsid w:val="00F13360"/>
    <w:rsid w:val="00F22EC7"/>
    <w:rsid w:val="00F2582A"/>
    <w:rsid w:val="00F325C8"/>
    <w:rsid w:val="00F34834"/>
    <w:rsid w:val="00F5396B"/>
    <w:rsid w:val="00F653B8"/>
    <w:rsid w:val="00F9008D"/>
    <w:rsid w:val="00FA1266"/>
    <w:rsid w:val="00FC0847"/>
    <w:rsid w:val="00FC1192"/>
    <w:rsid w:val="00FC5AC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image" Target="media/image65.emf"/><Relationship Id="rId159" Type="http://schemas.openxmlformats.org/officeDocument/2006/relationships/oleObject" Target="embeddings/oleObject39.bin"/><Relationship Id="rId170" Type="http://schemas.openxmlformats.org/officeDocument/2006/relationships/oleObject" Target="embeddings/oleObject45.bin"/><Relationship Id="rId191" Type="http://schemas.openxmlformats.org/officeDocument/2006/relationships/image" Target="media/image91.wmf"/><Relationship Id="rId205" Type="http://schemas.openxmlformats.org/officeDocument/2006/relationships/image" Target="media/image98.wmf"/><Relationship Id="rId226" Type="http://schemas.openxmlformats.org/officeDocument/2006/relationships/oleObject" Target="embeddings/oleObject75.bin"/><Relationship Id="rId247" Type="http://schemas.openxmlformats.org/officeDocument/2006/relationships/hyperlink" Target="mailto:media-types@iana.org" TargetMode="External"/><Relationship Id="rId107" Type="http://schemas.openxmlformats.org/officeDocument/2006/relationships/oleObject" Target="embeddings/oleObject25.bin"/><Relationship Id="rId268" Type="http://schemas.openxmlformats.org/officeDocument/2006/relationships/header" Target="header1.xml"/><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9.vsd"/><Relationship Id="rId128" Type="http://schemas.openxmlformats.org/officeDocument/2006/relationships/package" Target="embeddings/Microsoft_Visio_Drawing15.vsdx"/><Relationship Id="rId149" Type="http://schemas.openxmlformats.org/officeDocument/2006/relationships/oleObject" Target="embeddings/oleObject34.bin"/><Relationship Id="rId5" Type="http://schemas.openxmlformats.org/officeDocument/2006/relationships/settings" Target="settings.xml"/><Relationship Id="rId95" Type="http://schemas.openxmlformats.org/officeDocument/2006/relationships/oleObject" Target="embeddings/oleObject17.bin"/><Relationship Id="rId160" Type="http://schemas.openxmlformats.org/officeDocument/2006/relationships/image" Target="media/image76.wmf"/><Relationship Id="rId181" Type="http://schemas.openxmlformats.org/officeDocument/2006/relationships/image" Target="media/image86.wmf"/><Relationship Id="rId216" Type="http://schemas.openxmlformats.org/officeDocument/2006/relationships/oleObject" Target="embeddings/oleObject69.bin"/><Relationship Id="rId237" Type="http://schemas.openxmlformats.org/officeDocument/2006/relationships/hyperlink" Target="http://www.iana.org" TargetMode="External"/><Relationship Id="rId258" Type="http://schemas.openxmlformats.org/officeDocument/2006/relationships/package" Target="embeddings/Microsoft_Word_Document18.docx"/><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package" Target="embeddings/Microsoft_Word_Document11.docx"/><Relationship Id="rId118" Type="http://schemas.openxmlformats.org/officeDocument/2006/relationships/oleObject" Target="embeddings/oleObject29.bin"/><Relationship Id="rId139" Type="http://schemas.openxmlformats.org/officeDocument/2006/relationships/oleObject" Target="embeddings/Microsoft_Visio_2003-2010_Drawing14.vsd"/><Relationship Id="rId85" Type="http://schemas.openxmlformats.org/officeDocument/2006/relationships/oleObject" Target="embeddings/oleObject12.bin"/><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6.bin"/><Relationship Id="rId206" Type="http://schemas.openxmlformats.org/officeDocument/2006/relationships/oleObject" Target="embeddings/oleObject63.bin"/><Relationship Id="rId227" Type="http://schemas.openxmlformats.org/officeDocument/2006/relationships/image" Target="media/image107.wmf"/><Relationship Id="rId248" Type="http://schemas.openxmlformats.org/officeDocument/2006/relationships/hyperlink" Target="mailto:3gppContact@etsi.org" TargetMode="External"/><Relationship Id="rId269" Type="http://schemas.openxmlformats.org/officeDocument/2006/relationships/footer" Target="foot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6.bin"/><Relationship Id="rId129" Type="http://schemas.openxmlformats.org/officeDocument/2006/relationships/image" Target="media/image61.emf"/><Relationship Id="rId54" Type="http://schemas.openxmlformats.org/officeDocument/2006/relationships/package" Target="embeddings/Microsoft_Word_Document6.docx"/><Relationship Id="rId75" Type="http://schemas.openxmlformats.org/officeDocument/2006/relationships/image" Target="media/image34.emf"/><Relationship Id="rId96" Type="http://schemas.openxmlformats.org/officeDocument/2006/relationships/image" Target="media/image45.wmf"/><Relationship Id="rId140" Type="http://schemas.openxmlformats.org/officeDocument/2006/relationships/image" Target="media/image66.emf"/><Relationship Id="rId161" Type="http://schemas.openxmlformats.org/officeDocument/2006/relationships/oleObject" Target="embeddings/oleObject40.bin"/><Relationship Id="rId182" Type="http://schemas.openxmlformats.org/officeDocument/2006/relationships/oleObject" Target="embeddings/oleObject51.bin"/><Relationship Id="rId217" Type="http://schemas.openxmlformats.org/officeDocument/2006/relationships/oleObject" Target="embeddings/oleObject70.bin"/><Relationship Id="rId6" Type="http://schemas.openxmlformats.org/officeDocument/2006/relationships/webSettings" Target="webSettings.xml"/><Relationship Id="rId238" Type="http://schemas.openxmlformats.org/officeDocument/2006/relationships/image" Target="media/image111.emf"/><Relationship Id="rId259" Type="http://schemas.openxmlformats.org/officeDocument/2006/relationships/image" Target="media/image120.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ntTable" Target="fontTable.xml"/><Relationship Id="rId44" Type="http://schemas.openxmlformats.org/officeDocument/2006/relationships/oleObject" Target="embeddings/Microsoft_Visio_2003-2010_Drawing2.vsd"/><Relationship Id="rId60" Type="http://schemas.openxmlformats.org/officeDocument/2006/relationships/package" Target="embeddings/Microsoft_Word_Document9.docx"/><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image" Target="media/image40.wmf"/><Relationship Id="rId130" Type="http://schemas.openxmlformats.org/officeDocument/2006/relationships/package" Target="embeddings/Microsoft_Visio_Drawing16.vsdx"/><Relationship Id="rId135" Type="http://schemas.openxmlformats.org/officeDocument/2006/relationships/oleObject" Target="embeddings/Microsoft_Visio_2003-2010_Drawing12.vsd"/><Relationship Id="rId151" Type="http://schemas.openxmlformats.org/officeDocument/2006/relationships/oleObject" Target="embeddings/oleObject35.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59.bin"/><Relationship Id="rId172" Type="http://schemas.openxmlformats.org/officeDocument/2006/relationships/oleObject" Target="embeddings/oleObject46.bin"/><Relationship Id="rId193" Type="http://schemas.openxmlformats.org/officeDocument/2006/relationships/image" Target="media/image92.wmf"/><Relationship Id="rId202" Type="http://schemas.openxmlformats.org/officeDocument/2006/relationships/oleObject" Target="embeddings/oleObject61.bin"/><Relationship Id="rId207" Type="http://schemas.openxmlformats.org/officeDocument/2006/relationships/oleObject" Target="embeddings/oleObject64.bin"/><Relationship Id="rId223" Type="http://schemas.openxmlformats.org/officeDocument/2006/relationships/image" Target="media/image105.wmf"/><Relationship Id="rId228" Type="http://schemas.openxmlformats.org/officeDocument/2006/relationships/oleObject" Target="embeddings/oleObject76.bin"/><Relationship Id="rId244" Type="http://schemas.openxmlformats.org/officeDocument/2006/relationships/image" Target="media/image114.emf"/><Relationship Id="rId249" Type="http://schemas.openxmlformats.org/officeDocument/2006/relationships/image" Target="media/image115.emf"/><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wmf"/><Relationship Id="rId260" Type="http://schemas.openxmlformats.org/officeDocument/2006/relationships/package" Target="embeddings/Microsoft_Visio_Drawing19.vsdx"/><Relationship Id="rId265" Type="http://schemas.openxmlformats.org/officeDocument/2006/relationships/oleObject" Target="embeddings/oleObject87.bin"/><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Microsoft_Visio_2003-2010_Drawing10.vsd"/><Relationship Id="rId97" Type="http://schemas.openxmlformats.org/officeDocument/2006/relationships/oleObject" Target="embeddings/oleObject18.bin"/><Relationship Id="rId104" Type="http://schemas.openxmlformats.org/officeDocument/2006/relationships/oleObject" Target="embeddings/oleObject23.bin"/><Relationship Id="rId120" Type="http://schemas.openxmlformats.org/officeDocument/2006/relationships/package" Target="embeddings/Microsoft_Visio_Drawing12.vsdx"/><Relationship Id="rId125" Type="http://schemas.openxmlformats.org/officeDocument/2006/relationships/image" Target="media/image59.emf"/><Relationship Id="rId141" Type="http://schemas.openxmlformats.org/officeDocument/2006/relationships/oleObject" Target="embeddings/Microsoft_Visio_2003-2010_Drawing15.vsd"/><Relationship Id="rId146" Type="http://schemas.openxmlformats.org/officeDocument/2006/relationships/image" Target="media/image69.emf"/><Relationship Id="rId167" Type="http://schemas.openxmlformats.org/officeDocument/2006/relationships/image" Target="media/image79.wmf"/><Relationship Id="rId188" Type="http://schemas.openxmlformats.org/officeDocument/2006/relationships/oleObject" Target="embeddings/oleObject54.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oleObject" Target="embeddings/oleObject41.bin"/><Relationship Id="rId183" Type="http://schemas.openxmlformats.org/officeDocument/2006/relationships/image" Target="media/image87.wmf"/><Relationship Id="rId213" Type="http://schemas.openxmlformats.org/officeDocument/2006/relationships/image" Target="media/image101.wmf"/><Relationship Id="rId218" Type="http://schemas.openxmlformats.org/officeDocument/2006/relationships/oleObject" Target="embeddings/oleObject71.bin"/><Relationship Id="rId234" Type="http://schemas.openxmlformats.org/officeDocument/2006/relationships/oleObject" Target="embeddings/oleObject79.bin"/><Relationship Id="rId239" Type="http://schemas.openxmlformats.org/officeDocument/2006/relationships/oleObject" Target="embeddings/oleObject8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83.bin"/><Relationship Id="rId255" Type="http://schemas.openxmlformats.org/officeDocument/2006/relationships/image" Target="media/image118.emf"/><Relationship Id="rId271" Type="http://schemas.openxmlformats.org/officeDocument/2006/relationships/theme" Target="theme/theme1.xml"/><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5.vsd"/><Relationship Id="rId87" Type="http://schemas.openxmlformats.org/officeDocument/2006/relationships/oleObject" Target="embeddings/oleObject13.bin"/><Relationship Id="rId110" Type="http://schemas.openxmlformats.org/officeDocument/2006/relationships/oleObject" Target="embeddings/oleObject27.bin"/><Relationship Id="rId115" Type="http://schemas.openxmlformats.org/officeDocument/2006/relationships/image" Target="media/image53.emf"/><Relationship Id="rId131" Type="http://schemas.openxmlformats.org/officeDocument/2006/relationships/image" Target="media/image62.emf"/><Relationship Id="rId136" Type="http://schemas.openxmlformats.org/officeDocument/2006/relationships/image" Target="media/image64.emf"/><Relationship Id="rId157" Type="http://schemas.openxmlformats.org/officeDocument/2006/relationships/oleObject" Target="embeddings/oleObject38.bin"/><Relationship Id="rId178" Type="http://schemas.openxmlformats.org/officeDocument/2006/relationships/oleObject" Target="embeddings/oleObject49.bin"/><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7.bin"/><Relationship Id="rId199" Type="http://schemas.openxmlformats.org/officeDocument/2006/relationships/image" Target="media/image95.wmf"/><Relationship Id="rId203" Type="http://schemas.openxmlformats.org/officeDocument/2006/relationships/image" Target="media/image97.wmf"/><Relationship Id="rId208" Type="http://schemas.openxmlformats.org/officeDocument/2006/relationships/oleObject" Target="embeddings/oleObject65.bin"/><Relationship Id="rId229" Type="http://schemas.openxmlformats.org/officeDocument/2006/relationships/image" Target="media/image108.wmf"/><Relationship Id="rId19" Type="http://schemas.openxmlformats.org/officeDocument/2006/relationships/image" Target="media/image6.emf"/><Relationship Id="rId224" Type="http://schemas.openxmlformats.org/officeDocument/2006/relationships/oleObject" Target="embeddings/oleObject74.bin"/><Relationship Id="rId240" Type="http://schemas.openxmlformats.org/officeDocument/2006/relationships/image" Target="media/image112.emf"/><Relationship Id="rId245" Type="http://schemas.openxmlformats.org/officeDocument/2006/relationships/oleObject" Target="embeddings/Microsoft_Visio_2003-2010_Drawing16.vsd"/><Relationship Id="rId261" Type="http://schemas.openxmlformats.org/officeDocument/2006/relationships/image" Target="media/image121.emf"/><Relationship Id="rId266" Type="http://schemas.openxmlformats.org/officeDocument/2006/relationships/image" Target="media/image124.emf"/><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7.docx"/><Relationship Id="rId77" Type="http://schemas.openxmlformats.org/officeDocument/2006/relationships/image" Target="media/image35.emf"/><Relationship Id="rId100" Type="http://schemas.openxmlformats.org/officeDocument/2006/relationships/oleObject" Target="embeddings/oleObject20.bin"/><Relationship Id="rId105" Type="http://schemas.openxmlformats.org/officeDocument/2006/relationships/oleObject" Target="embeddings/oleObject24.bin"/><Relationship Id="rId126" Type="http://schemas.openxmlformats.org/officeDocument/2006/relationships/package" Target="embeddings/Microsoft_Visio_Drawing14.vsdx"/><Relationship Id="rId147" Type="http://schemas.openxmlformats.org/officeDocument/2006/relationships/oleObject" Target="embeddings/oleObject33.bin"/><Relationship Id="rId168" Type="http://schemas.openxmlformats.org/officeDocument/2006/relationships/oleObject" Target="embeddings/oleObject44.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8.vsd"/><Relationship Id="rId93" Type="http://schemas.openxmlformats.org/officeDocument/2006/relationships/oleObject" Target="embeddings/oleObject16.bin"/><Relationship Id="rId98" Type="http://schemas.openxmlformats.org/officeDocument/2006/relationships/image" Target="media/image46.wmf"/><Relationship Id="rId121" Type="http://schemas.openxmlformats.org/officeDocument/2006/relationships/image" Target="media/image57.emf"/><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2.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68.bin"/><Relationship Id="rId230" Type="http://schemas.openxmlformats.org/officeDocument/2006/relationships/oleObject" Target="embeddings/oleObject77.bin"/><Relationship Id="rId235" Type="http://schemas.openxmlformats.org/officeDocument/2006/relationships/hyperlink" Target="http://www.iana.org" TargetMode="External"/><Relationship Id="rId251" Type="http://schemas.openxmlformats.org/officeDocument/2006/relationships/image" Target="media/image116.emf"/><Relationship Id="rId256" Type="http://schemas.openxmlformats.org/officeDocument/2006/relationships/package" Target="embeddings/Microsoft_Word_Document17.docx"/><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oleObject" Target="embeddings/Microsoft_Visio_2003-2010_Drawing13.vsd"/><Relationship Id="rId158" Type="http://schemas.openxmlformats.org/officeDocument/2006/relationships/image" Target="media/image75.wmf"/><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oleObject" Target="embeddings/oleObject11.bin"/><Relationship Id="rId88" Type="http://schemas.openxmlformats.org/officeDocument/2006/relationships/image" Target="media/image41.wmf"/><Relationship Id="rId111" Type="http://schemas.openxmlformats.org/officeDocument/2006/relationships/image" Target="media/image50.wmf"/><Relationship Id="rId132" Type="http://schemas.openxmlformats.org/officeDocument/2006/relationships/oleObject" Target="embeddings/oleObject30.bin"/><Relationship Id="rId153" Type="http://schemas.openxmlformats.org/officeDocument/2006/relationships/oleObject" Target="embeddings/oleObject36.bin"/><Relationship Id="rId174" Type="http://schemas.openxmlformats.org/officeDocument/2006/relationships/oleObject" Target="embeddings/oleObject47.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5.bin"/><Relationship Id="rId204" Type="http://schemas.openxmlformats.org/officeDocument/2006/relationships/oleObject" Target="embeddings/oleObject62.bin"/><Relationship Id="rId220" Type="http://schemas.openxmlformats.org/officeDocument/2006/relationships/oleObject" Target="embeddings/oleObject72.bin"/><Relationship Id="rId225" Type="http://schemas.openxmlformats.org/officeDocument/2006/relationships/image" Target="media/image106.wmf"/><Relationship Id="rId241" Type="http://schemas.openxmlformats.org/officeDocument/2006/relationships/oleObject" Target="embeddings/oleObject81.bin"/><Relationship Id="rId246" Type="http://schemas.openxmlformats.org/officeDocument/2006/relationships/hyperlink" Target="http://www.iana.org/" TargetMode="External"/><Relationship Id="rId267" Type="http://schemas.openxmlformats.org/officeDocument/2006/relationships/oleObject" Target="embeddings/oleObject88.bin"/><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image" Target="media/image48.wmf"/><Relationship Id="rId127" Type="http://schemas.openxmlformats.org/officeDocument/2006/relationships/image" Target="media/image60.emf"/><Relationship Id="rId262" Type="http://schemas.openxmlformats.org/officeDocument/2006/relationships/oleObject" Target="embeddings/oleObject86.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5.docx"/><Relationship Id="rId73" Type="http://schemas.openxmlformats.org/officeDocument/2006/relationships/image" Target="media/image33.emf"/><Relationship Id="rId78" Type="http://schemas.openxmlformats.org/officeDocument/2006/relationships/oleObject" Target="embeddings/Microsoft_Visio_2003-2010_Drawing11.vsd"/><Relationship Id="rId94" Type="http://schemas.openxmlformats.org/officeDocument/2006/relationships/image" Target="media/image44.wmf"/><Relationship Id="rId99" Type="http://schemas.openxmlformats.org/officeDocument/2006/relationships/oleObject" Target="embeddings/oleObject19.bin"/><Relationship Id="rId101" Type="http://schemas.openxmlformats.org/officeDocument/2006/relationships/oleObject" Target="embeddings/oleObject21.bin"/><Relationship Id="rId122" Type="http://schemas.openxmlformats.org/officeDocument/2006/relationships/hyperlink" Target="http://qoeserver.operator.com" TargetMode="External"/><Relationship Id="rId143" Type="http://schemas.openxmlformats.org/officeDocument/2006/relationships/oleObject" Target="embeddings/oleObject31.bin"/><Relationship Id="rId148" Type="http://schemas.openxmlformats.org/officeDocument/2006/relationships/image" Target="media/image70.emf"/><Relationship Id="rId164" Type="http://schemas.openxmlformats.org/officeDocument/2006/relationships/oleObject" Target="embeddings/oleObject42.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0.bin"/><Relationship Id="rId210" Type="http://schemas.openxmlformats.org/officeDocument/2006/relationships/oleObject" Target="embeddings/oleObject66.bin"/><Relationship Id="rId215" Type="http://schemas.openxmlformats.org/officeDocument/2006/relationships/image" Target="media/image102.wmf"/><Relationship Id="rId236" Type="http://schemas.openxmlformats.org/officeDocument/2006/relationships/hyperlink" Target="mailto:3gppContact@etsi.org" TargetMode="External"/><Relationship Id="rId257" Type="http://schemas.openxmlformats.org/officeDocument/2006/relationships/image" Target="media/image119.emf"/><Relationship Id="rId26" Type="http://schemas.openxmlformats.org/officeDocument/2006/relationships/package" Target="embeddings/Microsoft_Visio_Drawing4.vsdx"/><Relationship Id="rId231" Type="http://schemas.openxmlformats.org/officeDocument/2006/relationships/image" Target="media/image109.wmf"/><Relationship Id="rId252" Type="http://schemas.openxmlformats.org/officeDocument/2006/relationships/oleObject" Target="embeddings/oleObject84.bin"/><Relationship Id="rId47" Type="http://schemas.openxmlformats.org/officeDocument/2006/relationships/image" Target="media/image20.emf"/><Relationship Id="rId68" Type="http://schemas.openxmlformats.org/officeDocument/2006/relationships/oleObject" Target="embeddings/Microsoft_Visio_2003-2010_Drawing6.vsd"/><Relationship Id="rId89" Type="http://schemas.openxmlformats.org/officeDocument/2006/relationships/oleObject" Target="embeddings/oleObject14.bin"/><Relationship Id="rId112" Type="http://schemas.openxmlformats.org/officeDocument/2006/relationships/oleObject" Target="embeddings/oleObject28.bin"/><Relationship Id="rId133" Type="http://schemas.openxmlformats.org/officeDocument/2006/relationships/hyperlink" Target="https://www.iana.org/assignments/websocket/websocket.xhtml" TargetMode="External"/><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58.bin"/><Relationship Id="rId200" Type="http://schemas.openxmlformats.org/officeDocument/2006/relationships/oleObject" Target="embeddings/oleObject60.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image" Target="media/image113.emf"/><Relationship Id="rId263" Type="http://schemas.openxmlformats.org/officeDocument/2006/relationships/image" Target="media/image122.wmf"/><Relationship Id="rId37" Type="http://schemas.openxmlformats.org/officeDocument/2006/relationships/image" Target="media/image15.wmf"/><Relationship Id="rId58" Type="http://schemas.openxmlformats.org/officeDocument/2006/relationships/package" Target="embeddings/Microsoft_Word_Document8.docx"/><Relationship Id="rId79" Type="http://schemas.openxmlformats.org/officeDocument/2006/relationships/image" Target="media/image36.wmf"/><Relationship Id="rId102" Type="http://schemas.openxmlformats.org/officeDocument/2006/relationships/oleObject" Target="embeddings/oleObject22.bin"/><Relationship Id="rId123" Type="http://schemas.openxmlformats.org/officeDocument/2006/relationships/image" Target="media/image58.emf"/><Relationship Id="rId144" Type="http://schemas.openxmlformats.org/officeDocument/2006/relationships/image" Target="media/image68.emf"/><Relationship Id="rId90" Type="http://schemas.openxmlformats.org/officeDocument/2006/relationships/image" Target="media/image42.wmf"/><Relationship Id="rId165" Type="http://schemas.openxmlformats.org/officeDocument/2006/relationships/image" Target="media/image78.wmf"/><Relationship Id="rId186" Type="http://schemas.openxmlformats.org/officeDocument/2006/relationships/oleObject" Target="embeddings/oleObject53.bin"/><Relationship Id="rId211" Type="http://schemas.openxmlformats.org/officeDocument/2006/relationships/image" Target="media/image100.wmf"/><Relationship Id="rId232" Type="http://schemas.openxmlformats.org/officeDocument/2006/relationships/oleObject" Target="embeddings/oleObject78.bin"/><Relationship Id="rId253" Type="http://schemas.openxmlformats.org/officeDocument/2006/relationships/image" Target="media/image117.emf"/><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1.emf"/><Relationship Id="rId134" Type="http://schemas.openxmlformats.org/officeDocument/2006/relationships/image" Target="media/image63.emf"/><Relationship Id="rId80" Type="http://schemas.openxmlformats.org/officeDocument/2006/relationships/oleObject" Target="embeddings/oleObject10.bin"/><Relationship Id="rId155" Type="http://schemas.openxmlformats.org/officeDocument/2006/relationships/oleObject" Target="embeddings/oleObject37.bin"/><Relationship Id="rId176" Type="http://schemas.openxmlformats.org/officeDocument/2006/relationships/oleObject" Target="embeddings/oleObject48.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3.bin"/><Relationship Id="rId243" Type="http://schemas.openxmlformats.org/officeDocument/2006/relationships/oleObject" Target="embeddings/oleObject82.bin"/><Relationship Id="rId264" Type="http://schemas.openxmlformats.org/officeDocument/2006/relationships/image" Target="media/image123.emf"/><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image" Target="media/image47.wmf"/><Relationship Id="rId124" Type="http://schemas.openxmlformats.org/officeDocument/2006/relationships/package" Target="embeddings/Microsoft_Visio_Drawing13.vsdx"/><Relationship Id="rId70" Type="http://schemas.openxmlformats.org/officeDocument/2006/relationships/oleObject" Target="embeddings/Microsoft_Visio_2003-2010_Drawing7.vsd"/><Relationship Id="rId91" Type="http://schemas.openxmlformats.org/officeDocument/2006/relationships/oleObject" Target="embeddings/oleObject15.bin"/><Relationship Id="rId145" Type="http://schemas.openxmlformats.org/officeDocument/2006/relationships/oleObject" Target="embeddings/oleObject32.bin"/><Relationship Id="rId166" Type="http://schemas.openxmlformats.org/officeDocument/2006/relationships/oleObject" Target="embeddings/oleObject43.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7.bin"/><Relationship Id="rId233" Type="http://schemas.openxmlformats.org/officeDocument/2006/relationships/image" Target="media/image110.wmf"/><Relationship Id="rId254" Type="http://schemas.openxmlformats.org/officeDocument/2006/relationships/oleObject" Target="embeddings/oleObject85.bin"/><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Pages>
  <Words>194683</Words>
  <Characters>1109694</Characters>
  <Application>Microsoft Office Word</Application>
  <DocSecurity>0</DocSecurity>
  <Lines>9247</Lines>
  <Paragraphs>2603</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1301774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CR0575r3-26114_Rel-18</cp:lastModifiedBy>
  <cp:revision>5</cp:revision>
  <cp:lastPrinted>2019-02-25T14:05:00Z</cp:lastPrinted>
  <dcterms:created xsi:type="dcterms:W3CDTF">2025-01-01T21:10:00Z</dcterms:created>
  <dcterms:modified xsi:type="dcterms:W3CDTF">2025-01-01T21:34:00Z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