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15F340"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C83E2F">
              <w:t>18.5.0</w:t>
            </w:r>
            <w:r w:rsidRPr="004D3578">
              <w:t xml:space="preserve"> </w:t>
            </w:r>
            <w:r w:rsidRPr="00133525">
              <w:rPr>
                <w:sz w:val="32"/>
              </w:rPr>
              <w:t>(</w:t>
            </w:r>
            <w:r w:rsidR="00C83E2F">
              <w:rPr>
                <w:sz w:val="32"/>
              </w:rPr>
              <w:t>2024-12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lang w:val="en-US"/>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lang w:val="en-US"/>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3479FB"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F21C17">
              <w:rPr>
                <w:noProof/>
                <w:sz w:val="18"/>
              </w:rPr>
              <w:t>4</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82BE9C1" w14:textId="083A2C68" w:rsidR="006479E1"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479E1">
        <w:rPr>
          <w:noProof/>
        </w:rPr>
        <w:t>Foreword</w:t>
      </w:r>
      <w:r w:rsidR="006479E1">
        <w:rPr>
          <w:noProof/>
        </w:rPr>
        <w:tab/>
      </w:r>
      <w:r w:rsidR="006479E1">
        <w:rPr>
          <w:noProof/>
        </w:rPr>
        <w:fldChar w:fldCharType="begin" w:fldLock="1"/>
      </w:r>
      <w:r w:rsidR="006479E1">
        <w:rPr>
          <w:noProof/>
        </w:rPr>
        <w:instrText xml:space="preserve"> PAGEREF _Toc187743982 \h </w:instrText>
      </w:r>
      <w:r w:rsidR="006479E1">
        <w:rPr>
          <w:noProof/>
        </w:rPr>
      </w:r>
      <w:r w:rsidR="006479E1">
        <w:rPr>
          <w:noProof/>
        </w:rPr>
        <w:fldChar w:fldCharType="separate"/>
      </w:r>
      <w:r w:rsidR="006479E1">
        <w:rPr>
          <w:noProof/>
        </w:rPr>
        <w:t>6</w:t>
      </w:r>
      <w:r w:rsidR="006479E1">
        <w:rPr>
          <w:noProof/>
        </w:rPr>
        <w:fldChar w:fldCharType="end"/>
      </w:r>
    </w:p>
    <w:p w14:paraId="27B3870D" w14:textId="0F996BB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_Toc187743983 \h </w:instrText>
      </w:r>
      <w:r>
        <w:rPr>
          <w:noProof/>
        </w:rPr>
      </w:r>
      <w:r>
        <w:rPr>
          <w:noProof/>
        </w:rPr>
        <w:fldChar w:fldCharType="separate"/>
      </w:r>
      <w:r>
        <w:rPr>
          <w:noProof/>
        </w:rPr>
        <w:t>7</w:t>
      </w:r>
      <w:r>
        <w:rPr>
          <w:noProof/>
        </w:rPr>
        <w:fldChar w:fldCharType="end"/>
      </w:r>
    </w:p>
    <w:p w14:paraId="2D50D3D1" w14:textId="064ABB47"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_Toc187743984 \h </w:instrText>
      </w:r>
      <w:r>
        <w:rPr>
          <w:noProof/>
        </w:rPr>
      </w:r>
      <w:r>
        <w:rPr>
          <w:noProof/>
        </w:rPr>
        <w:fldChar w:fldCharType="separate"/>
      </w:r>
      <w:r>
        <w:rPr>
          <w:noProof/>
        </w:rPr>
        <w:t>7</w:t>
      </w:r>
      <w:r>
        <w:rPr>
          <w:noProof/>
        </w:rPr>
        <w:fldChar w:fldCharType="end"/>
      </w:r>
    </w:p>
    <w:p w14:paraId="10DAC774" w14:textId="068960DB"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_Toc187743985 \h </w:instrText>
      </w:r>
      <w:r>
        <w:rPr>
          <w:noProof/>
        </w:rPr>
      </w:r>
      <w:r>
        <w:rPr>
          <w:noProof/>
        </w:rPr>
        <w:fldChar w:fldCharType="separate"/>
      </w:r>
      <w:r>
        <w:rPr>
          <w:noProof/>
        </w:rPr>
        <w:t>9</w:t>
      </w:r>
      <w:r>
        <w:rPr>
          <w:noProof/>
        </w:rPr>
        <w:fldChar w:fldCharType="end"/>
      </w:r>
    </w:p>
    <w:p w14:paraId="34226E67" w14:textId="265F0267"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_Toc187743986 \h </w:instrText>
      </w:r>
      <w:r>
        <w:rPr>
          <w:noProof/>
        </w:rPr>
      </w:r>
      <w:r>
        <w:rPr>
          <w:noProof/>
        </w:rPr>
        <w:fldChar w:fldCharType="separate"/>
      </w:r>
      <w:r>
        <w:rPr>
          <w:noProof/>
        </w:rPr>
        <w:t>9</w:t>
      </w:r>
      <w:r>
        <w:rPr>
          <w:noProof/>
        </w:rPr>
        <w:fldChar w:fldCharType="end"/>
      </w:r>
    </w:p>
    <w:p w14:paraId="27F24747" w14:textId="5DF96AAF"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_Toc187743987 \h </w:instrText>
      </w:r>
      <w:r>
        <w:rPr>
          <w:noProof/>
        </w:rPr>
      </w:r>
      <w:r>
        <w:rPr>
          <w:noProof/>
        </w:rPr>
        <w:fldChar w:fldCharType="separate"/>
      </w:r>
      <w:r>
        <w:rPr>
          <w:noProof/>
        </w:rPr>
        <w:t>9</w:t>
      </w:r>
      <w:r>
        <w:rPr>
          <w:noProof/>
        </w:rPr>
        <w:fldChar w:fldCharType="end"/>
      </w:r>
    </w:p>
    <w:p w14:paraId="14A52AD0" w14:textId="7769431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_Toc187743988 \h </w:instrText>
      </w:r>
      <w:r>
        <w:rPr>
          <w:noProof/>
        </w:rPr>
      </w:r>
      <w:r>
        <w:rPr>
          <w:noProof/>
        </w:rPr>
        <w:fldChar w:fldCharType="separate"/>
      </w:r>
      <w:r>
        <w:rPr>
          <w:noProof/>
        </w:rPr>
        <w:t>9</w:t>
      </w:r>
      <w:r>
        <w:rPr>
          <w:noProof/>
        </w:rPr>
        <w:fldChar w:fldCharType="end"/>
      </w:r>
    </w:p>
    <w:p w14:paraId="1F6833FF" w14:textId="4481079F"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_Toc187743989 \h </w:instrText>
      </w:r>
      <w:r>
        <w:rPr>
          <w:noProof/>
        </w:rPr>
      </w:r>
      <w:r>
        <w:rPr>
          <w:noProof/>
        </w:rPr>
        <w:fldChar w:fldCharType="separate"/>
      </w:r>
      <w:r>
        <w:rPr>
          <w:noProof/>
        </w:rPr>
        <w:t>10</w:t>
      </w:r>
      <w:r>
        <w:rPr>
          <w:noProof/>
        </w:rPr>
        <w:fldChar w:fldCharType="end"/>
      </w:r>
    </w:p>
    <w:p w14:paraId="7B9F8D95" w14:textId="2EF8EC58"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_Toc187743990 \h </w:instrText>
      </w:r>
      <w:r>
        <w:rPr>
          <w:noProof/>
        </w:rPr>
      </w:r>
      <w:r>
        <w:rPr>
          <w:noProof/>
        </w:rPr>
        <w:fldChar w:fldCharType="separate"/>
      </w:r>
      <w:r>
        <w:rPr>
          <w:noProof/>
        </w:rPr>
        <w:t>10</w:t>
      </w:r>
      <w:r>
        <w:rPr>
          <w:noProof/>
        </w:rPr>
        <w:fldChar w:fldCharType="end"/>
      </w:r>
    </w:p>
    <w:p w14:paraId="33078610" w14:textId="04AA512B"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_Toc187743991 \h </w:instrText>
      </w:r>
      <w:r>
        <w:rPr>
          <w:noProof/>
        </w:rPr>
      </w:r>
      <w:r>
        <w:rPr>
          <w:noProof/>
        </w:rPr>
        <w:fldChar w:fldCharType="separate"/>
      </w:r>
      <w:r>
        <w:rPr>
          <w:noProof/>
        </w:rPr>
        <w:t>10</w:t>
      </w:r>
      <w:r>
        <w:rPr>
          <w:noProof/>
        </w:rPr>
        <w:fldChar w:fldCharType="end"/>
      </w:r>
    </w:p>
    <w:p w14:paraId="42AEF43F" w14:textId="2B0F8B49"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362011">
        <w:rPr>
          <w:noProof/>
          <w:lang w:val="en-US"/>
        </w:rPr>
        <w:t>registration procedure</w:t>
      </w:r>
      <w:r>
        <w:rPr>
          <w:noProof/>
        </w:rPr>
        <w:tab/>
      </w:r>
      <w:r>
        <w:rPr>
          <w:noProof/>
        </w:rPr>
        <w:fldChar w:fldCharType="begin" w:fldLock="1"/>
      </w:r>
      <w:r>
        <w:rPr>
          <w:noProof/>
        </w:rPr>
        <w:instrText xml:space="preserve"> PAGEREF _Toc187743992 \h </w:instrText>
      </w:r>
      <w:r>
        <w:rPr>
          <w:noProof/>
        </w:rPr>
      </w:r>
      <w:r>
        <w:rPr>
          <w:noProof/>
        </w:rPr>
        <w:fldChar w:fldCharType="separate"/>
      </w:r>
      <w:r>
        <w:rPr>
          <w:noProof/>
        </w:rPr>
        <w:t>10</w:t>
      </w:r>
      <w:r>
        <w:rPr>
          <w:noProof/>
        </w:rPr>
        <w:fldChar w:fldCharType="end"/>
      </w:r>
    </w:p>
    <w:p w14:paraId="4CDCE5F5" w14:textId="099017F7"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_Toc187743993 \h </w:instrText>
      </w:r>
      <w:r>
        <w:rPr>
          <w:noProof/>
        </w:rPr>
      </w:r>
      <w:r>
        <w:rPr>
          <w:noProof/>
        </w:rPr>
        <w:fldChar w:fldCharType="separate"/>
      </w:r>
      <w:r>
        <w:rPr>
          <w:noProof/>
        </w:rPr>
        <w:t>10</w:t>
      </w:r>
      <w:r>
        <w:rPr>
          <w:noProof/>
        </w:rPr>
        <w:fldChar w:fldCharType="end"/>
      </w:r>
    </w:p>
    <w:p w14:paraId="516ED65F" w14:textId="5C0E89E4"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_Toc187743994 \h </w:instrText>
      </w:r>
      <w:r>
        <w:rPr>
          <w:noProof/>
        </w:rPr>
      </w:r>
      <w:r>
        <w:rPr>
          <w:noProof/>
        </w:rPr>
        <w:fldChar w:fldCharType="separate"/>
      </w:r>
      <w:r>
        <w:rPr>
          <w:noProof/>
        </w:rPr>
        <w:t>11</w:t>
      </w:r>
      <w:r>
        <w:rPr>
          <w:noProof/>
        </w:rPr>
        <w:fldChar w:fldCharType="end"/>
      </w:r>
    </w:p>
    <w:p w14:paraId="2422E9B5" w14:textId="2B1A68E5"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_Toc187743995 \h </w:instrText>
      </w:r>
      <w:r>
        <w:rPr>
          <w:noProof/>
        </w:rPr>
      </w:r>
      <w:r>
        <w:rPr>
          <w:noProof/>
        </w:rPr>
        <w:fldChar w:fldCharType="separate"/>
      </w:r>
      <w:r>
        <w:rPr>
          <w:noProof/>
        </w:rPr>
        <w:t>11</w:t>
      </w:r>
      <w:r>
        <w:rPr>
          <w:noProof/>
        </w:rPr>
        <w:fldChar w:fldCharType="end"/>
      </w:r>
    </w:p>
    <w:p w14:paraId="6A6C8D82" w14:textId="0024F5D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_Toc187743996 \h </w:instrText>
      </w:r>
      <w:r>
        <w:rPr>
          <w:noProof/>
        </w:rPr>
      </w:r>
      <w:r>
        <w:rPr>
          <w:noProof/>
        </w:rPr>
        <w:fldChar w:fldCharType="separate"/>
      </w:r>
      <w:r>
        <w:rPr>
          <w:noProof/>
        </w:rPr>
        <w:t>11</w:t>
      </w:r>
      <w:r>
        <w:rPr>
          <w:noProof/>
        </w:rPr>
        <w:fldChar w:fldCharType="end"/>
      </w:r>
    </w:p>
    <w:p w14:paraId="617D9C60" w14:textId="15885ED6"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_Toc187743997 \h </w:instrText>
      </w:r>
      <w:r>
        <w:rPr>
          <w:noProof/>
        </w:rPr>
      </w:r>
      <w:r>
        <w:rPr>
          <w:noProof/>
        </w:rPr>
        <w:fldChar w:fldCharType="separate"/>
      </w:r>
      <w:r>
        <w:rPr>
          <w:noProof/>
        </w:rPr>
        <w:t>11</w:t>
      </w:r>
      <w:r>
        <w:rPr>
          <w:noProof/>
        </w:rPr>
        <w:fldChar w:fldCharType="end"/>
      </w:r>
    </w:p>
    <w:p w14:paraId="2AE4FB26" w14:textId="5991C70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_Toc187743998 \h </w:instrText>
      </w:r>
      <w:r>
        <w:rPr>
          <w:noProof/>
        </w:rPr>
      </w:r>
      <w:r>
        <w:rPr>
          <w:noProof/>
        </w:rPr>
        <w:fldChar w:fldCharType="separate"/>
      </w:r>
      <w:r>
        <w:rPr>
          <w:noProof/>
        </w:rPr>
        <w:t>12</w:t>
      </w:r>
      <w:r>
        <w:rPr>
          <w:noProof/>
        </w:rPr>
        <w:fldChar w:fldCharType="end"/>
      </w:r>
    </w:p>
    <w:p w14:paraId="2D83A657" w14:textId="58F857B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_Toc187743999 \h </w:instrText>
      </w:r>
      <w:r>
        <w:rPr>
          <w:noProof/>
        </w:rPr>
      </w:r>
      <w:r>
        <w:rPr>
          <w:noProof/>
        </w:rPr>
        <w:fldChar w:fldCharType="separate"/>
      </w:r>
      <w:r>
        <w:rPr>
          <w:noProof/>
        </w:rPr>
        <w:t>12</w:t>
      </w:r>
      <w:r>
        <w:rPr>
          <w:noProof/>
        </w:rPr>
        <w:fldChar w:fldCharType="end"/>
      </w:r>
    </w:p>
    <w:p w14:paraId="2E9120A9" w14:textId="35FC4588"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_Toc187744000 \h </w:instrText>
      </w:r>
      <w:r>
        <w:rPr>
          <w:noProof/>
        </w:rPr>
      </w:r>
      <w:r>
        <w:rPr>
          <w:noProof/>
        </w:rPr>
        <w:fldChar w:fldCharType="separate"/>
      </w:r>
      <w:r>
        <w:rPr>
          <w:noProof/>
        </w:rPr>
        <w:t>12</w:t>
      </w:r>
      <w:r>
        <w:rPr>
          <w:noProof/>
        </w:rPr>
        <w:fldChar w:fldCharType="end"/>
      </w:r>
    </w:p>
    <w:p w14:paraId="109ED10F" w14:textId="33C1FA3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_Toc187744001 \h </w:instrText>
      </w:r>
      <w:r>
        <w:rPr>
          <w:noProof/>
        </w:rPr>
      </w:r>
      <w:r>
        <w:rPr>
          <w:noProof/>
        </w:rPr>
        <w:fldChar w:fldCharType="separate"/>
      </w:r>
      <w:r>
        <w:rPr>
          <w:noProof/>
        </w:rPr>
        <w:t>13</w:t>
      </w:r>
      <w:r>
        <w:rPr>
          <w:noProof/>
        </w:rPr>
        <w:fldChar w:fldCharType="end"/>
      </w:r>
    </w:p>
    <w:p w14:paraId="37C6E1E0" w14:textId="624643F4"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_Toc187744002 \h </w:instrText>
      </w:r>
      <w:r>
        <w:rPr>
          <w:noProof/>
        </w:rPr>
      </w:r>
      <w:r>
        <w:rPr>
          <w:noProof/>
        </w:rPr>
        <w:fldChar w:fldCharType="separate"/>
      </w:r>
      <w:r>
        <w:rPr>
          <w:noProof/>
        </w:rPr>
        <w:t>13</w:t>
      </w:r>
      <w:r>
        <w:rPr>
          <w:noProof/>
        </w:rPr>
        <w:fldChar w:fldCharType="end"/>
      </w:r>
    </w:p>
    <w:p w14:paraId="63D41568" w14:textId="414B763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w:t>
      </w:r>
      <w:r>
        <w:rPr>
          <w:noProof/>
        </w:rPr>
        <w:tab/>
      </w:r>
      <w:r>
        <w:rPr>
          <w:noProof/>
        </w:rPr>
        <w:fldChar w:fldCharType="begin" w:fldLock="1"/>
      </w:r>
      <w:r>
        <w:rPr>
          <w:noProof/>
        </w:rPr>
        <w:instrText xml:space="preserve"> PAGEREF _Toc187744003 \h </w:instrText>
      </w:r>
      <w:r>
        <w:rPr>
          <w:noProof/>
        </w:rPr>
      </w:r>
      <w:r>
        <w:rPr>
          <w:noProof/>
        </w:rPr>
        <w:fldChar w:fldCharType="separate"/>
      </w:r>
      <w:r>
        <w:rPr>
          <w:noProof/>
        </w:rPr>
        <w:t>13</w:t>
      </w:r>
      <w:r>
        <w:rPr>
          <w:noProof/>
        </w:rPr>
        <w:fldChar w:fldCharType="end"/>
      </w:r>
    </w:p>
    <w:p w14:paraId="5A46181D" w14:textId="7DD48FB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 reception report</w:t>
      </w:r>
      <w:r>
        <w:rPr>
          <w:noProof/>
        </w:rPr>
        <w:tab/>
      </w:r>
      <w:r>
        <w:rPr>
          <w:noProof/>
        </w:rPr>
        <w:fldChar w:fldCharType="begin" w:fldLock="1"/>
      </w:r>
      <w:r>
        <w:rPr>
          <w:noProof/>
        </w:rPr>
        <w:instrText xml:space="preserve"> PAGEREF _Toc187744004 \h </w:instrText>
      </w:r>
      <w:r>
        <w:rPr>
          <w:noProof/>
        </w:rPr>
      </w:r>
      <w:r>
        <w:rPr>
          <w:noProof/>
        </w:rPr>
        <w:fldChar w:fldCharType="separate"/>
      </w:r>
      <w:r>
        <w:rPr>
          <w:noProof/>
        </w:rPr>
        <w:t>14</w:t>
      </w:r>
      <w:r>
        <w:rPr>
          <w:noProof/>
        </w:rPr>
        <w:fldChar w:fldCharType="end"/>
      </w:r>
    </w:p>
    <w:p w14:paraId="4E17E880" w14:textId="1DAC258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reception report</w:t>
      </w:r>
      <w:r>
        <w:rPr>
          <w:noProof/>
        </w:rPr>
        <w:tab/>
      </w:r>
      <w:r>
        <w:rPr>
          <w:noProof/>
        </w:rPr>
        <w:fldChar w:fldCharType="begin" w:fldLock="1"/>
      </w:r>
      <w:r>
        <w:rPr>
          <w:noProof/>
        </w:rPr>
        <w:instrText xml:space="preserve"> PAGEREF _Toc187744005 \h </w:instrText>
      </w:r>
      <w:r>
        <w:rPr>
          <w:noProof/>
        </w:rPr>
      </w:r>
      <w:r>
        <w:rPr>
          <w:noProof/>
        </w:rPr>
        <w:fldChar w:fldCharType="separate"/>
      </w:r>
      <w:r>
        <w:rPr>
          <w:noProof/>
        </w:rPr>
        <w:t>14</w:t>
      </w:r>
      <w:r>
        <w:rPr>
          <w:noProof/>
        </w:rPr>
        <w:fldChar w:fldCharType="end"/>
      </w:r>
    </w:p>
    <w:p w14:paraId="063F59C9" w14:textId="201FDAA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w:t>
      </w:r>
      <w:r>
        <w:rPr>
          <w:noProof/>
        </w:rPr>
        <w:tab/>
      </w:r>
      <w:r>
        <w:rPr>
          <w:noProof/>
        </w:rPr>
        <w:fldChar w:fldCharType="begin" w:fldLock="1"/>
      </w:r>
      <w:r>
        <w:rPr>
          <w:noProof/>
        </w:rPr>
        <w:instrText xml:space="preserve"> PAGEREF _Toc187744006 \h </w:instrText>
      </w:r>
      <w:r>
        <w:rPr>
          <w:noProof/>
        </w:rPr>
      </w:r>
      <w:r>
        <w:rPr>
          <w:noProof/>
        </w:rPr>
        <w:fldChar w:fldCharType="separate"/>
      </w:r>
      <w:r>
        <w:rPr>
          <w:noProof/>
        </w:rPr>
        <w:t>14</w:t>
      </w:r>
      <w:r>
        <w:rPr>
          <w:noProof/>
        </w:rPr>
        <w:fldChar w:fldCharType="end"/>
      </w:r>
    </w:p>
    <w:p w14:paraId="47641AFB" w14:textId="2C6E302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_Toc187744007 \h </w:instrText>
      </w:r>
      <w:r>
        <w:rPr>
          <w:noProof/>
        </w:rPr>
      </w:r>
      <w:r>
        <w:rPr>
          <w:noProof/>
        </w:rPr>
        <w:fldChar w:fldCharType="separate"/>
      </w:r>
      <w:r>
        <w:rPr>
          <w:noProof/>
        </w:rPr>
        <w:t>15</w:t>
      </w:r>
      <w:r>
        <w:rPr>
          <w:noProof/>
        </w:rPr>
        <w:fldChar w:fldCharType="end"/>
      </w:r>
    </w:p>
    <w:p w14:paraId="666BFA67" w14:textId="688C0B0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w:t>
      </w:r>
      <w:r>
        <w:rPr>
          <w:noProof/>
        </w:rPr>
        <w:tab/>
      </w:r>
      <w:r>
        <w:rPr>
          <w:noProof/>
        </w:rPr>
        <w:fldChar w:fldCharType="begin" w:fldLock="1"/>
      </w:r>
      <w:r>
        <w:rPr>
          <w:noProof/>
        </w:rPr>
        <w:instrText xml:space="preserve"> PAGEREF _Toc187744008 \h </w:instrText>
      </w:r>
      <w:r>
        <w:rPr>
          <w:noProof/>
        </w:rPr>
      </w:r>
      <w:r>
        <w:rPr>
          <w:noProof/>
        </w:rPr>
        <w:fldChar w:fldCharType="separate"/>
      </w:r>
      <w:r>
        <w:rPr>
          <w:noProof/>
        </w:rPr>
        <w:t>15</w:t>
      </w:r>
      <w:r>
        <w:rPr>
          <w:noProof/>
        </w:rPr>
        <w:fldChar w:fldCharType="end"/>
      </w:r>
    </w:p>
    <w:p w14:paraId="57723ED9" w14:textId="6AD9DAE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Reception of a V2X message reception report</w:t>
      </w:r>
      <w:r>
        <w:rPr>
          <w:noProof/>
        </w:rPr>
        <w:tab/>
      </w:r>
      <w:r>
        <w:rPr>
          <w:noProof/>
        </w:rPr>
        <w:fldChar w:fldCharType="begin" w:fldLock="1"/>
      </w:r>
      <w:r>
        <w:rPr>
          <w:noProof/>
        </w:rPr>
        <w:instrText xml:space="preserve"> PAGEREF _Toc187744009 \h </w:instrText>
      </w:r>
      <w:r>
        <w:rPr>
          <w:noProof/>
        </w:rPr>
      </w:r>
      <w:r>
        <w:rPr>
          <w:noProof/>
        </w:rPr>
        <w:fldChar w:fldCharType="separate"/>
      </w:r>
      <w:r>
        <w:rPr>
          <w:noProof/>
        </w:rPr>
        <w:t>15</w:t>
      </w:r>
      <w:r>
        <w:rPr>
          <w:noProof/>
        </w:rPr>
        <w:fldChar w:fldCharType="end"/>
      </w:r>
    </w:p>
    <w:p w14:paraId="54E1E738" w14:textId="1C7ACDA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reception report</w:t>
      </w:r>
      <w:r>
        <w:rPr>
          <w:noProof/>
        </w:rPr>
        <w:tab/>
      </w:r>
      <w:r>
        <w:rPr>
          <w:noProof/>
        </w:rPr>
        <w:fldChar w:fldCharType="begin" w:fldLock="1"/>
      </w:r>
      <w:r>
        <w:rPr>
          <w:noProof/>
        </w:rPr>
        <w:instrText xml:space="preserve"> PAGEREF _Toc187744010 \h </w:instrText>
      </w:r>
      <w:r>
        <w:rPr>
          <w:noProof/>
        </w:rPr>
      </w:r>
      <w:r>
        <w:rPr>
          <w:noProof/>
        </w:rPr>
        <w:fldChar w:fldCharType="separate"/>
      </w:r>
      <w:r>
        <w:rPr>
          <w:noProof/>
        </w:rPr>
        <w:t>15</w:t>
      </w:r>
      <w:r>
        <w:rPr>
          <w:noProof/>
        </w:rPr>
        <w:fldChar w:fldCharType="end"/>
      </w:r>
    </w:p>
    <w:p w14:paraId="797027C2" w14:textId="7A375528"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to target geographical areas</w:t>
      </w:r>
      <w:r>
        <w:rPr>
          <w:noProof/>
        </w:rPr>
        <w:tab/>
      </w:r>
      <w:r>
        <w:rPr>
          <w:noProof/>
        </w:rPr>
        <w:fldChar w:fldCharType="begin" w:fldLock="1"/>
      </w:r>
      <w:r>
        <w:rPr>
          <w:noProof/>
        </w:rPr>
        <w:instrText xml:space="preserve"> PAGEREF _Toc187744011 \h </w:instrText>
      </w:r>
      <w:r>
        <w:rPr>
          <w:noProof/>
        </w:rPr>
      </w:r>
      <w:r>
        <w:rPr>
          <w:noProof/>
        </w:rPr>
        <w:fldChar w:fldCharType="separate"/>
      </w:r>
      <w:r>
        <w:rPr>
          <w:noProof/>
        </w:rPr>
        <w:t>15</w:t>
      </w:r>
      <w:r>
        <w:rPr>
          <w:noProof/>
        </w:rPr>
        <w:fldChar w:fldCharType="end"/>
      </w:r>
    </w:p>
    <w:p w14:paraId="5EB22434" w14:textId="011F92A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Sending of a V2X message to a V2X group</w:t>
      </w:r>
      <w:r>
        <w:rPr>
          <w:noProof/>
        </w:rPr>
        <w:tab/>
      </w:r>
      <w:r>
        <w:rPr>
          <w:noProof/>
        </w:rPr>
        <w:fldChar w:fldCharType="begin" w:fldLock="1"/>
      </w:r>
      <w:r>
        <w:rPr>
          <w:noProof/>
        </w:rPr>
        <w:instrText xml:space="preserve"> PAGEREF _Toc187744012 \h </w:instrText>
      </w:r>
      <w:r>
        <w:rPr>
          <w:noProof/>
        </w:rPr>
      </w:r>
      <w:r>
        <w:rPr>
          <w:noProof/>
        </w:rPr>
        <w:fldChar w:fldCharType="separate"/>
      </w:r>
      <w:r>
        <w:rPr>
          <w:noProof/>
        </w:rPr>
        <w:t>16</w:t>
      </w:r>
      <w:r>
        <w:rPr>
          <w:noProof/>
        </w:rPr>
        <w:fldChar w:fldCharType="end"/>
      </w:r>
    </w:p>
    <w:p w14:paraId="7323B9ED" w14:textId="28283D5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service discovery procedure</w:t>
      </w:r>
      <w:r>
        <w:rPr>
          <w:noProof/>
        </w:rPr>
        <w:tab/>
      </w:r>
      <w:r>
        <w:rPr>
          <w:noProof/>
        </w:rPr>
        <w:fldChar w:fldCharType="begin" w:fldLock="1"/>
      </w:r>
      <w:r>
        <w:rPr>
          <w:noProof/>
        </w:rPr>
        <w:instrText xml:space="preserve"> PAGEREF _Toc187744013 \h </w:instrText>
      </w:r>
      <w:r>
        <w:rPr>
          <w:noProof/>
        </w:rPr>
      </w:r>
      <w:r>
        <w:rPr>
          <w:noProof/>
        </w:rPr>
        <w:fldChar w:fldCharType="separate"/>
      </w:r>
      <w:r>
        <w:rPr>
          <w:noProof/>
        </w:rPr>
        <w:t>16</w:t>
      </w:r>
      <w:r>
        <w:rPr>
          <w:noProof/>
        </w:rPr>
        <w:fldChar w:fldCharType="end"/>
      </w:r>
    </w:p>
    <w:p w14:paraId="3CA0AD89" w14:textId="57123F8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_Toc187744014 \h </w:instrText>
      </w:r>
      <w:r>
        <w:rPr>
          <w:noProof/>
        </w:rPr>
      </w:r>
      <w:r>
        <w:rPr>
          <w:noProof/>
        </w:rPr>
        <w:fldChar w:fldCharType="separate"/>
      </w:r>
      <w:r>
        <w:rPr>
          <w:noProof/>
        </w:rPr>
        <w:t>16</w:t>
      </w:r>
      <w:r>
        <w:rPr>
          <w:noProof/>
        </w:rPr>
        <w:fldChar w:fldCharType="end"/>
      </w:r>
    </w:p>
    <w:p w14:paraId="7B2E4518" w14:textId="2FEBF29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_Toc187744015 \h </w:instrText>
      </w:r>
      <w:r>
        <w:rPr>
          <w:noProof/>
        </w:rPr>
      </w:r>
      <w:r>
        <w:rPr>
          <w:noProof/>
        </w:rPr>
        <w:fldChar w:fldCharType="separate"/>
      </w:r>
      <w:r>
        <w:rPr>
          <w:noProof/>
        </w:rPr>
        <w:t>16</w:t>
      </w:r>
      <w:r>
        <w:rPr>
          <w:noProof/>
        </w:rPr>
        <w:fldChar w:fldCharType="end"/>
      </w:r>
    </w:p>
    <w:p w14:paraId="391DB23D" w14:textId="3A21D9E4"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service continuity procedure</w:t>
      </w:r>
      <w:r>
        <w:rPr>
          <w:noProof/>
        </w:rPr>
        <w:tab/>
      </w:r>
      <w:r>
        <w:rPr>
          <w:noProof/>
        </w:rPr>
        <w:fldChar w:fldCharType="begin" w:fldLock="1"/>
      </w:r>
      <w:r>
        <w:rPr>
          <w:noProof/>
        </w:rPr>
        <w:instrText xml:space="preserve"> PAGEREF _Toc187744016 \h </w:instrText>
      </w:r>
      <w:r>
        <w:rPr>
          <w:noProof/>
        </w:rPr>
      </w:r>
      <w:r>
        <w:rPr>
          <w:noProof/>
        </w:rPr>
        <w:fldChar w:fldCharType="separate"/>
      </w:r>
      <w:r>
        <w:rPr>
          <w:noProof/>
        </w:rPr>
        <w:t>17</w:t>
      </w:r>
      <w:r>
        <w:rPr>
          <w:noProof/>
        </w:rPr>
        <w:fldChar w:fldCharType="end"/>
      </w:r>
    </w:p>
    <w:p w14:paraId="434BA633" w14:textId="64C606E3"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_Toc187744017 \h </w:instrText>
      </w:r>
      <w:r>
        <w:rPr>
          <w:noProof/>
        </w:rPr>
      </w:r>
      <w:r>
        <w:rPr>
          <w:noProof/>
        </w:rPr>
        <w:fldChar w:fldCharType="separate"/>
      </w:r>
      <w:r>
        <w:rPr>
          <w:noProof/>
        </w:rPr>
        <w:t>17</w:t>
      </w:r>
      <w:r>
        <w:rPr>
          <w:noProof/>
        </w:rPr>
        <w:fldChar w:fldCharType="end"/>
      </w:r>
    </w:p>
    <w:p w14:paraId="4833DCC7" w14:textId="2C2CBBB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_Toc187744018 \h </w:instrText>
      </w:r>
      <w:r>
        <w:rPr>
          <w:noProof/>
        </w:rPr>
      </w:r>
      <w:r>
        <w:rPr>
          <w:noProof/>
        </w:rPr>
        <w:fldChar w:fldCharType="separate"/>
      </w:r>
      <w:r>
        <w:rPr>
          <w:noProof/>
        </w:rPr>
        <w:t>17</w:t>
      </w:r>
      <w:r>
        <w:rPr>
          <w:noProof/>
        </w:rPr>
        <w:fldChar w:fldCharType="end"/>
      </w:r>
    </w:p>
    <w:p w14:paraId="08A98780" w14:textId="0669BD3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Dynamic group management procedure</w:t>
      </w:r>
      <w:r>
        <w:rPr>
          <w:noProof/>
        </w:rPr>
        <w:tab/>
      </w:r>
      <w:r>
        <w:rPr>
          <w:noProof/>
        </w:rPr>
        <w:fldChar w:fldCharType="begin" w:fldLock="1"/>
      </w:r>
      <w:r>
        <w:rPr>
          <w:noProof/>
        </w:rPr>
        <w:instrText xml:space="preserve"> PAGEREF _Toc187744019 \h </w:instrText>
      </w:r>
      <w:r>
        <w:rPr>
          <w:noProof/>
        </w:rPr>
      </w:r>
      <w:r>
        <w:rPr>
          <w:noProof/>
        </w:rPr>
        <w:fldChar w:fldCharType="separate"/>
      </w:r>
      <w:r>
        <w:rPr>
          <w:noProof/>
        </w:rPr>
        <w:t>18</w:t>
      </w:r>
      <w:r>
        <w:rPr>
          <w:noProof/>
        </w:rPr>
        <w:fldChar w:fldCharType="end"/>
      </w:r>
    </w:p>
    <w:p w14:paraId="6ABFFEBB" w14:textId="7AC9C36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_Toc187744020 \h </w:instrText>
      </w:r>
      <w:r>
        <w:rPr>
          <w:noProof/>
        </w:rPr>
      </w:r>
      <w:r>
        <w:rPr>
          <w:noProof/>
        </w:rPr>
        <w:fldChar w:fldCharType="separate"/>
      </w:r>
      <w:r>
        <w:rPr>
          <w:noProof/>
        </w:rPr>
        <w:t>18</w:t>
      </w:r>
      <w:r>
        <w:rPr>
          <w:noProof/>
        </w:rPr>
        <w:fldChar w:fldCharType="end"/>
      </w:r>
    </w:p>
    <w:p w14:paraId="629C45D7" w14:textId="7EB0FB6E"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_Toc187744021 \h </w:instrText>
      </w:r>
      <w:r>
        <w:rPr>
          <w:noProof/>
        </w:rPr>
      </w:r>
      <w:r>
        <w:rPr>
          <w:noProof/>
        </w:rPr>
        <w:fldChar w:fldCharType="separate"/>
      </w:r>
      <w:r>
        <w:rPr>
          <w:noProof/>
        </w:rPr>
        <w:t>18</w:t>
      </w:r>
      <w:r>
        <w:rPr>
          <w:noProof/>
        </w:rPr>
        <w:fldChar w:fldCharType="end"/>
      </w:r>
    </w:p>
    <w:p w14:paraId="20303741" w14:textId="6674E54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_Toc187744022 \h </w:instrText>
      </w:r>
      <w:r>
        <w:rPr>
          <w:noProof/>
        </w:rPr>
      </w:r>
      <w:r>
        <w:rPr>
          <w:noProof/>
        </w:rPr>
        <w:fldChar w:fldCharType="separate"/>
      </w:r>
      <w:r>
        <w:rPr>
          <w:noProof/>
        </w:rPr>
        <w:t>18</w:t>
      </w:r>
      <w:r>
        <w:rPr>
          <w:noProof/>
        </w:rPr>
        <w:fldChar w:fldCharType="end"/>
      </w:r>
    </w:p>
    <w:p w14:paraId="74C46C89" w14:textId="348753E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_Toc187744023 \h </w:instrText>
      </w:r>
      <w:r>
        <w:rPr>
          <w:noProof/>
        </w:rPr>
      </w:r>
      <w:r>
        <w:rPr>
          <w:noProof/>
        </w:rPr>
        <w:fldChar w:fldCharType="separate"/>
      </w:r>
      <w:r>
        <w:rPr>
          <w:noProof/>
        </w:rPr>
        <w:t>19</w:t>
      </w:r>
      <w:r>
        <w:rPr>
          <w:noProof/>
        </w:rPr>
        <w:fldChar w:fldCharType="end"/>
      </w:r>
    </w:p>
    <w:p w14:paraId="2E84BF41" w14:textId="09957724"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_Toc187744024 \h </w:instrText>
      </w:r>
      <w:r>
        <w:rPr>
          <w:noProof/>
        </w:rPr>
      </w:r>
      <w:r>
        <w:rPr>
          <w:noProof/>
        </w:rPr>
        <w:fldChar w:fldCharType="separate"/>
      </w:r>
      <w:r>
        <w:rPr>
          <w:noProof/>
        </w:rPr>
        <w:t>19</w:t>
      </w:r>
      <w:r>
        <w:rPr>
          <w:noProof/>
        </w:rPr>
        <w:fldChar w:fldCharType="end"/>
      </w:r>
    </w:p>
    <w:p w14:paraId="35A9E147" w14:textId="5631A99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_Toc187744025 \h </w:instrText>
      </w:r>
      <w:r>
        <w:rPr>
          <w:noProof/>
        </w:rPr>
      </w:r>
      <w:r>
        <w:rPr>
          <w:noProof/>
        </w:rPr>
        <w:fldChar w:fldCharType="separate"/>
      </w:r>
      <w:r>
        <w:rPr>
          <w:noProof/>
        </w:rPr>
        <w:t>19</w:t>
      </w:r>
      <w:r>
        <w:rPr>
          <w:noProof/>
        </w:rPr>
        <w:fldChar w:fldCharType="end"/>
      </w:r>
    </w:p>
    <w:p w14:paraId="51343144" w14:textId="7C3451F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_Toc187744026 \h </w:instrText>
      </w:r>
      <w:r>
        <w:rPr>
          <w:noProof/>
        </w:rPr>
      </w:r>
      <w:r>
        <w:rPr>
          <w:noProof/>
        </w:rPr>
        <w:fldChar w:fldCharType="separate"/>
      </w:r>
      <w:r>
        <w:rPr>
          <w:noProof/>
        </w:rPr>
        <w:t>19</w:t>
      </w:r>
      <w:r>
        <w:rPr>
          <w:noProof/>
        </w:rPr>
        <w:fldChar w:fldCharType="end"/>
      </w:r>
    </w:p>
    <w:p w14:paraId="5A52DAB0" w14:textId="15837752"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_Toc187744027 \h </w:instrText>
      </w:r>
      <w:r>
        <w:rPr>
          <w:noProof/>
        </w:rPr>
      </w:r>
      <w:r>
        <w:rPr>
          <w:noProof/>
        </w:rPr>
        <w:fldChar w:fldCharType="separate"/>
      </w:r>
      <w:r>
        <w:rPr>
          <w:noProof/>
        </w:rPr>
        <w:t>19</w:t>
      </w:r>
      <w:r>
        <w:rPr>
          <w:noProof/>
        </w:rPr>
        <w:fldChar w:fldCharType="end"/>
      </w:r>
    </w:p>
    <w:p w14:paraId="379C7BBD" w14:textId="4D6324F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_Toc187744028 \h </w:instrText>
      </w:r>
      <w:r>
        <w:rPr>
          <w:noProof/>
        </w:rPr>
      </w:r>
      <w:r>
        <w:rPr>
          <w:noProof/>
        </w:rPr>
        <w:fldChar w:fldCharType="separate"/>
      </w:r>
      <w:r>
        <w:rPr>
          <w:noProof/>
        </w:rPr>
        <w:t>20</w:t>
      </w:r>
      <w:r>
        <w:rPr>
          <w:noProof/>
        </w:rPr>
        <w:fldChar w:fldCharType="end"/>
      </w:r>
    </w:p>
    <w:p w14:paraId="0943C76C" w14:textId="053B8EA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_Toc187744029 \h </w:instrText>
      </w:r>
      <w:r>
        <w:rPr>
          <w:noProof/>
        </w:rPr>
      </w:r>
      <w:r>
        <w:rPr>
          <w:noProof/>
        </w:rPr>
        <w:fldChar w:fldCharType="separate"/>
      </w:r>
      <w:r>
        <w:rPr>
          <w:noProof/>
        </w:rPr>
        <w:t>20</w:t>
      </w:r>
      <w:r>
        <w:rPr>
          <w:noProof/>
        </w:rPr>
        <w:fldChar w:fldCharType="end"/>
      </w:r>
    </w:p>
    <w:p w14:paraId="084631D6" w14:textId="1A8C79C4"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_Toc187744030 \h </w:instrText>
      </w:r>
      <w:r>
        <w:rPr>
          <w:noProof/>
        </w:rPr>
      </w:r>
      <w:r>
        <w:rPr>
          <w:noProof/>
        </w:rPr>
        <w:fldChar w:fldCharType="separate"/>
      </w:r>
      <w:r>
        <w:rPr>
          <w:noProof/>
        </w:rPr>
        <w:t>20</w:t>
      </w:r>
      <w:r>
        <w:rPr>
          <w:noProof/>
        </w:rPr>
        <w:fldChar w:fldCharType="end"/>
      </w:r>
    </w:p>
    <w:p w14:paraId="07F289AE" w14:textId="38CEC6F7"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_Toc187744031 \h </w:instrText>
      </w:r>
      <w:r>
        <w:rPr>
          <w:noProof/>
        </w:rPr>
      </w:r>
      <w:r>
        <w:rPr>
          <w:noProof/>
        </w:rPr>
        <w:fldChar w:fldCharType="separate"/>
      </w:r>
      <w:r>
        <w:rPr>
          <w:noProof/>
        </w:rPr>
        <w:t>20</w:t>
      </w:r>
      <w:r>
        <w:rPr>
          <w:noProof/>
        </w:rPr>
        <w:fldChar w:fldCharType="end"/>
      </w:r>
    </w:p>
    <w:p w14:paraId="7E988EC1" w14:textId="090BF5E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_Toc187744032 \h </w:instrText>
      </w:r>
      <w:r>
        <w:rPr>
          <w:noProof/>
        </w:rPr>
      </w:r>
      <w:r>
        <w:rPr>
          <w:noProof/>
        </w:rPr>
        <w:fldChar w:fldCharType="separate"/>
      </w:r>
      <w:r>
        <w:rPr>
          <w:noProof/>
        </w:rPr>
        <w:t>21</w:t>
      </w:r>
      <w:r>
        <w:rPr>
          <w:noProof/>
        </w:rPr>
        <w:fldChar w:fldCharType="end"/>
      </w:r>
    </w:p>
    <w:p w14:paraId="3DA98B4F" w14:textId="6C04305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_Toc187744033 \h </w:instrText>
      </w:r>
      <w:r>
        <w:rPr>
          <w:noProof/>
        </w:rPr>
      </w:r>
      <w:r>
        <w:rPr>
          <w:noProof/>
        </w:rPr>
        <w:fldChar w:fldCharType="separate"/>
      </w:r>
      <w:r>
        <w:rPr>
          <w:noProof/>
        </w:rPr>
        <w:t>21</w:t>
      </w:r>
      <w:r>
        <w:rPr>
          <w:noProof/>
        </w:rPr>
        <w:fldChar w:fldCharType="end"/>
      </w:r>
    </w:p>
    <w:p w14:paraId="2C521FA8" w14:textId="685534A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_Toc187744034 \h </w:instrText>
      </w:r>
      <w:r>
        <w:rPr>
          <w:noProof/>
        </w:rPr>
      </w:r>
      <w:r>
        <w:rPr>
          <w:noProof/>
        </w:rPr>
        <w:fldChar w:fldCharType="separate"/>
      </w:r>
      <w:r>
        <w:rPr>
          <w:noProof/>
        </w:rPr>
        <w:t>21</w:t>
      </w:r>
      <w:r>
        <w:rPr>
          <w:noProof/>
        </w:rPr>
        <w:fldChar w:fldCharType="end"/>
      </w:r>
    </w:p>
    <w:p w14:paraId="65952E38" w14:textId="3E5E5224"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Network monitoring by the V2X UE procedure</w:t>
      </w:r>
      <w:r>
        <w:rPr>
          <w:noProof/>
        </w:rPr>
        <w:tab/>
      </w:r>
      <w:r>
        <w:rPr>
          <w:noProof/>
        </w:rPr>
        <w:fldChar w:fldCharType="begin" w:fldLock="1"/>
      </w:r>
      <w:r>
        <w:rPr>
          <w:noProof/>
        </w:rPr>
        <w:instrText xml:space="preserve"> PAGEREF _Toc187744035 \h </w:instrText>
      </w:r>
      <w:r>
        <w:rPr>
          <w:noProof/>
        </w:rPr>
      </w:r>
      <w:r>
        <w:rPr>
          <w:noProof/>
        </w:rPr>
        <w:fldChar w:fldCharType="separate"/>
      </w:r>
      <w:r>
        <w:rPr>
          <w:noProof/>
        </w:rPr>
        <w:t>22</w:t>
      </w:r>
      <w:r>
        <w:rPr>
          <w:noProof/>
        </w:rPr>
        <w:fldChar w:fldCharType="end"/>
      </w:r>
    </w:p>
    <w:p w14:paraId="271B1168" w14:textId="09B4055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_Toc187744036 \h </w:instrText>
      </w:r>
      <w:r>
        <w:rPr>
          <w:noProof/>
        </w:rPr>
      </w:r>
      <w:r>
        <w:rPr>
          <w:noProof/>
        </w:rPr>
        <w:fldChar w:fldCharType="separate"/>
      </w:r>
      <w:r>
        <w:rPr>
          <w:noProof/>
        </w:rPr>
        <w:t>22</w:t>
      </w:r>
      <w:r>
        <w:rPr>
          <w:noProof/>
        </w:rPr>
        <w:fldChar w:fldCharType="end"/>
      </w:r>
    </w:p>
    <w:p w14:paraId="54778E4F" w14:textId="39CCAE2D"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_Toc187744037 \h </w:instrText>
      </w:r>
      <w:r>
        <w:rPr>
          <w:noProof/>
        </w:rPr>
      </w:r>
      <w:r>
        <w:rPr>
          <w:noProof/>
        </w:rPr>
        <w:fldChar w:fldCharType="separate"/>
      </w:r>
      <w:r>
        <w:rPr>
          <w:noProof/>
        </w:rPr>
        <w:t>22</w:t>
      </w:r>
      <w:r>
        <w:rPr>
          <w:noProof/>
        </w:rPr>
        <w:fldChar w:fldCharType="end"/>
      </w:r>
    </w:p>
    <w:p w14:paraId="099B4A23" w14:textId="00961C0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_Toc187744038 \h </w:instrText>
      </w:r>
      <w:r>
        <w:rPr>
          <w:noProof/>
        </w:rPr>
      </w:r>
      <w:r>
        <w:rPr>
          <w:noProof/>
        </w:rPr>
        <w:fldChar w:fldCharType="separate"/>
      </w:r>
      <w:r>
        <w:rPr>
          <w:noProof/>
        </w:rPr>
        <w:t>22</w:t>
      </w:r>
      <w:r>
        <w:rPr>
          <w:noProof/>
        </w:rPr>
        <w:fldChar w:fldCharType="end"/>
      </w:r>
    </w:p>
    <w:p w14:paraId="2577E799" w14:textId="5708E50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_Toc187744039 \h </w:instrText>
      </w:r>
      <w:r>
        <w:rPr>
          <w:noProof/>
        </w:rPr>
      </w:r>
      <w:r>
        <w:rPr>
          <w:noProof/>
        </w:rPr>
        <w:fldChar w:fldCharType="separate"/>
      </w:r>
      <w:r>
        <w:rPr>
          <w:noProof/>
        </w:rPr>
        <w:t>23</w:t>
      </w:r>
      <w:r>
        <w:rPr>
          <w:noProof/>
        </w:rPr>
        <w:fldChar w:fldCharType="end"/>
      </w:r>
    </w:p>
    <w:p w14:paraId="03FCABFB" w14:textId="045C7DF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_Toc187744040 \h </w:instrText>
      </w:r>
      <w:r>
        <w:rPr>
          <w:noProof/>
        </w:rPr>
      </w:r>
      <w:r>
        <w:rPr>
          <w:noProof/>
        </w:rPr>
        <w:fldChar w:fldCharType="separate"/>
      </w:r>
      <w:r>
        <w:rPr>
          <w:noProof/>
        </w:rPr>
        <w:t>23</w:t>
      </w:r>
      <w:r>
        <w:rPr>
          <w:noProof/>
        </w:rPr>
        <w:fldChar w:fldCharType="end"/>
      </w:r>
    </w:p>
    <w:p w14:paraId="0F5E7608" w14:textId="016D5ECA"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_Toc187744041 \h </w:instrText>
      </w:r>
      <w:r>
        <w:rPr>
          <w:noProof/>
        </w:rPr>
      </w:r>
      <w:r>
        <w:rPr>
          <w:noProof/>
        </w:rPr>
        <w:fldChar w:fldCharType="separate"/>
      </w:r>
      <w:r>
        <w:rPr>
          <w:noProof/>
        </w:rPr>
        <w:t>23</w:t>
      </w:r>
      <w:r>
        <w:rPr>
          <w:noProof/>
        </w:rPr>
        <w:fldChar w:fldCharType="end"/>
      </w:r>
    </w:p>
    <w:p w14:paraId="35E2CD13" w14:textId="0DB275B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_Toc187744042 \h </w:instrText>
      </w:r>
      <w:r>
        <w:rPr>
          <w:noProof/>
        </w:rPr>
      </w:r>
      <w:r>
        <w:rPr>
          <w:noProof/>
        </w:rPr>
        <w:fldChar w:fldCharType="separate"/>
      </w:r>
      <w:r>
        <w:rPr>
          <w:noProof/>
        </w:rPr>
        <w:t>23</w:t>
      </w:r>
      <w:r>
        <w:rPr>
          <w:noProof/>
        </w:rPr>
        <w:fldChar w:fldCharType="end"/>
      </w:r>
    </w:p>
    <w:p w14:paraId="58E22645" w14:textId="71CC4823"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_Toc187744043 \h </w:instrText>
      </w:r>
      <w:r>
        <w:rPr>
          <w:noProof/>
        </w:rPr>
      </w:r>
      <w:r>
        <w:rPr>
          <w:noProof/>
        </w:rPr>
        <w:fldChar w:fldCharType="separate"/>
      </w:r>
      <w:r>
        <w:rPr>
          <w:noProof/>
        </w:rPr>
        <w:t>24</w:t>
      </w:r>
      <w:r>
        <w:rPr>
          <w:noProof/>
        </w:rPr>
        <w:fldChar w:fldCharType="end"/>
      </w:r>
    </w:p>
    <w:p w14:paraId="76E31322" w14:textId="0262668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_Toc187744044 \h </w:instrText>
      </w:r>
      <w:r>
        <w:rPr>
          <w:noProof/>
        </w:rPr>
      </w:r>
      <w:r>
        <w:rPr>
          <w:noProof/>
        </w:rPr>
        <w:fldChar w:fldCharType="separate"/>
      </w:r>
      <w:r>
        <w:rPr>
          <w:noProof/>
        </w:rPr>
        <w:t>24</w:t>
      </w:r>
      <w:r>
        <w:rPr>
          <w:noProof/>
        </w:rPr>
        <w:fldChar w:fldCharType="end"/>
      </w:r>
    </w:p>
    <w:p w14:paraId="0061F90A" w14:textId="1B85796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_Toc187744045 \h </w:instrText>
      </w:r>
      <w:r>
        <w:rPr>
          <w:noProof/>
        </w:rPr>
      </w:r>
      <w:r>
        <w:rPr>
          <w:noProof/>
        </w:rPr>
        <w:fldChar w:fldCharType="separate"/>
      </w:r>
      <w:r>
        <w:rPr>
          <w:noProof/>
        </w:rPr>
        <w:t>24</w:t>
      </w:r>
      <w:r>
        <w:rPr>
          <w:noProof/>
        </w:rPr>
        <w:fldChar w:fldCharType="end"/>
      </w:r>
    </w:p>
    <w:p w14:paraId="499BA782" w14:textId="38BC180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_Toc187744046 \h </w:instrText>
      </w:r>
      <w:r>
        <w:rPr>
          <w:noProof/>
        </w:rPr>
      </w:r>
      <w:r>
        <w:rPr>
          <w:noProof/>
        </w:rPr>
        <w:fldChar w:fldCharType="separate"/>
      </w:r>
      <w:r>
        <w:rPr>
          <w:noProof/>
        </w:rPr>
        <w:t>25</w:t>
      </w:r>
      <w:r>
        <w:rPr>
          <w:noProof/>
        </w:rPr>
        <w:fldChar w:fldCharType="end"/>
      </w:r>
    </w:p>
    <w:p w14:paraId="73760CE1" w14:textId="3222A935"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_Toc187744047 \h </w:instrText>
      </w:r>
      <w:r>
        <w:rPr>
          <w:noProof/>
        </w:rPr>
      </w:r>
      <w:r>
        <w:rPr>
          <w:noProof/>
        </w:rPr>
        <w:fldChar w:fldCharType="separate"/>
      </w:r>
      <w:r>
        <w:rPr>
          <w:noProof/>
        </w:rPr>
        <w:t>25</w:t>
      </w:r>
      <w:r>
        <w:rPr>
          <w:noProof/>
        </w:rPr>
        <w:fldChar w:fldCharType="end"/>
      </w:r>
    </w:p>
    <w:p w14:paraId="12D8F61F" w14:textId="441A779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_Toc187744048 \h </w:instrText>
      </w:r>
      <w:r>
        <w:rPr>
          <w:noProof/>
        </w:rPr>
      </w:r>
      <w:r>
        <w:rPr>
          <w:noProof/>
        </w:rPr>
        <w:fldChar w:fldCharType="separate"/>
      </w:r>
      <w:r>
        <w:rPr>
          <w:noProof/>
        </w:rPr>
        <w:t>25</w:t>
      </w:r>
      <w:r>
        <w:rPr>
          <w:noProof/>
        </w:rPr>
        <w:fldChar w:fldCharType="end"/>
      </w:r>
    </w:p>
    <w:p w14:paraId="2866C9C5" w14:textId="7FD7191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Server procedure</w:t>
      </w:r>
      <w:r>
        <w:rPr>
          <w:noProof/>
        </w:rPr>
        <w:tab/>
      </w:r>
      <w:r>
        <w:rPr>
          <w:noProof/>
        </w:rPr>
        <w:fldChar w:fldCharType="begin" w:fldLock="1"/>
      </w:r>
      <w:r>
        <w:rPr>
          <w:noProof/>
        </w:rPr>
        <w:instrText xml:space="preserve"> PAGEREF _Toc187744049 \h </w:instrText>
      </w:r>
      <w:r>
        <w:rPr>
          <w:noProof/>
        </w:rPr>
      </w:r>
      <w:r>
        <w:rPr>
          <w:noProof/>
        </w:rPr>
        <w:fldChar w:fldCharType="separate"/>
      </w:r>
      <w:r>
        <w:rPr>
          <w:noProof/>
        </w:rPr>
        <w:t>25</w:t>
      </w:r>
      <w:r>
        <w:rPr>
          <w:noProof/>
        </w:rPr>
        <w:fldChar w:fldCharType="end"/>
      </w:r>
    </w:p>
    <w:p w14:paraId="0A57617D" w14:textId="590260E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_Toc187744050 \h </w:instrText>
      </w:r>
      <w:r>
        <w:rPr>
          <w:noProof/>
        </w:rPr>
      </w:r>
      <w:r>
        <w:rPr>
          <w:noProof/>
        </w:rPr>
        <w:fldChar w:fldCharType="separate"/>
      </w:r>
      <w:r>
        <w:rPr>
          <w:noProof/>
        </w:rPr>
        <w:t>26</w:t>
      </w:r>
      <w:r>
        <w:rPr>
          <w:noProof/>
        </w:rPr>
        <w:fldChar w:fldCharType="end"/>
      </w:r>
    </w:p>
    <w:p w14:paraId="5543A07F" w14:textId="05CF11A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_Toc187744051 \h </w:instrText>
      </w:r>
      <w:r>
        <w:rPr>
          <w:noProof/>
        </w:rPr>
      </w:r>
      <w:r>
        <w:rPr>
          <w:noProof/>
        </w:rPr>
        <w:fldChar w:fldCharType="separate"/>
      </w:r>
      <w:r>
        <w:rPr>
          <w:noProof/>
        </w:rPr>
        <w:t>26</w:t>
      </w:r>
      <w:r>
        <w:rPr>
          <w:noProof/>
        </w:rPr>
        <w:fldChar w:fldCharType="end"/>
      </w:r>
    </w:p>
    <w:p w14:paraId="1E7108CC" w14:textId="228EEEC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_Toc187744052 \h </w:instrText>
      </w:r>
      <w:r>
        <w:rPr>
          <w:noProof/>
        </w:rPr>
      </w:r>
      <w:r>
        <w:rPr>
          <w:noProof/>
        </w:rPr>
        <w:fldChar w:fldCharType="separate"/>
      </w:r>
      <w:r>
        <w:rPr>
          <w:noProof/>
        </w:rPr>
        <w:t>26</w:t>
      </w:r>
      <w:r>
        <w:rPr>
          <w:noProof/>
        </w:rPr>
        <w:fldChar w:fldCharType="end"/>
      </w:r>
    </w:p>
    <w:p w14:paraId="716B39B9" w14:textId="13790DB7"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_Toc187744053 \h </w:instrText>
      </w:r>
      <w:r>
        <w:rPr>
          <w:noProof/>
        </w:rPr>
      </w:r>
      <w:r>
        <w:rPr>
          <w:noProof/>
        </w:rPr>
        <w:fldChar w:fldCharType="separate"/>
      </w:r>
      <w:r>
        <w:rPr>
          <w:noProof/>
        </w:rPr>
        <w:t>27</w:t>
      </w:r>
      <w:r>
        <w:rPr>
          <w:noProof/>
        </w:rPr>
        <w:fldChar w:fldCharType="end"/>
      </w:r>
    </w:p>
    <w:p w14:paraId="39925037" w14:textId="2A8CEB6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_Toc187744054 \h </w:instrText>
      </w:r>
      <w:r>
        <w:rPr>
          <w:noProof/>
        </w:rPr>
      </w:r>
      <w:r>
        <w:rPr>
          <w:noProof/>
        </w:rPr>
        <w:fldChar w:fldCharType="separate"/>
      </w:r>
      <w:r>
        <w:rPr>
          <w:noProof/>
        </w:rPr>
        <w:t>27</w:t>
      </w:r>
      <w:r>
        <w:rPr>
          <w:noProof/>
        </w:rPr>
        <w:fldChar w:fldCharType="end"/>
      </w:r>
    </w:p>
    <w:p w14:paraId="3D1C17EF" w14:textId="0D96AFCF"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_Toc187744055 \h </w:instrText>
      </w:r>
      <w:r>
        <w:rPr>
          <w:noProof/>
        </w:rPr>
      </w:r>
      <w:r>
        <w:rPr>
          <w:noProof/>
        </w:rPr>
        <w:fldChar w:fldCharType="separate"/>
      </w:r>
      <w:r>
        <w:rPr>
          <w:noProof/>
        </w:rPr>
        <w:t>27</w:t>
      </w:r>
      <w:r>
        <w:rPr>
          <w:noProof/>
        </w:rPr>
        <w:fldChar w:fldCharType="end"/>
      </w:r>
    </w:p>
    <w:p w14:paraId="79CF1060" w14:textId="36F4A3F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_Toc187744056 \h </w:instrText>
      </w:r>
      <w:r>
        <w:rPr>
          <w:noProof/>
        </w:rPr>
      </w:r>
      <w:r>
        <w:rPr>
          <w:noProof/>
        </w:rPr>
        <w:fldChar w:fldCharType="separate"/>
      </w:r>
      <w:r>
        <w:rPr>
          <w:noProof/>
        </w:rPr>
        <w:t>27</w:t>
      </w:r>
      <w:r>
        <w:rPr>
          <w:noProof/>
        </w:rPr>
        <w:fldChar w:fldCharType="end"/>
      </w:r>
    </w:p>
    <w:p w14:paraId="17B429F0" w14:textId="079C707D"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_Toc187744057 \h </w:instrText>
      </w:r>
      <w:r>
        <w:rPr>
          <w:noProof/>
        </w:rPr>
      </w:r>
      <w:r>
        <w:rPr>
          <w:noProof/>
        </w:rPr>
        <w:fldChar w:fldCharType="separate"/>
      </w:r>
      <w:r>
        <w:rPr>
          <w:noProof/>
        </w:rPr>
        <w:t>28</w:t>
      </w:r>
      <w:r>
        <w:rPr>
          <w:noProof/>
        </w:rPr>
        <w:fldChar w:fldCharType="end"/>
      </w:r>
    </w:p>
    <w:p w14:paraId="75B9A7CA" w14:textId="6B13B6AF"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Server procedure</w:t>
      </w:r>
      <w:r>
        <w:rPr>
          <w:noProof/>
        </w:rPr>
        <w:tab/>
      </w:r>
      <w:r>
        <w:rPr>
          <w:noProof/>
        </w:rPr>
        <w:fldChar w:fldCharType="begin" w:fldLock="1"/>
      </w:r>
      <w:r>
        <w:rPr>
          <w:noProof/>
        </w:rPr>
        <w:instrText xml:space="preserve"> PAGEREF _Toc187744058 \h </w:instrText>
      </w:r>
      <w:r>
        <w:rPr>
          <w:noProof/>
        </w:rPr>
      </w:r>
      <w:r>
        <w:rPr>
          <w:noProof/>
        </w:rPr>
        <w:fldChar w:fldCharType="separate"/>
      </w:r>
      <w:r>
        <w:rPr>
          <w:noProof/>
        </w:rPr>
        <w:t>28</w:t>
      </w:r>
      <w:r>
        <w:rPr>
          <w:noProof/>
        </w:rPr>
        <w:fldChar w:fldCharType="end"/>
      </w:r>
    </w:p>
    <w:p w14:paraId="6E66D4C9" w14:textId="79CAFAE8"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_Toc187744059 \h </w:instrText>
      </w:r>
      <w:r>
        <w:rPr>
          <w:noProof/>
        </w:rPr>
      </w:r>
      <w:r>
        <w:rPr>
          <w:noProof/>
        </w:rPr>
        <w:fldChar w:fldCharType="separate"/>
      </w:r>
      <w:r>
        <w:rPr>
          <w:noProof/>
        </w:rPr>
        <w:t>28</w:t>
      </w:r>
      <w:r>
        <w:rPr>
          <w:noProof/>
        </w:rPr>
        <w:fldChar w:fldCharType="end"/>
      </w:r>
    </w:p>
    <w:p w14:paraId="79FE0C24" w14:textId="6B447253"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_Toc187744060 \h </w:instrText>
      </w:r>
      <w:r>
        <w:rPr>
          <w:noProof/>
        </w:rPr>
      </w:r>
      <w:r>
        <w:rPr>
          <w:noProof/>
        </w:rPr>
        <w:fldChar w:fldCharType="separate"/>
      </w:r>
      <w:r>
        <w:rPr>
          <w:noProof/>
        </w:rPr>
        <w:t>28</w:t>
      </w:r>
      <w:r>
        <w:rPr>
          <w:noProof/>
        </w:rPr>
        <w:fldChar w:fldCharType="end"/>
      </w:r>
    </w:p>
    <w:p w14:paraId="2224BB4A" w14:textId="7F9579EA"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_Toc187744061 \h </w:instrText>
      </w:r>
      <w:r>
        <w:rPr>
          <w:noProof/>
        </w:rPr>
      </w:r>
      <w:r>
        <w:rPr>
          <w:noProof/>
        </w:rPr>
        <w:fldChar w:fldCharType="separate"/>
      </w:r>
      <w:r>
        <w:rPr>
          <w:noProof/>
        </w:rPr>
        <w:t>29</w:t>
      </w:r>
      <w:r>
        <w:rPr>
          <w:noProof/>
        </w:rPr>
        <w:fldChar w:fldCharType="end"/>
      </w:r>
    </w:p>
    <w:p w14:paraId="7631C33F" w14:textId="5D5CDE6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_Toc187744062 \h </w:instrText>
      </w:r>
      <w:r>
        <w:rPr>
          <w:noProof/>
        </w:rPr>
      </w:r>
      <w:r>
        <w:rPr>
          <w:noProof/>
        </w:rPr>
        <w:fldChar w:fldCharType="separate"/>
      </w:r>
      <w:r>
        <w:rPr>
          <w:noProof/>
        </w:rPr>
        <w:t>29</w:t>
      </w:r>
      <w:r>
        <w:rPr>
          <w:noProof/>
        </w:rPr>
        <w:fldChar w:fldCharType="end"/>
      </w:r>
    </w:p>
    <w:p w14:paraId="6E1C3F05" w14:textId="277E752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_Toc187744063 \h </w:instrText>
      </w:r>
      <w:r>
        <w:rPr>
          <w:noProof/>
        </w:rPr>
      </w:r>
      <w:r>
        <w:rPr>
          <w:noProof/>
        </w:rPr>
        <w:fldChar w:fldCharType="separate"/>
      </w:r>
      <w:r>
        <w:rPr>
          <w:noProof/>
        </w:rPr>
        <w:t>30</w:t>
      </w:r>
      <w:r>
        <w:rPr>
          <w:noProof/>
        </w:rPr>
        <w:fldChar w:fldCharType="end"/>
      </w:r>
    </w:p>
    <w:p w14:paraId="4CAA9BD3" w14:textId="2DAC2F21"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_Toc187744064 \h </w:instrText>
      </w:r>
      <w:r>
        <w:rPr>
          <w:noProof/>
        </w:rPr>
      </w:r>
      <w:r>
        <w:rPr>
          <w:noProof/>
        </w:rPr>
        <w:fldChar w:fldCharType="separate"/>
      </w:r>
      <w:r>
        <w:rPr>
          <w:noProof/>
        </w:rPr>
        <w:t>30</w:t>
      </w:r>
      <w:r>
        <w:rPr>
          <w:noProof/>
        </w:rPr>
        <w:fldChar w:fldCharType="end"/>
      </w:r>
    </w:p>
    <w:p w14:paraId="4828D4FA" w14:textId="5A645B6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362011">
        <w:rPr>
          <w:noProof/>
          <w:lang w:val="en-US"/>
        </w:rPr>
        <w:t xml:space="preserve"> procedure</w:t>
      </w:r>
      <w:r>
        <w:rPr>
          <w:noProof/>
        </w:rPr>
        <w:tab/>
      </w:r>
      <w:r>
        <w:rPr>
          <w:noProof/>
        </w:rPr>
        <w:fldChar w:fldCharType="begin" w:fldLock="1"/>
      </w:r>
      <w:r>
        <w:rPr>
          <w:noProof/>
        </w:rPr>
        <w:instrText xml:space="preserve"> PAGEREF _Toc187744065 \h </w:instrText>
      </w:r>
      <w:r>
        <w:rPr>
          <w:noProof/>
        </w:rPr>
      </w:r>
      <w:r>
        <w:rPr>
          <w:noProof/>
        </w:rPr>
        <w:fldChar w:fldCharType="separate"/>
      </w:r>
      <w:r>
        <w:rPr>
          <w:noProof/>
        </w:rPr>
        <w:t>30</w:t>
      </w:r>
      <w:r>
        <w:rPr>
          <w:noProof/>
        </w:rPr>
        <w:fldChar w:fldCharType="end"/>
      </w:r>
    </w:p>
    <w:p w14:paraId="617F672A" w14:textId="69300C37"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Client procedure</w:t>
      </w:r>
      <w:r>
        <w:rPr>
          <w:noProof/>
        </w:rPr>
        <w:tab/>
      </w:r>
      <w:r>
        <w:rPr>
          <w:noProof/>
        </w:rPr>
        <w:fldChar w:fldCharType="begin" w:fldLock="1"/>
      </w:r>
      <w:r>
        <w:rPr>
          <w:noProof/>
        </w:rPr>
        <w:instrText xml:space="preserve"> PAGEREF _Toc187744066 \h </w:instrText>
      </w:r>
      <w:r>
        <w:rPr>
          <w:noProof/>
        </w:rPr>
      </w:r>
      <w:r>
        <w:rPr>
          <w:noProof/>
        </w:rPr>
        <w:fldChar w:fldCharType="separate"/>
      </w:r>
      <w:r>
        <w:rPr>
          <w:noProof/>
        </w:rPr>
        <w:t>30</w:t>
      </w:r>
      <w:r>
        <w:rPr>
          <w:noProof/>
        </w:rPr>
        <w:fldChar w:fldCharType="end"/>
      </w:r>
    </w:p>
    <w:p w14:paraId="6FA5A91F" w14:textId="727E40FB"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362011">
        <w:rPr>
          <w:noProof/>
          <w:lang w:val="en-US" w:eastAsia="zh-CN"/>
        </w:rPr>
        <w:t>Server procedure</w:t>
      </w:r>
      <w:r>
        <w:rPr>
          <w:noProof/>
        </w:rPr>
        <w:tab/>
      </w:r>
      <w:r>
        <w:rPr>
          <w:noProof/>
        </w:rPr>
        <w:fldChar w:fldCharType="begin" w:fldLock="1"/>
      </w:r>
      <w:r>
        <w:rPr>
          <w:noProof/>
        </w:rPr>
        <w:instrText xml:space="preserve"> PAGEREF _Toc187744067 \h </w:instrText>
      </w:r>
      <w:r>
        <w:rPr>
          <w:noProof/>
        </w:rPr>
      </w:r>
      <w:r>
        <w:rPr>
          <w:noProof/>
        </w:rPr>
        <w:fldChar w:fldCharType="separate"/>
      </w:r>
      <w:r>
        <w:rPr>
          <w:noProof/>
        </w:rPr>
        <w:t>31</w:t>
      </w:r>
      <w:r>
        <w:rPr>
          <w:noProof/>
        </w:rPr>
        <w:fldChar w:fldCharType="end"/>
      </w:r>
    </w:p>
    <w:p w14:paraId="4155F58F" w14:textId="49F28B5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lang w:eastAsia="zh-CN"/>
        </w:rPr>
        <w:t>VRU zone configuration procedure</w:t>
      </w:r>
      <w:r>
        <w:rPr>
          <w:noProof/>
        </w:rPr>
        <w:tab/>
      </w:r>
      <w:r>
        <w:rPr>
          <w:noProof/>
        </w:rPr>
        <w:fldChar w:fldCharType="begin" w:fldLock="1"/>
      </w:r>
      <w:r>
        <w:rPr>
          <w:noProof/>
        </w:rPr>
        <w:instrText xml:space="preserve"> PAGEREF _Toc187744068 \h </w:instrText>
      </w:r>
      <w:r>
        <w:rPr>
          <w:noProof/>
        </w:rPr>
      </w:r>
      <w:r>
        <w:rPr>
          <w:noProof/>
        </w:rPr>
        <w:fldChar w:fldCharType="separate"/>
      </w:r>
      <w:r>
        <w:rPr>
          <w:noProof/>
        </w:rPr>
        <w:t>32</w:t>
      </w:r>
      <w:r>
        <w:rPr>
          <w:noProof/>
        </w:rPr>
        <w:fldChar w:fldCharType="end"/>
      </w:r>
    </w:p>
    <w:p w14:paraId="19BA4CFD" w14:textId="5F204DE8"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VRU zone configuration</w:t>
      </w:r>
      <w:r>
        <w:rPr>
          <w:noProof/>
        </w:rPr>
        <w:tab/>
      </w:r>
      <w:r>
        <w:rPr>
          <w:noProof/>
        </w:rPr>
        <w:fldChar w:fldCharType="begin" w:fldLock="1"/>
      </w:r>
      <w:r>
        <w:rPr>
          <w:noProof/>
        </w:rPr>
        <w:instrText xml:space="preserve"> PAGEREF _Toc187744069 \h </w:instrText>
      </w:r>
      <w:r>
        <w:rPr>
          <w:noProof/>
        </w:rPr>
      </w:r>
      <w:r>
        <w:rPr>
          <w:noProof/>
        </w:rPr>
        <w:fldChar w:fldCharType="separate"/>
      </w:r>
      <w:r>
        <w:rPr>
          <w:noProof/>
        </w:rPr>
        <w:t>32</w:t>
      </w:r>
      <w:r>
        <w:rPr>
          <w:noProof/>
        </w:rPr>
        <w:fldChar w:fldCharType="end"/>
      </w:r>
    </w:p>
    <w:p w14:paraId="1B2837D1" w14:textId="0A5A733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_Toc187744070 \h </w:instrText>
      </w:r>
      <w:r>
        <w:rPr>
          <w:noProof/>
        </w:rPr>
      </w:r>
      <w:r>
        <w:rPr>
          <w:noProof/>
        </w:rPr>
        <w:fldChar w:fldCharType="separate"/>
      </w:r>
      <w:r>
        <w:rPr>
          <w:noProof/>
        </w:rPr>
        <w:t>32</w:t>
      </w:r>
      <w:r>
        <w:rPr>
          <w:noProof/>
        </w:rPr>
        <w:fldChar w:fldCharType="end"/>
      </w:r>
    </w:p>
    <w:p w14:paraId="70F1FF5A" w14:textId="612DA7D6"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_Toc187744071 \h </w:instrText>
      </w:r>
      <w:r>
        <w:rPr>
          <w:noProof/>
        </w:rPr>
      </w:r>
      <w:r>
        <w:rPr>
          <w:noProof/>
        </w:rPr>
        <w:fldChar w:fldCharType="separate"/>
      </w:r>
      <w:r>
        <w:rPr>
          <w:noProof/>
        </w:rPr>
        <w:t>32</w:t>
      </w:r>
      <w:r>
        <w:rPr>
          <w:noProof/>
        </w:rPr>
        <w:fldChar w:fldCharType="end"/>
      </w:r>
    </w:p>
    <w:p w14:paraId="0EDE02E7" w14:textId="5F9082F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VRU zone configuration</w:t>
      </w:r>
      <w:r>
        <w:rPr>
          <w:noProof/>
        </w:rPr>
        <w:tab/>
      </w:r>
      <w:r>
        <w:rPr>
          <w:noProof/>
        </w:rPr>
        <w:fldChar w:fldCharType="begin" w:fldLock="1"/>
      </w:r>
      <w:r>
        <w:rPr>
          <w:noProof/>
        </w:rPr>
        <w:instrText xml:space="preserve"> PAGEREF _Toc187744072 \h </w:instrText>
      </w:r>
      <w:r>
        <w:rPr>
          <w:noProof/>
        </w:rPr>
      </w:r>
      <w:r>
        <w:rPr>
          <w:noProof/>
        </w:rPr>
        <w:fldChar w:fldCharType="separate"/>
      </w:r>
      <w:r>
        <w:rPr>
          <w:noProof/>
        </w:rPr>
        <w:t>32</w:t>
      </w:r>
      <w:r>
        <w:rPr>
          <w:noProof/>
        </w:rPr>
        <w:fldChar w:fldCharType="end"/>
      </w:r>
    </w:p>
    <w:p w14:paraId="76221E46" w14:textId="5F430E3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_Toc187744073 \h </w:instrText>
      </w:r>
      <w:r>
        <w:rPr>
          <w:noProof/>
        </w:rPr>
      </w:r>
      <w:r>
        <w:rPr>
          <w:noProof/>
        </w:rPr>
        <w:fldChar w:fldCharType="separate"/>
      </w:r>
      <w:r>
        <w:rPr>
          <w:noProof/>
        </w:rPr>
        <w:t>32</w:t>
      </w:r>
      <w:r>
        <w:rPr>
          <w:noProof/>
        </w:rPr>
        <w:fldChar w:fldCharType="end"/>
      </w:r>
    </w:p>
    <w:p w14:paraId="15F052C7" w14:textId="61E3B7B2"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_Toc187744074 \h </w:instrText>
      </w:r>
      <w:r>
        <w:rPr>
          <w:noProof/>
        </w:rPr>
      </w:r>
      <w:r>
        <w:rPr>
          <w:noProof/>
        </w:rPr>
        <w:fldChar w:fldCharType="separate"/>
      </w:r>
      <w:r>
        <w:rPr>
          <w:noProof/>
        </w:rPr>
        <w:t>33</w:t>
      </w:r>
      <w:r>
        <w:rPr>
          <w:noProof/>
        </w:rPr>
        <w:fldChar w:fldCharType="end"/>
      </w:r>
    </w:p>
    <w:p w14:paraId="3FA44CC6" w14:textId="118A4762"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VAE support for energy efficient V2P communications</w:t>
      </w:r>
      <w:r>
        <w:rPr>
          <w:noProof/>
        </w:rPr>
        <w:tab/>
      </w:r>
      <w:r>
        <w:rPr>
          <w:noProof/>
        </w:rPr>
        <w:fldChar w:fldCharType="begin" w:fldLock="1"/>
      </w:r>
      <w:r>
        <w:rPr>
          <w:noProof/>
        </w:rPr>
        <w:instrText xml:space="preserve"> PAGEREF _Toc187744075 \h </w:instrText>
      </w:r>
      <w:r>
        <w:rPr>
          <w:noProof/>
        </w:rPr>
      </w:r>
      <w:r>
        <w:rPr>
          <w:noProof/>
        </w:rPr>
        <w:fldChar w:fldCharType="separate"/>
      </w:r>
      <w:r>
        <w:rPr>
          <w:noProof/>
        </w:rPr>
        <w:t>33</w:t>
      </w:r>
      <w:r>
        <w:rPr>
          <w:noProof/>
        </w:rPr>
        <w:fldChar w:fldCharType="end"/>
      </w:r>
    </w:p>
    <w:p w14:paraId="1D220F6A" w14:textId="5D014C8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6.16.1</w:t>
      </w:r>
      <w:r>
        <w:rPr>
          <w:rFonts w:asciiTheme="minorHAnsi" w:eastAsiaTheme="minorEastAsia" w:hAnsiTheme="minorHAnsi" w:cstheme="minorBidi"/>
          <w:noProof/>
          <w:kern w:val="2"/>
          <w:sz w:val="22"/>
          <w:szCs w:val="22"/>
          <w:lang w:eastAsia="en-GB"/>
          <w14:ligatures w14:val="standardContextual"/>
        </w:rPr>
        <w:tab/>
      </w:r>
      <w:r>
        <w:rPr>
          <w:noProof/>
          <w:lang w:eastAsia="zh-CN"/>
        </w:rPr>
        <w:t>VAE server enabled V2P communication schedule configuration procedure</w:t>
      </w:r>
      <w:r>
        <w:rPr>
          <w:noProof/>
        </w:rPr>
        <w:tab/>
      </w:r>
      <w:r>
        <w:rPr>
          <w:noProof/>
        </w:rPr>
        <w:fldChar w:fldCharType="begin" w:fldLock="1"/>
      </w:r>
      <w:r>
        <w:rPr>
          <w:noProof/>
        </w:rPr>
        <w:instrText xml:space="preserve"> PAGEREF _Toc187744076 \h </w:instrText>
      </w:r>
      <w:r>
        <w:rPr>
          <w:noProof/>
        </w:rPr>
      </w:r>
      <w:r>
        <w:rPr>
          <w:noProof/>
        </w:rPr>
        <w:fldChar w:fldCharType="separate"/>
      </w:r>
      <w:r>
        <w:rPr>
          <w:noProof/>
        </w:rPr>
        <w:t>33</w:t>
      </w:r>
      <w:r>
        <w:rPr>
          <w:noProof/>
        </w:rPr>
        <w:fldChar w:fldCharType="end"/>
      </w:r>
    </w:p>
    <w:p w14:paraId="3EB613EC" w14:textId="6C10020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_Toc187744077 \h </w:instrText>
      </w:r>
      <w:r>
        <w:rPr>
          <w:noProof/>
        </w:rPr>
      </w:r>
      <w:r>
        <w:rPr>
          <w:noProof/>
        </w:rPr>
        <w:fldChar w:fldCharType="separate"/>
      </w:r>
      <w:r>
        <w:rPr>
          <w:noProof/>
        </w:rPr>
        <w:t>33</w:t>
      </w:r>
      <w:r>
        <w:rPr>
          <w:noProof/>
        </w:rPr>
        <w:fldChar w:fldCharType="end"/>
      </w:r>
    </w:p>
    <w:p w14:paraId="6A272A56" w14:textId="0A8343A0"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_Toc187744078 \h </w:instrText>
      </w:r>
      <w:r>
        <w:rPr>
          <w:noProof/>
        </w:rPr>
      </w:r>
      <w:r>
        <w:rPr>
          <w:noProof/>
        </w:rPr>
        <w:fldChar w:fldCharType="separate"/>
      </w:r>
      <w:r>
        <w:rPr>
          <w:noProof/>
        </w:rPr>
        <w:t>34</w:t>
      </w:r>
      <w:r>
        <w:rPr>
          <w:noProof/>
        </w:rPr>
        <w:fldChar w:fldCharType="end"/>
      </w:r>
    </w:p>
    <w:p w14:paraId="7B900AC4" w14:textId="3FA5DE2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6.16.2</w:t>
      </w:r>
      <w:r>
        <w:rPr>
          <w:rFonts w:asciiTheme="minorHAnsi" w:eastAsiaTheme="minorEastAsia" w:hAnsiTheme="minorHAnsi" w:cstheme="minorBidi"/>
          <w:noProof/>
          <w:kern w:val="2"/>
          <w:sz w:val="22"/>
          <w:szCs w:val="22"/>
          <w:lang w:eastAsia="en-GB"/>
          <w14:ligatures w14:val="standardContextual"/>
        </w:rPr>
        <w:tab/>
      </w:r>
      <w:r>
        <w:rPr>
          <w:noProof/>
          <w:lang w:eastAsia="zh-CN"/>
        </w:rPr>
        <w:t>VAE client enabled V2P communication schedule configuration procedure</w:t>
      </w:r>
      <w:r>
        <w:rPr>
          <w:noProof/>
        </w:rPr>
        <w:tab/>
      </w:r>
      <w:r>
        <w:rPr>
          <w:noProof/>
        </w:rPr>
        <w:fldChar w:fldCharType="begin" w:fldLock="1"/>
      </w:r>
      <w:r>
        <w:rPr>
          <w:noProof/>
        </w:rPr>
        <w:instrText xml:space="preserve"> PAGEREF _Toc187744079 \h </w:instrText>
      </w:r>
      <w:r>
        <w:rPr>
          <w:noProof/>
        </w:rPr>
      </w:r>
      <w:r>
        <w:rPr>
          <w:noProof/>
        </w:rPr>
        <w:fldChar w:fldCharType="separate"/>
      </w:r>
      <w:r>
        <w:rPr>
          <w:noProof/>
        </w:rPr>
        <w:t>34</w:t>
      </w:r>
      <w:r>
        <w:rPr>
          <w:noProof/>
        </w:rPr>
        <w:fldChar w:fldCharType="end"/>
      </w:r>
    </w:p>
    <w:p w14:paraId="5FFA0620" w14:textId="1B902701"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6.16.2.1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_Toc187744080 \h </w:instrText>
      </w:r>
      <w:r>
        <w:rPr>
          <w:noProof/>
        </w:rPr>
      </w:r>
      <w:r>
        <w:rPr>
          <w:noProof/>
        </w:rPr>
        <w:fldChar w:fldCharType="separate"/>
      </w:r>
      <w:r>
        <w:rPr>
          <w:noProof/>
        </w:rPr>
        <w:t>34</w:t>
      </w:r>
      <w:r>
        <w:rPr>
          <w:noProof/>
        </w:rPr>
        <w:fldChar w:fldCharType="end"/>
      </w:r>
    </w:p>
    <w:p w14:paraId="15C9DC75" w14:textId="20F38901"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_Toc187744081 \h </w:instrText>
      </w:r>
      <w:r>
        <w:rPr>
          <w:noProof/>
        </w:rPr>
      </w:r>
      <w:r>
        <w:rPr>
          <w:noProof/>
        </w:rPr>
        <w:fldChar w:fldCharType="separate"/>
      </w:r>
      <w:r>
        <w:rPr>
          <w:noProof/>
        </w:rPr>
        <w:t>35</w:t>
      </w:r>
      <w:r>
        <w:rPr>
          <w:noProof/>
        </w:rPr>
        <w:fldChar w:fldCharType="end"/>
      </w:r>
    </w:p>
    <w:p w14:paraId="7C1B3E61" w14:textId="7E7AD780"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General</w:t>
      </w:r>
      <w:r>
        <w:rPr>
          <w:noProof/>
        </w:rPr>
        <w:tab/>
      </w:r>
      <w:r>
        <w:rPr>
          <w:noProof/>
        </w:rPr>
        <w:fldChar w:fldCharType="begin" w:fldLock="1"/>
      </w:r>
      <w:r>
        <w:rPr>
          <w:noProof/>
        </w:rPr>
        <w:instrText xml:space="preserve"> PAGEREF _Toc187744082 \h </w:instrText>
      </w:r>
      <w:r>
        <w:rPr>
          <w:noProof/>
        </w:rPr>
      </w:r>
      <w:r>
        <w:rPr>
          <w:noProof/>
        </w:rPr>
        <w:fldChar w:fldCharType="separate"/>
      </w:r>
      <w:r>
        <w:rPr>
          <w:noProof/>
        </w:rPr>
        <w:t>35</w:t>
      </w:r>
      <w:r>
        <w:rPr>
          <w:noProof/>
        </w:rPr>
        <w:fldChar w:fldCharType="end"/>
      </w:r>
    </w:p>
    <w:p w14:paraId="3C351330" w14:textId="1B6B118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V2X USD provisioning</w:t>
      </w:r>
      <w:r>
        <w:rPr>
          <w:noProof/>
        </w:rPr>
        <w:tab/>
      </w:r>
      <w:r>
        <w:rPr>
          <w:noProof/>
        </w:rPr>
        <w:fldChar w:fldCharType="begin" w:fldLock="1"/>
      </w:r>
      <w:r>
        <w:rPr>
          <w:noProof/>
        </w:rPr>
        <w:instrText xml:space="preserve"> PAGEREF _Toc187744083 \h </w:instrText>
      </w:r>
      <w:r>
        <w:rPr>
          <w:noProof/>
        </w:rPr>
      </w:r>
      <w:r>
        <w:rPr>
          <w:noProof/>
        </w:rPr>
        <w:fldChar w:fldCharType="separate"/>
      </w:r>
      <w:r>
        <w:rPr>
          <w:noProof/>
        </w:rPr>
        <w:t>35</w:t>
      </w:r>
      <w:r>
        <w:rPr>
          <w:noProof/>
        </w:rPr>
        <w:fldChar w:fldCharType="end"/>
      </w:r>
    </w:p>
    <w:p w14:paraId="5B2DED54" w14:textId="114797E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_Toc187744084 \h </w:instrText>
      </w:r>
      <w:r>
        <w:rPr>
          <w:noProof/>
        </w:rPr>
      </w:r>
      <w:r>
        <w:rPr>
          <w:noProof/>
        </w:rPr>
        <w:fldChar w:fldCharType="separate"/>
      </w:r>
      <w:r>
        <w:rPr>
          <w:noProof/>
        </w:rPr>
        <w:t>35</w:t>
      </w:r>
      <w:r>
        <w:rPr>
          <w:noProof/>
        </w:rPr>
        <w:fldChar w:fldCharType="end"/>
      </w:r>
    </w:p>
    <w:p w14:paraId="0BF6A801" w14:textId="12D04D3D"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_Toc187744085 \h </w:instrText>
      </w:r>
      <w:r>
        <w:rPr>
          <w:noProof/>
        </w:rPr>
      </w:r>
      <w:r>
        <w:rPr>
          <w:noProof/>
        </w:rPr>
        <w:fldChar w:fldCharType="separate"/>
      </w:r>
      <w:r>
        <w:rPr>
          <w:noProof/>
        </w:rPr>
        <w:t>35</w:t>
      </w:r>
      <w:r>
        <w:rPr>
          <w:noProof/>
        </w:rPr>
        <w:fldChar w:fldCharType="end"/>
      </w:r>
    </w:p>
    <w:p w14:paraId="1097E4D7" w14:textId="42F4DED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_Toc187744086 \h </w:instrText>
      </w:r>
      <w:r>
        <w:rPr>
          <w:noProof/>
        </w:rPr>
      </w:r>
      <w:r>
        <w:rPr>
          <w:noProof/>
        </w:rPr>
        <w:fldChar w:fldCharType="separate"/>
      </w:r>
      <w:r>
        <w:rPr>
          <w:noProof/>
        </w:rPr>
        <w:t>35</w:t>
      </w:r>
      <w:r>
        <w:rPr>
          <w:noProof/>
        </w:rPr>
        <w:fldChar w:fldCharType="end"/>
      </w:r>
    </w:p>
    <w:p w14:paraId="2E32C19B" w14:textId="5F4C5DCC"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sidRPr="00362011">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362011">
        <w:rPr>
          <w:noProof/>
          <w:lang w:val="en-US"/>
        </w:rPr>
        <w:t>PC5 parameters provisioning</w:t>
      </w:r>
      <w:r>
        <w:rPr>
          <w:noProof/>
        </w:rPr>
        <w:tab/>
      </w:r>
      <w:r>
        <w:rPr>
          <w:noProof/>
        </w:rPr>
        <w:fldChar w:fldCharType="begin" w:fldLock="1"/>
      </w:r>
      <w:r>
        <w:rPr>
          <w:noProof/>
        </w:rPr>
        <w:instrText xml:space="preserve"> PAGEREF _Toc187744087 \h </w:instrText>
      </w:r>
      <w:r>
        <w:rPr>
          <w:noProof/>
        </w:rPr>
      </w:r>
      <w:r>
        <w:rPr>
          <w:noProof/>
        </w:rPr>
        <w:fldChar w:fldCharType="separate"/>
      </w:r>
      <w:r>
        <w:rPr>
          <w:noProof/>
        </w:rPr>
        <w:t>36</w:t>
      </w:r>
      <w:r>
        <w:rPr>
          <w:noProof/>
        </w:rPr>
        <w:fldChar w:fldCharType="end"/>
      </w:r>
    </w:p>
    <w:p w14:paraId="6C3A254E" w14:textId="07733B0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_Toc187744088 \h </w:instrText>
      </w:r>
      <w:r>
        <w:rPr>
          <w:noProof/>
        </w:rPr>
      </w:r>
      <w:r>
        <w:rPr>
          <w:noProof/>
        </w:rPr>
        <w:fldChar w:fldCharType="separate"/>
      </w:r>
      <w:r>
        <w:rPr>
          <w:noProof/>
        </w:rPr>
        <w:t>36</w:t>
      </w:r>
      <w:r>
        <w:rPr>
          <w:noProof/>
        </w:rPr>
        <w:fldChar w:fldCharType="end"/>
      </w:r>
    </w:p>
    <w:p w14:paraId="0DB624EA" w14:textId="7EF31945"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_Toc187744089 \h </w:instrText>
      </w:r>
      <w:r>
        <w:rPr>
          <w:noProof/>
        </w:rPr>
      </w:r>
      <w:r>
        <w:rPr>
          <w:noProof/>
        </w:rPr>
        <w:fldChar w:fldCharType="separate"/>
      </w:r>
      <w:r>
        <w:rPr>
          <w:noProof/>
        </w:rPr>
        <w:t>36</w:t>
      </w:r>
      <w:r>
        <w:rPr>
          <w:noProof/>
        </w:rPr>
        <w:fldChar w:fldCharType="end"/>
      </w:r>
    </w:p>
    <w:p w14:paraId="1FB2D6FD" w14:textId="1FCD0DB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_Toc187744090 \h </w:instrText>
      </w:r>
      <w:r>
        <w:rPr>
          <w:noProof/>
        </w:rPr>
      </w:r>
      <w:r>
        <w:rPr>
          <w:noProof/>
        </w:rPr>
        <w:fldChar w:fldCharType="separate"/>
      </w:r>
      <w:r>
        <w:rPr>
          <w:noProof/>
        </w:rPr>
        <w:t>36</w:t>
      </w:r>
      <w:r>
        <w:rPr>
          <w:noProof/>
        </w:rPr>
        <w:fldChar w:fldCharType="end"/>
      </w:r>
    </w:p>
    <w:p w14:paraId="2AEE614F" w14:textId="72FBF6DE"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_Toc187744091 \h </w:instrText>
      </w:r>
      <w:r>
        <w:rPr>
          <w:noProof/>
        </w:rPr>
      </w:r>
      <w:r>
        <w:rPr>
          <w:noProof/>
        </w:rPr>
        <w:fldChar w:fldCharType="separate"/>
      </w:r>
      <w:r>
        <w:rPr>
          <w:noProof/>
        </w:rPr>
        <w:t>37</w:t>
      </w:r>
      <w:r>
        <w:rPr>
          <w:noProof/>
        </w:rPr>
        <w:fldChar w:fldCharType="end"/>
      </w:r>
    </w:p>
    <w:p w14:paraId="1617CC6C" w14:textId="156021B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_Toc187744092 \h </w:instrText>
      </w:r>
      <w:r>
        <w:rPr>
          <w:noProof/>
        </w:rPr>
      </w:r>
      <w:r>
        <w:rPr>
          <w:noProof/>
        </w:rPr>
        <w:fldChar w:fldCharType="separate"/>
      </w:r>
      <w:r>
        <w:rPr>
          <w:noProof/>
        </w:rPr>
        <w:t>37</w:t>
      </w:r>
      <w:r>
        <w:rPr>
          <w:noProof/>
        </w:rPr>
        <w:fldChar w:fldCharType="end"/>
      </w:r>
    </w:p>
    <w:p w14:paraId="2A0A11F8" w14:textId="3BDD1AB6"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_Toc187744093 \h </w:instrText>
      </w:r>
      <w:r>
        <w:rPr>
          <w:noProof/>
        </w:rPr>
      </w:r>
      <w:r>
        <w:rPr>
          <w:noProof/>
        </w:rPr>
        <w:fldChar w:fldCharType="separate"/>
      </w:r>
      <w:r>
        <w:rPr>
          <w:noProof/>
        </w:rPr>
        <w:t>37</w:t>
      </w:r>
      <w:r>
        <w:rPr>
          <w:noProof/>
        </w:rPr>
        <w:fldChar w:fldCharType="end"/>
      </w:r>
    </w:p>
    <w:p w14:paraId="5F601C8D" w14:textId="10C8D52B"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_Toc187744094 \h </w:instrText>
      </w:r>
      <w:r>
        <w:rPr>
          <w:noProof/>
        </w:rPr>
      </w:r>
      <w:r>
        <w:rPr>
          <w:noProof/>
        </w:rPr>
        <w:fldChar w:fldCharType="separate"/>
      </w:r>
      <w:r>
        <w:rPr>
          <w:noProof/>
        </w:rPr>
        <w:t>37</w:t>
      </w:r>
      <w:r>
        <w:rPr>
          <w:noProof/>
        </w:rPr>
        <w:fldChar w:fldCharType="end"/>
      </w:r>
    </w:p>
    <w:p w14:paraId="053435AD" w14:textId="78EF6C1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_Toc187744095 \h </w:instrText>
      </w:r>
      <w:r>
        <w:rPr>
          <w:noProof/>
        </w:rPr>
      </w:r>
      <w:r>
        <w:rPr>
          <w:noProof/>
        </w:rPr>
        <w:fldChar w:fldCharType="separate"/>
      </w:r>
      <w:r>
        <w:rPr>
          <w:noProof/>
        </w:rPr>
        <w:t>47</w:t>
      </w:r>
      <w:r>
        <w:rPr>
          <w:noProof/>
        </w:rPr>
        <w:fldChar w:fldCharType="end"/>
      </w:r>
    </w:p>
    <w:p w14:paraId="3EFBE944" w14:textId="42283BC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_Toc187744096 \h </w:instrText>
      </w:r>
      <w:r>
        <w:rPr>
          <w:noProof/>
        </w:rPr>
      </w:r>
      <w:r>
        <w:rPr>
          <w:noProof/>
        </w:rPr>
        <w:fldChar w:fldCharType="separate"/>
      </w:r>
      <w:r>
        <w:rPr>
          <w:noProof/>
        </w:rPr>
        <w:t>47</w:t>
      </w:r>
      <w:r>
        <w:rPr>
          <w:noProof/>
        </w:rPr>
        <w:fldChar w:fldCharType="end"/>
      </w:r>
    </w:p>
    <w:p w14:paraId="6130B11D" w14:textId="59483C66"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_Toc187744097 \h </w:instrText>
      </w:r>
      <w:r>
        <w:rPr>
          <w:noProof/>
        </w:rPr>
      </w:r>
      <w:r>
        <w:rPr>
          <w:noProof/>
        </w:rPr>
        <w:fldChar w:fldCharType="separate"/>
      </w:r>
      <w:r>
        <w:rPr>
          <w:noProof/>
        </w:rPr>
        <w:t>47</w:t>
      </w:r>
      <w:r>
        <w:rPr>
          <w:noProof/>
        </w:rPr>
        <w:fldChar w:fldCharType="end"/>
      </w:r>
    </w:p>
    <w:p w14:paraId="24079674" w14:textId="585B1989"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_Toc187744098 \h </w:instrText>
      </w:r>
      <w:r>
        <w:rPr>
          <w:noProof/>
        </w:rPr>
      </w:r>
      <w:r>
        <w:rPr>
          <w:noProof/>
        </w:rPr>
        <w:fldChar w:fldCharType="separate"/>
      </w:r>
      <w:r>
        <w:rPr>
          <w:noProof/>
        </w:rPr>
        <w:t>61</w:t>
      </w:r>
      <w:r>
        <w:rPr>
          <w:noProof/>
        </w:rPr>
        <w:fldChar w:fldCharType="end"/>
      </w:r>
    </w:p>
    <w:p w14:paraId="5223AFB7" w14:textId="75D34D9F"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_Toc187744099 \h </w:instrText>
      </w:r>
      <w:r>
        <w:rPr>
          <w:noProof/>
        </w:rPr>
      </w:r>
      <w:r>
        <w:rPr>
          <w:noProof/>
        </w:rPr>
        <w:fldChar w:fldCharType="separate"/>
      </w:r>
      <w:r>
        <w:rPr>
          <w:noProof/>
        </w:rPr>
        <w:t>73</w:t>
      </w:r>
      <w:r>
        <w:rPr>
          <w:noProof/>
        </w:rPr>
        <w:fldChar w:fldCharType="end"/>
      </w:r>
    </w:p>
    <w:p w14:paraId="3E18D593" w14:textId="34F7DE0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_Toc187744100 \h </w:instrText>
      </w:r>
      <w:r>
        <w:rPr>
          <w:noProof/>
        </w:rPr>
      </w:r>
      <w:r>
        <w:rPr>
          <w:noProof/>
        </w:rPr>
        <w:fldChar w:fldCharType="separate"/>
      </w:r>
      <w:r>
        <w:rPr>
          <w:noProof/>
        </w:rPr>
        <w:t>73</w:t>
      </w:r>
      <w:r>
        <w:rPr>
          <w:noProof/>
        </w:rPr>
        <w:fldChar w:fldCharType="end"/>
      </w:r>
    </w:p>
    <w:p w14:paraId="59C636ED" w14:textId="1B1B0BAB" w:rsidR="006479E1" w:rsidRDefault="006479E1">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_Toc187744101 \h </w:instrText>
      </w:r>
      <w:r>
        <w:rPr>
          <w:noProof/>
        </w:rPr>
      </w:r>
      <w:r>
        <w:rPr>
          <w:noProof/>
        </w:rPr>
        <w:fldChar w:fldCharType="separate"/>
      </w:r>
      <w:r>
        <w:rPr>
          <w:noProof/>
        </w:rPr>
        <w:t>75</w:t>
      </w:r>
      <w:r>
        <w:rPr>
          <w:noProof/>
        </w:rPr>
        <w:fldChar w:fldCharType="end"/>
      </w:r>
    </w:p>
    <w:p w14:paraId="243609BA" w14:textId="6825DAE1"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_Toc187744102 \h </w:instrText>
      </w:r>
      <w:r>
        <w:rPr>
          <w:noProof/>
        </w:rPr>
      </w:r>
      <w:r>
        <w:rPr>
          <w:noProof/>
        </w:rPr>
        <w:fldChar w:fldCharType="separate"/>
      </w:r>
      <w:r>
        <w:rPr>
          <w:noProof/>
        </w:rPr>
        <w:t>75</w:t>
      </w:r>
      <w:r>
        <w:rPr>
          <w:noProof/>
        </w:rPr>
        <w:fldChar w:fldCharType="end"/>
      </w:r>
    </w:p>
    <w:p w14:paraId="481FE010" w14:textId="78A06CD8" w:rsidR="006479E1" w:rsidRDefault="006479E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_Toc187744103 \h </w:instrText>
      </w:r>
      <w:r>
        <w:rPr>
          <w:noProof/>
        </w:rPr>
      </w:r>
      <w:r>
        <w:rPr>
          <w:noProof/>
        </w:rPr>
        <w:fldChar w:fldCharType="separate"/>
      </w:r>
      <w:r>
        <w:rPr>
          <w:noProof/>
        </w:rPr>
        <w:t>75</w:t>
      </w:r>
      <w:r>
        <w:rPr>
          <w:noProof/>
        </w:rPr>
        <w:fldChar w:fldCharType="end"/>
      </w:r>
    </w:p>
    <w:p w14:paraId="09E3A832" w14:textId="28243492"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_Toc187744104 \h </w:instrText>
      </w:r>
      <w:r>
        <w:rPr>
          <w:noProof/>
        </w:rPr>
      </w:r>
      <w:r>
        <w:rPr>
          <w:noProof/>
        </w:rPr>
        <w:fldChar w:fldCharType="separate"/>
      </w:r>
      <w:r>
        <w:rPr>
          <w:noProof/>
        </w:rPr>
        <w:t>75</w:t>
      </w:r>
      <w:r>
        <w:rPr>
          <w:noProof/>
        </w:rPr>
        <w:fldChar w:fldCharType="end"/>
      </w:r>
    </w:p>
    <w:p w14:paraId="7DB84C98" w14:textId="16121969"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_Toc187744105 \h </w:instrText>
      </w:r>
      <w:r>
        <w:rPr>
          <w:noProof/>
        </w:rPr>
      </w:r>
      <w:r>
        <w:rPr>
          <w:noProof/>
        </w:rPr>
        <w:fldChar w:fldCharType="separate"/>
      </w:r>
      <w:r>
        <w:rPr>
          <w:noProof/>
        </w:rPr>
        <w:t>75</w:t>
      </w:r>
      <w:r>
        <w:rPr>
          <w:noProof/>
        </w:rPr>
        <w:fldChar w:fldCharType="end"/>
      </w:r>
    </w:p>
    <w:p w14:paraId="225F5988" w14:textId="3A45300E"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_Toc187744106 \h </w:instrText>
      </w:r>
      <w:r>
        <w:rPr>
          <w:noProof/>
        </w:rPr>
      </w:r>
      <w:r>
        <w:rPr>
          <w:noProof/>
        </w:rPr>
        <w:fldChar w:fldCharType="separate"/>
      </w:r>
      <w:r>
        <w:rPr>
          <w:noProof/>
        </w:rPr>
        <w:t>75</w:t>
      </w:r>
      <w:r>
        <w:rPr>
          <w:noProof/>
        </w:rPr>
        <w:fldChar w:fldCharType="end"/>
      </w:r>
    </w:p>
    <w:p w14:paraId="3EFA890D" w14:textId="156F598C"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362011">
        <w:rPr>
          <w:rFonts w:eastAsia="GulimChe"/>
          <w:noProof/>
        </w:rPr>
        <w:t>XML schema</w:t>
      </w:r>
      <w:r>
        <w:rPr>
          <w:noProof/>
        </w:rPr>
        <w:tab/>
      </w:r>
      <w:r>
        <w:rPr>
          <w:noProof/>
        </w:rPr>
        <w:fldChar w:fldCharType="begin" w:fldLock="1"/>
      </w:r>
      <w:r>
        <w:rPr>
          <w:noProof/>
        </w:rPr>
        <w:instrText xml:space="preserve"> PAGEREF _Toc187744107 \h </w:instrText>
      </w:r>
      <w:r>
        <w:rPr>
          <w:noProof/>
        </w:rPr>
      </w:r>
      <w:r>
        <w:rPr>
          <w:noProof/>
        </w:rPr>
        <w:fldChar w:fldCharType="separate"/>
      </w:r>
      <w:r>
        <w:rPr>
          <w:noProof/>
        </w:rPr>
        <w:t>76</w:t>
      </w:r>
      <w:r>
        <w:rPr>
          <w:noProof/>
        </w:rPr>
        <w:fldChar w:fldCharType="end"/>
      </w:r>
    </w:p>
    <w:p w14:paraId="2C689EFA" w14:textId="0C18E269"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_Toc187744108 \h </w:instrText>
      </w:r>
      <w:r>
        <w:rPr>
          <w:noProof/>
        </w:rPr>
      </w:r>
      <w:r>
        <w:rPr>
          <w:noProof/>
        </w:rPr>
        <w:fldChar w:fldCharType="separate"/>
      </w:r>
      <w:r>
        <w:rPr>
          <w:noProof/>
        </w:rPr>
        <w:t>76</w:t>
      </w:r>
      <w:r>
        <w:rPr>
          <w:noProof/>
        </w:rPr>
        <w:fldChar w:fldCharType="end"/>
      </w:r>
    </w:p>
    <w:p w14:paraId="44A79BD6" w14:textId="3BEC1D1C" w:rsidR="006479E1" w:rsidRDefault="006479E1">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_Toc187744109 \h </w:instrText>
      </w:r>
      <w:r>
        <w:rPr>
          <w:noProof/>
        </w:rPr>
      </w:r>
      <w:r>
        <w:rPr>
          <w:noProof/>
        </w:rPr>
        <w:fldChar w:fldCharType="separate"/>
      </w:r>
      <w:r>
        <w:rPr>
          <w:noProof/>
        </w:rPr>
        <w:t>76</w:t>
      </w:r>
      <w:r>
        <w:rPr>
          <w:noProof/>
        </w:rPr>
        <w:fldChar w:fldCharType="end"/>
      </w:r>
    </w:p>
    <w:p w14:paraId="6D12315D" w14:textId="54877B21"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sidRPr="00362011">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362011">
        <w:rPr>
          <w:rFonts w:eastAsia="GulimChe"/>
          <w:noProof/>
        </w:rPr>
        <w:t>Data semantics</w:t>
      </w:r>
      <w:r>
        <w:rPr>
          <w:noProof/>
        </w:rPr>
        <w:tab/>
      </w:r>
      <w:r>
        <w:rPr>
          <w:noProof/>
        </w:rPr>
        <w:fldChar w:fldCharType="begin" w:fldLock="1"/>
      </w:r>
      <w:r>
        <w:rPr>
          <w:noProof/>
        </w:rPr>
        <w:instrText xml:space="preserve"> PAGEREF _Toc187744110 \h </w:instrText>
      </w:r>
      <w:r>
        <w:rPr>
          <w:noProof/>
        </w:rPr>
      </w:r>
      <w:r>
        <w:rPr>
          <w:noProof/>
        </w:rPr>
        <w:fldChar w:fldCharType="separate"/>
      </w:r>
      <w:r>
        <w:rPr>
          <w:noProof/>
        </w:rPr>
        <w:t>76</w:t>
      </w:r>
      <w:r>
        <w:rPr>
          <w:noProof/>
        </w:rPr>
        <w:fldChar w:fldCharType="end"/>
      </w:r>
    </w:p>
    <w:p w14:paraId="6DFCA7B5" w14:textId="1631F5DA" w:rsidR="006479E1" w:rsidRDefault="006479E1">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_Toc187744111 \h </w:instrText>
      </w:r>
      <w:r>
        <w:rPr>
          <w:noProof/>
        </w:rPr>
      </w:r>
      <w:r>
        <w:rPr>
          <w:noProof/>
        </w:rPr>
        <w:fldChar w:fldCharType="separate"/>
      </w:r>
      <w:r>
        <w:rPr>
          <w:noProof/>
        </w:rPr>
        <w:t>76</w:t>
      </w:r>
      <w:r>
        <w:rPr>
          <w:noProof/>
        </w:rPr>
        <w:fldChar w:fldCharType="end"/>
      </w:r>
    </w:p>
    <w:p w14:paraId="10BAAC64" w14:textId="0C91EF03" w:rsidR="006479E1" w:rsidRDefault="006479E1" w:rsidP="006479E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_Toc187744112 \h </w:instrText>
      </w:r>
      <w:r>
        <w:rPr>
          <w:noProof/>
        </w:rPr>
      </w:r>
      <w:r>
        <w:rPr>
          <w:noProof/>
        </w:rPr>
        <w:fldChar w:fldCharType="separate"/>
      </w:r>
      <w:r>
        <w:rPr>
          <w:noProof/>
        </w:rPr>
        <w:t>77</w:t>
      </w:r>
      <w:r>
        <w:rPr>
          <w:noProof/>
        </w:rPr>
        <w:fldChar w:fldCharType="end"/>
      </w:r>
    </w:p>
    <w:p w14:paraId="0B9E3498" w14:textId="64741F84"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87743982"/>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87743983"/>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87743984"/>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56363EF1" w14:textId="47E14634" w:rsidR="00D0161C" w:rsidRDefault="00D0161C" w:rsidP="00D0161C">
      <w:pPr>
        <w:pStyle w:val="EX"/>
      </w:pPr>
      <w:r>
        <w:t>[19]</w:t>
      </w:r>
      <w:r>
        <w:tab/>
        <w:t>IETF </w:t>
      </w:r>
      <w:r w:rsidRPr="00B33A75">
        <w:t>RFC </w:t>
      </w:r>
      <w:r>
        <w:t>9110</w:t>
      </w:r>
      <w:r w:rsidRPr="00B33A75">
        <w:t>:"HTTP</w:t>
      </w:r>
      <w:r w:rsidRPr="00303F65">
        <w:rPr>
          <w:lang w:val="en-US"/>
        </w:rPr>
        <w:t xml:space="preserve"> </w:t>
      </w:r>
      <w:r>
        <w:rPr>
          <w:lang w:val="en-US"/>
        </w:rPr>
        <w:t>Semantics</w:t>
      </w:r>
      <w:r w:rsidRPr="00B33A75">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149A70A0" w:rsidR="000A20F1" w:rsidRPr="00D5725F" w:rsidRDefault="00D5725F" w:rsidP="00D5725F">
      <w:pPr>
        <w:pStyle w:val="EX"/>
      </w:pPr>
      <w:r w:rsidRPr="00B33A75">
        <w:t>[</w:t>
      </w:r>
      <w:r>
        <w:t>24</w:t>
      </w:r>
      <w:r w:rsidRPr="00B33A75">
        <w:t>]</w:t>
      </w:r>
      <w:r w:rsidRPr="00B33A75">
        <w:tab/>
      </w:r>
      <w:r>
        <w:rPr>
          <w:lang w:eastAsia="en-GB"/>
        </w:rPr>
        <w:t>IETF</w:t>
      </w:r>
      <w:r>
        <w:t> </w:t>
      </w:r>
      <w:r w:rsidRPr="00B33A75">
        <w:t>RFC </w:t>
      </w:r>
      <w:r>
        <w:t>9112</w:t>
      </w:r>
      <w:r w:rsidRPr="00B33A75">
        <w:t>:"HTTP/1.1".</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Default="001879D6" w:rsidP="00A73547">
      <w:pPr>
        <w:pStyle w:val="EX"/>
      </w:pPr>
      <w:r>
        <w:t>[27</w:t>
      </w:r>
      <w:r w:rsidRPr="00490934">
        <w:t>]</w:t>
      </w:r>
      <w:r w:rsidRPr="00490934">
        <w:tab/>
      </w:r>
      <w:r>
        <w:t>CCSA YD/T 3707-2020: "Technical requirements of network layer of LTE-based vehicular communication".</w:t>
      </w:r>
    </w:p>
    <w:p w14:paraId="323FFD1C" w14:textId="19DEA9FF" w:rsidR="00332156" w:rsidRDefault="00332156" w:rsidP="00332156">
      <w:pPr>
        <w:pStyle w:val="EX"/>
      </w:pPr>
      <w:r w:rsidRPr="007F2770">
        <w:t>[</w:t>
      </w:r>
      <w:r>
        <w:t>28</w:t>
      </w:r>
      <w:r w:rsidRPr="007F2770">
        <w:t>]</w:t>
      </w:r>
      <w:r w:rsidRPr="007F2770">
        <w:tab/>
        <w:t>3GPP TS 24.587: "Vehicle-to-Everything (V2X) services in 5G System (5GS); Protocol aspects; Stage 3"</w:t>
      </w:r>
    </w:p>
    <w:p w14:paraId="7C569DD0" w14:textId="7A9C0F7E" w:rsidR="000D785F" w:rsidRPr="00332156" w:rsidRDefault="000D785F" w:rsidP="00332156">
      <w:pPr>
        <w:pStyle w:val="EX"/>
      </w:pPr>
      <w:r w:rsidRPr="00765A24">
        <w:rPr>
          <w:lang w:val="en-US"/>
        </w:rPr>
        <w:t>[</w:t>
      </w:r>
      <w:r>
        <w:rPr>
          <w:lang w:val="en-US"/>
        </w:rPr>
        <w:t>29</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6A112076" w14:textId="77777777" w:rsidR="00A20488" w:rsidRPr="004D3578" w:rsidRDefault="00A20488" w:rsidP="00A20488">
      <w:pPr>
        <w:pStyle w:val="Heading1"/>
      </w:pPr>
      <w:bookmarkStart w:id="43" w:name="_Toc187743985"/>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87743986"/>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87743987"/>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3C086C36" w14:textId="6F3B6A62" w:rsidR="00F03024" w:rsidRDefault="00F03024" w:rsidP="00A20488">
      <w:pPr>
        <w:pStyle w:val="EW"/>
      </w:pPr>
      <w:r>
        <w:t>SEALDD</w:t>
      </w:r>
      <w:r>
        <w:tab/>
        <w:t>SEAL Data Delivery</w:t>
      </w:r>
    </w:p>
    <w:p w14:paraId="2FCB7703" w14:textId="77777777" w:rsidR="00A20488" w:rsidRDefault="00A20488" w:rsidP="00A20488">
      <w:pPr>
        <w:pStyle w:val="EW"/>
        <w:rPr>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7DD91B60" w14:textId="1690DEFB" w:rsidR="003974B3" w:rsidRPr="003974B3" w:rsidRDefault="003974B3" w:rsidP="003974B3">
      <w:pPr>
        <w:pStyle w:val="EW"/>
      </w:pPr>
      <w:r w:rsidRPr="003C766F">
        <w:t>V2P</w:t>
      </w:r>
      <w:r w:rsidRPr="003C766F">
        <w:tab/>
        <w:t>Vehicle-to-Pedestrian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1A490E" w:rsidRDefault="00A20488" w:rsidP="00A20488">
      <w:pPr>
        <w:pStyle w:val="EW"/>
        <w:rPr>
          <w:lang w:eastAsia="ko-KR"/>
        </w:rPr>
      </w:pPr>
      <w:r w:rsidRPr="001A490E">
        <w:rPr>
          <w:lang w:eastAsia="ko-KR"/>
        </w:rPr>
        <w:t>VAE-C</w:t>
      </w:r>
      <w:r w:rsidRPr="001A490E">
        <w:rPr>
          <w:lang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87743988"/>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5F70F757"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w:t>
      </w:r>
      <w:r w:rsidR="00D334E5">
        <w:t xml:space="preserve">(see </w:t>
      </w:r>
      <w:r w:rsidR="00D334E5" w:rsidRPr="000A20F1">
        <w:t>IETF</w:t>
      </w:r>
      <w:r w:rsidR="00D334E5">
        <w:t> </w:t>
      </w:r>
      <w:r w:rsidR="00D334E5" w:rsidRPr="000A20F1">
        <w:t>RFC</w:t>
      </w:r>
      <w:r w:rsidR="00D334E5">
        <w:t> </w:t>
      </w:r>
      <w:r w:rsidR="00C550B3">
        <w:t>9</w:t>
      </w:r>
      <w:r w:rsidR="00D334E5">
        <w:t>112 </w:t>
      </w:r>
      <w:r w:rsidR="00D334E5" w:rsidRPr="000A20F1">
        <w:t xml:space="preserve"> [</w:t>
      </w:r>
      <w:r w:rsidR="00D334E5">
        <w:t>24</w:t>
      </w:r>
      <w:r w:rsidR="00D334E5" w:rsidRPr="000A20F1">
        <w:t>]</w:t>
      </w:r>
      <w:r w:rsidR="00D334E5">
        <w:t>).</w:t>
      </w:r>
      <w:r w:rsidR="00C550B3">
        <w:t xml:space="preserve"> </w:t>
      </w:r>
      <w:r>
        <w:t>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87743989"/>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0601BBC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rsidR="00F03024">
        <w:t xml:space="preserve">, </w:t>
      </w:r>
      <w:r w:rsidRPr="000956D1">
        <w:t>3GPP TS </w:t>
      </w:r>
      <w:r>
        <w:t>24</w:t>
      </w:r>
      <w:r w:rsidRPr="000956D1">
        <w:t>.</w:t>
      </w:r>
      <w:r>
        <w:t>548</w:t>
      </w:r>
      <w:r w:rsidRPr="000956D1">
        <w:t> [</w:t>
      </w:r>
      <w:r>
        <w:t>13</w:t>
      </w:r>
      <w:r w:rsidRPr="000956D1">
        <w:t>]</w:t>
      </w:r>
      <w:r w:rsidR="00F03024" w:rsidRPr="00F03024">
        <w:t xml:space="preserve"> </w:t>
      </w:r>
      <w:r w:rsidR="00F03024">
        <w:t xml:space="preserve">and </w:t>
      </w:r>
      <w:r w:rsidR="00F03024" w:rsidRPr="000956D1">
        <w:t>3GPP TS </w:t>
      </w:r>
      <w:r w:rsidR="00F03024">
        <w:t>24</w:t>
      </w:r>
      <w:r w:rsidR="00F03024" w:rsidRPr="000956D1">
        <w:t>.</w:t>
      </w:r>
      <w:r w:rsidR="00F03024">
        <w:t>543</w:t>
      </w:r>
      <w:r w:rsidR="00F03024" w:rsidRPr="000956D1">
        <w:t> [</w:t>
      </w:r>
      <w:r w:rsidR="00F03024">
        <w:t>29</w:t>
      </w:r>
      <w:r w:rsidR="00F03024" w:rsidRPr="000956D1">
        <w:t>]</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87743990"/>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87743991"/>
      <w:r>
        <w:t>6.1</w:t>
      </w:r>
      <w:r w:rsidRPr="004D3578">
        <w:tab/>
      </w:r>
      <w:r>
        <w:t>General</w:t>
      </w:r>
      <w:bookmarkEnd w:id="96"/>
      <w:bookmarkEnd w:id="97"/>
      <w:bookmarkEnd w:id="98"/>
      <w:bookmarkEnd w:id="99"/>
      <w:bookmarkEnd w:id="100"/>
      <w:bookmarkEnd w:id="101"/>
      <w:bookmarkEnd w:id="102"/>
      <w:bookmarkEnd w:id="103"/>
      <w:bookmarkEnd w:id="104"/>
      <w:bookmarkEnd w:id="105"/>
    </w:p>
    <w:p w14:paraId="7195F407" w14:textId="77777777" w:rsidR="00F03024" w:rsidRDefault="00F03024" w:rsidP="00F03024">
      <w:pPr>
        <w:rPr>
          <w:lang w:eastAsia="zh-CN"/>
        </w:rPr>
      </w:pPr>
      <w:bookmarkStart w:id="106" w:name="OLE_LINK59"/>
      <w:r>
        <w:rPr>
          <w:noProof/>
          <w:lang w:val="en-US" w:eastAsia="zh-CN"/>
        </w:rPr>
        <w:t>This clause provides the procedures</w:t>
      </w:r>
      <w:r>
        <w:rPr>
          <w:lang w:eastAsia="zh-CN"/>
        </w:rPr>
        <w:t xml:space="preserve"> for V2X application communication between the VAE-C and the VAE</w:t>
      </w:r>
      <w:r>
        <w:rPr>
          <w:lang w:val="en-US" w:eastAsia="zh-CN"/>
        </w:rPr>
        <w:t>-S and from a VAE-C to other VAE-C</w:t>
      </w:r>
      <w:r>
        <w:rPr>
          <w:lang w:eastAsia="zh-CN"/>
        </w:rPr>
        <w:t>.</w:t>
      </w:r>
    </w:p>
    <w:bookmarkEnd w:id="106"/>
    <w:p w14:paraId="7B300296" w14:textId="29555E98" w:rsidR="00F03024" w:rsidRPr="00F03024" w:rsidRDefault="00F03024" w:rsidP="00F03024">
      <w:r>
        <w:rPr>
          <w:lang w:eastAsia="zh-CN"/>
        </w:rPr>
        <w:t xml:space="preserve">In order to send VAE signalling and application data for the procedures defined in </w:t>
      </w:r>
      <w:bookmarkStart w:id="107" w:name="OLE_LINK9"/>
      <w:bookmarkStart w:id="108" w:name="OLE_LINK13"/>
      <w:r>
        <w:rPr>
          <w:lang w:eastAsia="zh-CN"/>
        </w:rPr>
        <w:t>this clause</w:t>
      </w:r>
      <w:bookmarkEnd w:id="107"/>
      <w:bookmarkEnd w:id="108"/>
      <w:r>
        <w:rPr>
          <w:lang w:eastAsia="zh-CN"/>
        </w:rPr>
        <w:t xml:space="preserve">, the VAE-C and the VAE-S utilize the services defined by </w:t>
      </w:r>
      <w:r w:rsidRPr="000956D1">
        <w:t>3GPP TS </w:t>
      </w:r>
      <w:r>
        <w:t>24</w:t>
      </w:r>
      <w:r w:rsidRPr="000956D1">
        <w:t>.</w:t>
      </w:r>
      <w:r>
        <w:t>543</w:t>
      </w:r>
      <w:bookmarkStart w:id="109" w:name="OLE_LINK8"/>
      <w:r w:rsidRPr="000956D1">
        <w:t> [</w:t>
      </w:r>
      <w:bookmarkEnd w:id="109"/>
      <w:r w:rsidR="00EB4AE4">
        <w:t>29</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187743992"/>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19289446"/>
      <w:bookmarkStart w:id="130" w:name="_Toc20212247"/>
      <w:bookmarkStart w:id="131" w:name="_Toc187743993"/>
      <w:r>
        <w:t>6.2.1</w:t>
      </w:r>
      <w:r>
        <w:tab/>
        <w:t>Client procedure</w:t>
      </w:r>
      <w:bookmarkEnd w:id="120"/>
      <w:bookmarkEnd w:id="121"/>
      <w:bookmarkEnd w:id="122"/>
      <w:bookmarkEnd w:id="123"/>
      <w:bookmarkEnd w:id="124"/>
      <w:bookmarkEnd w:id="125"/>
      <w:bookmarkEnd w:id="126"/>
      <w:bookmarkEnd w:id="127"/>
      <w:bookmarkEnd w:id="128"/>
      <w:bookmarkEnd w:id="131"/>
    </w:p>
    <w:p w14:paraId="4A7767E6" w14:textId="6E5748D9" w:rsidR="00E6579B" w:rsidRDefault="00E6579B" w:rsidP="00E6579B">
      <w:bookmarkStart w:id="132" w:name="_Toc34309556"/>
      <w:bookmarkStart w:id="133" w:name="_Toc43231172"/>
      <w:bookmarkStart w:id="134" w:name="_Toc43296103"/>
      <w:bookmarkStart w:id="135" w:name="_Toc43400220"/>
      <w:bookmarkStart w:id="136" w:name="_Toc43400837"/>
      <w:bookmarkStart w:id="137" w:name="_Toc45216662"/>
      <w:bookmarkStart w:id="138" w:name="_Toc51938214"/>
      <w:bookmarkStart w:id="139" w:name="_Toc51938749"/>
      <w:bookmarkStart w:id="140"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A15C7A" w:rsidRPr="000A20F1">
        <w:t>IETF</w:t>
      </w:r>
      <w:r w:rsidR="00A15C7A">
        <w:t> </w:t>
      </w:r>
      <w:r w:rsidR="00A15C7A" w:rsidRPr="000A20F1">
        <w:t>RFC</w:t>
      </w:r>
      <w:r w:rsidR="00A15C7A">
        <w:t> 9110 </w:t>
      </w:r>
      <w:r w:rsidR="00A15C7A" w:rsidRPr="0006242D">
        <w:t>[</w:t>
      </w:r>
      <w:r w:rsidR="00A15C7A">
        <w:t>19]</w:t>
      </w:r>
      <w:r w:rsidR="00A15C7A" w:rsidRPr="0006242D">
        <w:t>.</w:t>
      </w:r>
      <w:r w:rsidR="00A15C7A">
        <w:t xml:space="preserve"> </w:t>
      </w:r>
      <w:r>
        <w:t>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1A59B5F4" w:rsidR="00E6579B" w:rsidRDefault="00E6579B" w:rsidP="00E6579B">
      <w:pPr>
        <w:pStyle w:val="B1"/>
      </w:pPr>
      <w:r>
        <w:t>d)</w:t>
      </w:r>
      <w:r>
        <w:tab/>
        <w:t xml:space="preserve">shall send the HTTP POST request towards the VAE-S according to </w:t>
      </w:r>
      <w:r w:rsidR="00B70A5A" w:rsidRPr="000A20F1">
        <w:t>IETF</w:t>
      </w:r>
      <w:r w:rsidR="00B70A5A">
        <w:t> </w:t>
      </w:r>
      <w:r w:rsidR="00B70A5A" w:rsidRPr="000A20F1">
        <w:t>RFC</w:t>
      </w:r>
      <w:r w:rsidR="00B70A5A">
        <w:t> 9110 </w:t>
      </w:r>
      <w:r w:rsidR="00B70A5A" w:rsidRPr="0006242D">
        <w:t>[</w:t>
      </w:r>
      <w:r w:rsidR="00B70A5A">
        <w:t>19]</w:t>
      </w:r>
      <w:r w:rsidR="00B70A5A">
        <w:rPr>
          <w:rFonts w:hint="eastAsia"/>
          <w:lang w:eastAsia="zh-CN"/>
        </w:rPr>
        <w:t>.</w:t>
      </w:r>
    </w:p>
    <w:p w14:paraId="6B50C160" w14:textId="77777777" w:rsidR="00A20488" w:rsidRPr="006A63F0" w:rsidRDefault="00A20488" w:rsidP="00A20488">
      <w:pPr>
        <w:pStyle w:val="Heading3"/>
      </w:pPr>
      <w:bookmarkStart w:id="141" w:name="_Toc187743994"/>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931248D"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80E83" w:rsidRPr="00693501">
        <w:t>IETF</w:t>
      </w:r>
      <w:r w:rsidR="00880E83">
        <w:t> </w:t>
      </w:r>
      <w:r w:rsidR="00880E83" w:rsidRPr="00693501">
        <w:t>RFC</w:t>
      </w:r>
      <w:r w:rsidR="00880E83">
        <w:t> 9110</w:t>
      </w:r>
      <w:r w:rsidR="00880E83" w:rsidRPr="007479A6">
        <w:t> </w:t>
      </w:r>
      <w:r w:rsidR="00880E83">
        <w:t xml:space="preserve">[19]. </w:t>
      </w:r>
      <w:r>
        <w:t>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187743995"/>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187743996"/>
      <w:bookmarkEnd w:id="129"/>
      <w:bookmarkEnd w:id="130"/>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7081BA9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9C1275" w:rsidRPr="00693501">
        <w:t>IETF</w:t>
      </w:r>
      <w:r w:rsidR="009C1275">
        <w:rPr>
          <w:noProof/>
          <w:lang w:val="en-US"/>
        </w:rPr>
        <w:t> </w:t>
      </w:r>
      <w:r w:rsidR="009C1275" w:rsidRPr="00693501">
        <w:t>RFC</w:t>
      </w:r>
      <w:r w:rsidR="009C1275">
        <w:rPr>
          <w:noProof/>
          <w:lang w:val="en-US"/>
        </w:rPr>
        <w:t> </w:t>
      </w:r>
      <w:r w:rsidR="009C1275">
        <w:t>9110 </w:t>
      </w:r>
      <w:r w:rsidR="009C1275" w:rsidRPr="0006242D">
        <w:t>[</w:t>
      </w:r>
      <w:r w:rsidR="009C1275">
        <w:t>19]</w:t>
      </w:r>
      <w:r w:rsidR="009C1275" w:rsidRPr="0006242D">
        <w:t>.</w:t>
      </w:r>
      <w:r w:rsidR="009C1275">
        <w:t xml:space="preserve"> </w:t>
      </w:r>
      <w:r>
        <w:t>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4EBCF523"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 xml:space="preserve">shall send the HTTP POST request towards the VAE-S according to </w:t>
      </w:r>
      <w:r w:rsidR="008F0822" w:rsidRPr="00693501">
        <w:t>IETF</w:t>
      </w:r>
      <w:r w:rsidR="008F0822">
        <w:rPr>
          <w:noProof/>
          <w:lang w:val="en-US"/>
        </w:rPr>
        <w:t> </w:t>
      </w:r>
      <w:r w:rsidR="008F0822" w:rsidRPr="00693501">
        <w:t>RFC</w:t>
      </w:r>
      <w:r w:rsidR="008F0822">
        <w:rPr>
          <w:noProof/>
          <w:lang w:val="en-US"/>
        </w:rPr>
        <w:t> </w:t>
      </w:r>
      <w:r w:rsidR="008F0822">
        <w:t>9110 </w:t>
      </w:r>
      <w:r w:rsidR="008F0822" w:rsidRPr="0006242D">
        <w:t>[</w:t>
      </w:r>
      <w:r w:rsidR="008F0822">
        <w:t>19]</w:t>
      </w:r>
      <w:r w:rsidR="008F0822">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187743997"/>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113564A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F47D89" w:rsidRPr="007B6C40">
        <w:t>IETF</w:t>
      </w:r>
      <w:r w:rsidR="00F47D89">
        <w:rPr>
          <w:noProof/>
          <w:lang w:val="en-US"/>
        </w:rPr>
        <w:t> </w:t>
      </w:r>
      <w:r w:rsidR="00F47D89" w:rsidRPr="007B6C40">
        <w:t>RFC</w:t>
      </w:r>
      <w:r w:rsidR="00F47D89">
        <w:rPr>
          <w:noProof/>
          <w:lang w:val="en-US"/>
        </w:rPr>
        <w:t> </w:t>
      </w:r>
      <w:r w:rsidR="00F47D89">
        <w:t>9110</w:t>
      </w:r>
      <w:r w:rsidR="00F47D89" w:rsidRPr="007479A6">
        <w:t> </w:t>
      </w:r>
      <w:r w:rsidR="00F47D89">
        <w:t xml:space="preserve">[19]. </w:t>
      </w:r>
      <w:r>
        <w:t>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187743998"/>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187743999"/>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4ACD86D9"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F17E9C" w:rsidRPr="007B6C40">
        <w:t>IETF</w:t>
      </w:r>
      <w:r w:rsidR="00F17E9C">
        <w:t> </w:t>
      </w:r>
      <w:r w:rsidR="00F17E9C" w:rsidRPr="007B6C40">
        <w:t>RFC</w:t>
      </w:r>
      <w:r w:rsidR="00F17E9C">
        <w:t> 9110 </w:t>
      </w:r>
      <w:r w:rsidR="00F17E9C" w:rsidRPr="0006242D">
        <w:t>[</w:t>
      </w:r>
      <w:r w:rsidR="00F17E9C">
        <w:t>19]</w:t>
      </w:r>
      <w:r w:rsidR="00F17E9C" w:rsidRPr="0006242D">
        <w:t>.</w:t>
      </w:r>
      <w:r w:rsidR="00F17E9C">
        <w:t xml:space="preserve"> </w:t>
      </w:r>
      <w:r>
        <w:t>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2D363BF4"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835E98" w:rsidRPr="007B6C40">
        <w:t>IETF</w:t>
      </w:r>
      <w:r w:rsidR="00835E98">
        <w:t> </w:t>
      </w:r>
      <w:r w:rsidR="00835E98" w:rsidRPr="007B6C40">
        <w:t>RFC</w:t>
      </w:r>
      <w:r w:rsidR="00835E98">
        <w:t> 9110 </w:t>
      </w:r>
      <w:r w:rsidR="00835E98" w:rsidRPr="0006242D">
        <w:t>[</w:t>
      </w:r>
      <w:r w:rsidR="00835E98">
        <w:t>19]</w:t>
      </w:r>
      <w:r w:rsidR="00835E98" w:rsidRPr="0006242D">
        <w:t>.</w:t>
      </w:r>
      <w:r w:rsidR="00835E98">
        <w:t xml:space="preserve"> </w:t>
      </w:r>
      <w:r>
        <w:t>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187744000"/>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6FE6F509"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0A70B8" w:rsidRPr="007B6C40">
        <w:t>IETF</w:t>
      </w:r>
      <w:r w:rsidR="000A70B8">
        <w:t> </w:t>
      </w:r>
      <w:r w:rsidR="000A70B8" w:rsidRPr="007B6C40">
        <w:t>RFC</w:t>
      </w:r>
      <w:r w:rsidR="000A70B8">
        <w:t> 9110</w:t>
      </w:r>
      <w:r w:rsidR="000A70B8" w:rsidRPr="007479A6">
        <w:t> </w:t>
      </w:r>
      <w:r w:rsidR="000A70B8">
        <w:t xml:space="preserve">[19]. </w:t>
      </w:r>
      <w:r>
        <w:t>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7926D6A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D800EF" w:rsidRPr="007B6C40">
        <w:t>IETF</w:t>
      </w:r>
      <w:r w:rsidR="00D800EF">
        <w:t> </w:t>
      </w:r>
      <w:r w:rsidR="00D800EF" w:rsidRPr="007B6C40">
        <w:t>RFC</w:t>
      </w:r>
      <w:r w:rsidR="00D800EF">
        <w:t> 9110</w:t>
      </w:r>
      <w:r w:rsidR="00D800EF" w:rsidRPr="007479A6">
        <w:t> </w:t>
      </w:r>
      <w:r w:rsidR="00D800EF">
        <w:t xml:space="preserve">[19]. </w:t>
      </w:r>
      <w:r>
        <w:t>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187744001"/>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187744002"/>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187744003"/>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187744004"/>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187744005"/>
      <w:r>
        <w:rPr>
          <w:noProof/>
          <w:lang w:val="en-US"/>
        </w:rPr>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1EFA6756" w:rsidR="00A20488" w:rsidRDefault="00A20488" w:rsidP="00A20488">
      <w:r>
        <w:t xml:space="preserve">In order to send a V2X message reception report, the VAE-C shall generate an HTTP 200(OK) response message according to procedures specified in </w:t>
      </w:r>
      <w:r w:rsidR="00661DF0" w:rsidRPr="007B6C40">
        <w:t>IETF</w:t>
      </w:r>
      <w:r w:rsidR="00661DF0">
        <w:rPr>
          <w:noProof/>
          <w:lang w:val="en-US"/>
        </w:rPr>
        <w:t> </w:t>
      </w:r>
      <w:r w:rsidR="00661DF0" w:rsidRPr="007B6C40">
        <w:t>RFC</w:t>
      </w:r>
      <w:r w:rsidR="00661DF0">
        <w:rPr>
          <w:noProof/>
          <w:lang w:val="en-US"/>
        </w:rPr>
        <w:t> </w:t>
      </w:r>
      <w:r w:rsidR="00661DF0">
        <w:t xml:space="preserve">9110 [19]. </w:t>
      </w:r>
      <w:r>
        <w:t>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187744006"/>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5FEFC760" w:rsidR="00A20488" w:rsidRDefault="00A20488" w:rsidP="00A20488">
      <w:r>
        <w:t xml:space="preserve">In order to send a V2X message, the VAE-C shall send an HTTP POST request message according to procedures specified in </w:t>
      </w:r>
      <w:r w:rsidR="004220DB" w:rsidRPr="007B6C40">
        <w:t>IETF</w:t>
      </w:r>
      <w:r w:rsidR="004220DB">
        <w:rPr>
          <w:noProof/>
          <w:lang w:val="en-US"/>
        </w:rPr>
        <w:t> </w:t>
      </w:r>
      <w:r w:rsidR="004220DB" w:rsidRPr="007B6C40">
        <w:t>RFC</w:t>
      </w:r>
      <w:r w:rsidR="004220DB">
        <w:rPr>
          <w:noProof/>
          <w:lang w:val="en-US"/>
        </w:rPr>
        <w:t> </w:t>
      </w:r>
      <w:r w:rsidR="004220DB">
        <w:t xml:space="preserve">9110 [19]. </w:t>
      </w:r>
      <w:r>
        <w:t>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187744007"/>
      <w:r>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187744008"/>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187744009"/>
      <w:r>
        <w:rPr>
          <w:noProof/>
          <w:lang w:val="en-US"/>
        </w:rPr>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187744010"/>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3CA32417" w:rsidR="00A20488" w:rsidRDefault="00A20488" w:rsidP="00A20488">
      <w:r>
        <w:t xml:space="preserve">In order to send a V2X message reception report, the VAE-S shall send a HTTP POST request message according to procedures specified in </w:t>
      </w:r>
      <w:r w:rsidR="00A448D6" w:rsidRPr="007B6C40">
        <w:t>IETF</w:t>
      </w:r>
      <w:r w:rsidR="00A448D6">
        <w:rPr>
          <w:noProof/>
          <w:lang w:val="en-US"/>
        </w:rPr>
        <w:t> </w:t>
      </w:r>
      <w:r w:rsidR="00A448D6" w:rsidRPr="007B6C40">
        <w:t>RFC</w:t>
      </w:r>
      <w:r w:rsidR="00A448D6">
        <w:rPr>
          <w:noProof/>
          <w:lang w:val="en-US"/>
        </w:rPr>
        <w:t> </w:t>
      </w:r>
      <w:r w:rsidR="00A448D6">
        <w:t xml:space="preserve">9110 [19]. </w:t>
      </w:r>
      <w:r>
        <w:t>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187744011"/>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65F06371"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2D0D21" w:rsidRPr="007B6C40">
        <w:t>IETF</w:t>
      </w:r>
      <w:r w:rsidR="002D0D21">
        <w:rPr>
          <w:noProof/>
          <w:lang w:val="en-US"/>
        </w:rPr>
        <w:t> </w:t>
      </w:r>
      <w:r w:rsidR="002D0D21" w:rsidRPr="007B6C40">
        <w:t>RFC</w:t>
      </w:r>
      <w:r w:rsidR="002D0D21">
        <w:rPr>
          <w:noProof/>
          <w:lang w:val="en-US"/>
        </w:rPr>
        <w:t> </w:t>
      </w:r>
      <w:r w:rsidR="002D0D21">
        <w:t xml:space="preserve">9110 [19]. </w:t>
      </w:r>
      <w:r>
        <w:t>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187744012"/>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4A6A1EC3" w:rsidR="00A20488" w:rsidRDefault="00A20488" w:rsidP="00A20488">
      <w:r>
        <w:t xml:space="preserve">In order to send a V2X message received from a V2X application server, the VAE-S shall send a HTTP POST request message according to procedures specified in </w:t>
      </w:r>
      <w:r w:rsidR="00374BB0" w:rsidRPr="002847DD">
        <w:t>IETF</w:t>
      </w:r>
      <w:r w:rsidR="00374BB0">
        <w:rPr>
          <w:noProof/>
          <w:lang w:val="en-US"/>
        </w:rPr>
        <w:t> </w:t>
      </w:r>
      <w:r w:rsidR="00374BB0" w:rsidRPr="002847DD">
        <w:t>RFC</w:t>
      </w:r>
      <w:r w:rsidR="00374BB0">
        <w:rPr>
          <w:noProof/>
          <w:lang w:val="en-US"/>
        </w:rPr>
        <w:t> </w:t>
      </w:r>
      <w:r w:rsidR="00374BB0">
        <w:t xml:space="preserve">9110 [19] </w:t>
      </w:r>
      <w:r>
        <w:t>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187744013"/>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187744014"/>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5A419514"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F67B97" w:rsidRPr="002847DD">
        <w:t>IETF</w:t>
      </w:r>
      <w:r w:rsidR="00F67B97">
        <w:t> </w:t>
      </w:r>
      <w:r w:rsidR="00F67B97" w:rsidRPr="002847DD">
        <w:t>RFC</w:t>
      </w:r>
      <w:r w:rsidR="00F67B97">
        <w:t> 9110 </w:t>
      </w:r>
      <w:r w:rsidR="00F67B97" w:rsidRPr="0006242D">
        <w:t>[</w:t>
      </w:r>
      <w:r w:rsidR="00F67B97">
        <w:t>19]</w:t>
      </w:r>
      <w:r w:rsidR="00F67B97" w:rsidRPr="0006242D">
        <w:t>.</w:t>
      </w:r>
      <w:r w:rsidR="00F67B97">
        <w:t xml:space="preserve"> </w:t>
      </w:r>
      <w:r>
        <w:t>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187744015"/>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6704851E" w:rsidR="00A20488" w:rsidRDefault="00A20488" w:rsidP="00A20488">
      <w:pPr>
        <w:pStyle w:val="B1"/>
      </w:pPr>
      <w:r>
        <w:t>a)</w:t>
      </w:r>
      <w:r>
        <w:tab/>
      </w:r>
      <w:r w:rsidRPr="004E7BF5">
        <w:t xml:space="preserve">shall generate an HTTP 200 (OK) response according to </w:t>
      </w:r>
      <w:r w:rsidR="00B8162A" w:rsidRPr="002847DD">
        <w:t>IETF</w:t>
      </w:r>
      <w:r w:rsidR="00B8162A">
        <w:rPr>
          <w:noProof/>
          <w:lang w:val="en-US"/>
        </w:rPr>
        <w:t> </w:t>
      </w:r>
      <w:r w:rsidR="00B8162A" w:rsidRPr="002847DD">
        <w:t>RFC</w:t>
      </w:r>
      <w:r w:rsidR="00B8162A">
        <w:rPr>
          <w:noProof/>
          <w:lang w:val="en-US"/>
        </w:rPr>
        <w:t> </w:t>
      </w:r>
      <w:r w:rsidR="00B8162A">
        <w:t>9110 </w:t>
      </w:r>
      <w:r w:rsidR="00B8162A" w:rsidRPr="004E7BF5">
        <w:t xml:space="preserve">[19]. </w:t>
      </w:r>
      <w:r w:rsidRPr="004E7BF5">
        <w:t>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187744016"/>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187744017"/>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3635668E"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3F6031" w:rsidRPr="002847DD">
        <w:t>IETF</w:t>
      </w:r>
      <w:r w:rsidR="003F6031">
        <w:rPr>
          <w:noProof/>
          <w:lang w:val="en-US"/>
        </w:rPr>
        <w:t> </w:t>
      </w:r>
      <w:r w:rsidR="003F6031" w:rsidRPr="002847DD">
        <w:t>RFC</w:t>
      </w:r>
      <w:r w:rsidR="003F6031">
        <w:rPr>
          <w:noProof/>
          <w:lang w:val="en-US"/>
        </w:rPr>
        <w:t> </w:t>
      </w:r>
      <w:r w:rsidR="003F6031">
        <w:t>9110 </w:t>
      </w:r>
      <w:r w:rsidR="003F6031" w:rsidRPr="0006242D">
        <w:t>[</w:t>
      </w:r>
      <w:r w:rsidR="003F6031">
        <w:t>19]</w:t>
      </w:r>
      <w:r w:rsidR="003F6031" w:rsidRPr="0006242D">
        <w:t>.</w:t>
      </w:r>
      <w:r w:rsidR="003F6031">
        <w:t xml:space="preserve"> </w:t>
      </w:r>
      <w:r>
        <w:t>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187744018"/>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110BEEEE"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4E09FE" w:rsidRPr="002847DD">
        <w:t>IETF</w:t>
      </w:r>
      <w:r w:rsidR="004E09FE">
        <w:rPr>
          <w:noProof/>
          <w:lang w:val="en-US"/>
        </w:rPr>
        <w:t> </w:t>
      </w:r>
      <w:r w:rsidR="004E09FE" w:rsidRPr="002847DD">
        <w:t>RFC</w:t>
      </w:r>
      <w:r w:rsidR="004E09FE">
        <w:rPr>
          <w:noProof/>
          <w:lang w:val="en-US"/>
        </w:rPr>
        <w:t> </w:t>
      </w:r>
      <w:r w:rsidR="004E09FE">
        <w:t>9110 </w:t>
      </w:r>
      <w:r w:rsidR="004E09FE" w:rsidRPr="00554F63">
        <w:t xml:space="preserve">[19]. </w:t>
      </w:r>
      <w:r w:rsidRPr="00554F63">
        <w:t>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187744019"/>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34309585"/>
      <w:bookmarkStart w:id="403" w:name="_Toc187744020"/>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3"/>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187744021"/>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554DBC8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F12A34" w:rsidRPr="00440FD6">
        <w:rPr>
          <w:lang w:eastAsia="zh-CN"/>
        </w:rPr>
        <w:t>IETF</w:t>
      </w:r>
      <w:r w:rsidR="00F12A34">
        <w:rPr>
          <w:noProof/>
          <w:lang w:val="en-US"/>
        </w:rPr>
        <w:t> </w:t>
      </w:r>
      <w:r w:rsidR="00F12A34" w:rsidRPr="00440FD6">
        <w:rPr>
          <w:lang w:eastAsia="zh-CN"/>
        </w:rPr>
        <w:t>RFC</w:t>
      </w:r>
      <w:r w:rsidR="00F12A34">
        <w:rPr>
          <w:noProof/>
          <w:lang w:val="en-US"/>
        </w:rPr>
        <w:t> </w:t>
      </w:r>
      <w:r w:rsidR="00F12A34">
        <w:rPr>
          <w:lang w:eastAsia="zh-CN"/>
        </w:rPr>
        <w:t>9110</w:t>
      </w:r>
      <w:r w:rsidR="00F12A34">
        <w:rPr>
          <w:lang w:val="en-US" w:eastAsia="zh-CN"/>
        </w:rPr>
        <w:t> </w:t>
      </w:r>
      <w:r w:rsidR="00F12A34" w:rsidRPr="00CE29B9">
        <w:rPr>
          <w:lang w:eastAsia="zh-CN"/>
        </w:rPr>
        <w:t>[1</w:t>
      </w:r>
      <w:r w:rsidR="00F12A34">
        <w:rPr>
          <w:lang w:eastAsia="zh-CN"/>
        </w:rPr>
        <w:t>9</w:t>
      </w:r>
      <w:r w:rsidR="00F12A34" w:rsidRPr="00CE29B9">
        <w:rPr>
          <w:lang w:eastAsia="zh-CN"/>
        </w:rPr>
        <w:t>].</w:t>
      </w:r>
      <w:r w:rsidR="00F12A34"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64C2300F" w:rsidR="006D42E2" w:rsidRPr="00CE29B9" w:rsidRDefault="006D42E2" w:rsidP="006D42E2">
      <w:pPr>
        <w:pStyle w:val="B1"/>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057F74" w:rsidRPr="00EF50D2">
        <w:rPr>
          <w:lang w:eastAsia="zh-CN"/>
        </w:rPr>
        <w:t>IETF</w:t>
      </w:r>
      <w:r w:rsidR="00057F74">
        <w:rPr>
          <w:lang w:val="en-US" w:eastAsia="zh-CN"/>
        </w:rPr>
        <w:t> </w:t>
      </w:r>
      <w:r w:rsidR="00057F74" w:rsidRPr="00EF50D2">
        <w:rPr>
          <w:lang w:eastAsia="zh-CN"/>
        </w:rPr>
        <w:t>RFC</w:t>
      </w:r>
      <w:r w:rsidR="00057F74">
        <w:rPr>
          <w:lang w:val="en-US" w:eastAsia="zh-CN"/>
        </w:rPr>
        <w:t> </w:t>
      </w:r>
      <w:r w:rsidR="00057F74">
        <w:rPr>
          <w:lang w:eastAsia="zh-CN"/>
        </w:rPr>
        <w:t>9110</w:t>
      </w:r>
      <w:r w:rsidR="00057F74">
        <w:rPr>
          <w:lang w:val="en-US" w:eastAsia="zh-CN"/>
        </w:rPr>
        <w:t> </w:t>
      </w:r>
      <w:r w:rsidR="00057F74" w:rsidRPr="00EF50D2">
        <w:rPr>
          <w:lang w:eastAsia="zh-CN"/>
        </w:rPr>
        <w:t>[</w:t>
      </w:r>
      <w:r w:rsidR="00057F74">
        <w:rPr>
          <w:lang w:eastAsia="zh-CN"/>
        </w:rPr>
        <w:t>19</w:t>
      </w:r>
      <w:r w:rsidR="00057F74" w:rsidRPr="00EF50D2">
        <w:rPr>
          <w:lang w:eastAsia="zh-CN"/>
        </w:rPr>
        <w:t>]</w:t>
      </w:r>
      <w:r w:rsidR="00057F74">
        <w:rPr>
          <w:lang w:eastAsia="zh-CN"/>
        </w:rPr>
        <w:t>.</w:t>
      </w:r>
    </w:p>
    <w:p w14:paraId="61142744" w14:textId="77777777" w:rsidR="00A20488" w:rsidRDefault="00A20488" w:rsidP="00A20488">
      <w:pPr>
        <w:pStyle w:val="Heading4"/>
        <w:rPr>
          <w:lang w:eastAsia="zh-CN"/>
        </w:rPr>
      </w:pPr>
      <w:bookmarkStart w:id="421" w:name="_Toc187744022"/>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187744023"/>
      <w:r>
        <w:rPr>
          <w:lang w:eastAsia="zh-CN"/>
        </w:rPr>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187744024"/>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60CAFE91"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2A5615" w:rsidRPr="00440FD6">
        <w:rPr>
          <w:lang w:eastAsia="zh-CN"/>
        </w:rPr>
        <w:t>IETF</w:t>
      </w:r>
      <w:r w:rsidR="002A5615">
        <w:rPr>
          <w:noProof/>
          <w:lang w:val="en-US"/>
        </w:rPr>
        <w:t> </w:t>
      </w:r>
      <w:r w:rsidR="002A5615" w:rsidRPr="00440FD6">
        <w:rPr>
          <w:lang w:eastAsia="zh-CN"/>
        </w:rPr>
        <w:t>RFC</w:t>
      </w:r>
      <w:r w:rsidR="002A5615">
        <w:rPr>
          <w:noProof/>
          <w:lang w:val="en-US"/>
        </w:rPr>
        <w:t> </w:t>
      </w:r>
      <w:r w:rsidR="002A5615">
        <w:rPr>
          <w:lang w:eastAsia="zh-CN"/>
        </w:rPr>
        <w:t>9110</w:t>
      </w:r>
      <w:r w:rsidR="002A5615">
        <w:rPr>
          <w:lang w:val="en-US" w:eastAsia="zh-CN"/>
        </w:rPr>
        <w:t> </w:t>
      </w:r>
      <w:r w:rsidR="002A5615" w:rsidRPr="00CE29B9">
        <w:rPr>
          <w:lang w:eastAsia="zh-CN"/>
        </w:rPr>
        <w:t>[1</w:t>
      </w:r>
      <w:r w:rsidR="002A5615">
        <w:rPr>
          <w:lang w:eastAsia="zh-CN"/>
        </w:rPr>
        <w:t>9</w:t>
      </w:r>
      <w:r w:rsidR="002A5615" w:rsidRPr="00CE29B9">
        <w:rPr>
          <w:lang w:eastAsia="zh-CN"/>
        </w:rPr>
        <w:t>].</w:t>
      </w:r>
      <w:r w:rsidR="002A5615"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187744025"/>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62EE30B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2E0665" w:rsidRPr="00440FD6">
        <w:rPr>
          <w:lang w:eastAsia="zh-CN"/>
        </w:rPr>
        <w:t>IETF</w:t>
      </w:r>
      <w:r w:rsidR="002E0665">
        <w:rPr>
          <w:noProof/>
          <w:lang w:val="en-US"/>
        </w:rPr>
        <w:t> </w:t>
      </w:r>
      <w:r w:rsidR="002E0665" w:rsidRPr="00440FD6">
        <w:rPr>
          <w:lang w:eastAsia="zh-CN"/>
        </w:rPr>
        <w:t>RFC</w:t>
      </w:r>
      <w:r w:rsidR="002E0665">
        <w:rPr>
          <w:noProof/>
          <w:lang w:val="en-US"/>
        </w:rPr>
        <w:t> </w:t>
      </w:r>
      <w:r w:rsidR="002E0665">
        <w:rPr>
          <w:lang w:eastAsia="zh-CN"/>
        </w:rPr>
        <w:t>9110</w:t>
      </w:r>
      <w:r w:rsidR="002E0665">
        <w:rPr>
          <w:lang w:val="en-US" w:eastAsia="zh-CN"/>
        </w:rPr>
        <w:t> </w:t>
      </w:r>
      <w:r w:rsidR="002E0665" w:rsidRPr="00EF50D2">
        <w:rPr>
          <w:lang w:eastAsia="zh-CN"/>
        </w:rPr>
        <w:t>[</w:t>
      </w:r>
      <w:r w:rsidR="002E0665">
        <w:rPr>
          <w:lang w:eastAsia="zh-CN"/>
        </w:rPr>
        <w:t>19</w:t>
      </w:r>
      <w:r w:rsidR="002E0665" w:rsidRPr="00EF50D2">
        <w:rPr>
          <w:lang w:eastAsia="zh-CN"/>
        </w:rPr>
        <w:t>]</w:t>
      </w:r>
      <w:r>
        <w:rPr>
          <w:lang w:eastAsia="zh-CN"/>
        </w:rPr>
        <w:t>.</w:t>
      </w:r>
    </w:p>
    <w:p w14:paraId="20D9F760" w14:textId="5D05226A" w:rsidR="002516D7" w:rsidRDefault="002516D7" w:rsidP="00B3361B">
      <w:pPr>
        <w:pStyle w:val="Heading3"/>
        <w:rPr>
          <w:noProof/>
          <w:lang w:val="en-US"/>
        </w:rPr>
      </w:pPr>
      <w:bookmarkStart w:id="449" w:name="_Toc187744026"/>
      <w:r>
        <w:rPr>
          <w:rFonts w:hint="eastAsia"/>
          <w:lang w:eastAsia="zh-CN"/>
        </w:rPr>
        <w:t>6</w:t>
      </w:r>
      <w:r>
        <w:rPr>
          <w:lang w:eastAsia="zh-CN"/>
        </w:rPr>
        <w:t>.8.3</w:t>
      </w:r>
      <w:r>
        <w:rPr>
          <w:lang w:eastAsia="zh-CN"/>
        </w:rPr>
        <w:tab/>
      </w:r>
      <w:r w:rsidRPr="0070668D">
        <w:t>VAE client initiated on network dynamic group information update procedure</w:t>
      </w:r>
      <w:bookmarkEnd w:id="449"/>
    </w:p>
    <w:p w14:paraId="64F3EE92" w14:textId="75757541" w:rsidR="002516D7" w:rsidRDefault="002516D7" w:rsidP="00C55095">
      <w:pPr>
        <w:pStyle w:val="Heading4"/>
        <w:rPr>
          <w:noProof/>
          <w:lang w:val="en-US"/>
        </w:rPr>
      </w:pPr>
      <w:bookmarkStart w:id="450" w:name="_Toc187744027"/>
      <w:r>
        <w:rPr>
          <w:noProof/>
          <w:lang w:val="en-US"/>
        </w:rPr>
        <w:t>6.8.3.1</w:t>
      </w:r>
      <w:r>
        <w:rPr>
          <w:noProof/>
          <w:lang w:val="en-US"/>
        </w:rPr>
        <w:tab/>
        <w:t>Client procedure</w:t>
      </w:r>
      <w:bookmarkEnd w:id="450"/>
    </w:p>
    <w:p w14:paraId="7D1448ED" w14:textId="26F466FB"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C57C5D" w:rsidRPr="00440FD6">
        <w:rPr>
          <w:lang w:eastAsia="zh-CN"/>
        </w:rPr>
        <w:t>IETF</w:t>
      </w:r>
      <w:r w:rsidR="00C57C5D">
        <w:rPr>
          <w:noProof/>
          <w:lang w:val="en-US"/>
        </w:rPr>
        <w:t> </w:t>
      </w:r>
      <w:r w:rsidR="00C57C5D" w:rsidRPr="00440FD6">
        <w:rPr>
          <w:lang w:eastAsia="zh-CN"/>
        </w:rPr>
        <w:t>RFC</w:t>
      </w:r>
      <w:r w:rsidR="00C57C5D">
        <w:rPr>
          <w:noProof/>
          <w:lang w:val="en-US"/>
        </w:rPr>
        <w:t> </w:t>
      </w:r>
      <w:r w:rsidR="00C57C5D">
        <w:rPr>
          <w:lang w:eastAsia="zh-CN"/>
        </w:rPr>
        <w:t>9110</w:t>
      </w:r>
      <w:r w:rsidR="00C57C5D">
        <w:rPr>
          <w:lang w:val="en-US" w:eastAsia="zh-CN"/>
        </w:rPr>
        <w:t> </w:t>
      </w:r>
      <w:r w:rsidR="00C57C5D" w:rsidRPr="00EF50D2">
        <w:rPr>
          <w:lang w:eastAsia="zh-CN"/>
        </w:rPr>
        <w:t>[</w:t>
      </w:r>
      <w:r w:rsidR="00C57C5D">
        <w:rPr>
          <w:lang w:eastAsia="zh-CN"/>
        </w:rPr>
        <w:t>19</w:t>
      </w:r>
      <w:r w:rsidR="00C57C5D" w:rsidRPr="00EF50D2">
        <w:rPr>
          <w:lang w:eastAsia="zh-CN"/>
        </w:rPr>
        <w:t>]</w:t>
      </w:r>
      <w:r w:rsidR="007433D0">
        <w:rPr>
          <w:lang w:eastAsia="zh-CN"/>
        </w:rPr>
        <w:t xml:space="preserve">. </w:t>
      </w:r>
      <w:r w:rsidRPr="00374670">
        <w:rPr>
          <w:lang w:val="en-US" w:eastAsia="zh-CN"/>
        </w:rPr>
        <w:t>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04A64D0B" w:rsidR="002516D7" w:rsidRPr="00C07313" w:rsidRDefault="002516D7" w:rsidP="008F3DE5">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F3DE5" w:rsidRPr="00440FD6">
        <w:rPr>
          <w:noProof/>
          <w:lang w:val="en-US"/>
        </w:rPr>
        <w:t>IETF</w:t>
      </w:r>
      <w:r w:rsidR="008F3DE5">
        <w:rPr>
          <w:noProof/>
          <w:lang w:val="en-US"/>
        </w:rPr>
        <w:t> </w:t>
      </w:r>
      <w:r w:rsidR="008F3DE5" w:rsidRPr="00440FD6">
        <w:rPr>
          <w:noProof/>
          <w:lang w:val="en-US"/>
        </w:rPr>
        <w:t>RFC</w:t>
      </w:r>
      <w:r w:rsidR="008F3DE5">
        <w:rPr>
          <w:noProof/>
          <w:lang w:val="en-US"/>
        </w:rPr>
        <w:t> 9110 </w:t>
      </w:r>
      <w:r w:rsidR="008F3DE5" w:rsidRPr="006027B6">
        <w:rPr>
          <w:noProof/>
          <w:lang w:val="en-US"/>
        </w:rPr>
        <w:t>[19].</w:t>
      </w:r>
    </w:p>
    <w:p w14:paraId="70A86AE3" w14:textId="4535EA01" w:rsidR="002516D7" w:rsidRDefault="002516D7" w:rsidP="00C55095">
      <w:pPr>
        <w:pStyle w:val="Heading4"/>
        <w:rPr>
          <w:lang w:val="en-US" w:eastAsia="zh-CN"/>
        </w:rPr>
      </w:pPr>
      <w:bookmarkStart w:id="451" w:name="_Toc187744028"/>
      <w:r>
        <w:rPr>
          <w:rFonts w:hint="eastAsia"/>
          <w:lang w:val="en-US" w:eastAsia="zh-CN"/>
        </w:rPr>
        <w:t>6</w:t>
      </w:r>
      <w:r>
        <w:rPr>
          <w:lang w:val="en-US" w:eastAsia="zh-CN"/>
        </w:rPr>
        <w:t>.8.3.2</w:t>
      </w:r>
      <w:r>
        <w:rPr>
          <w:lang w:val="en-US" w:eastAsia="zh-CN"/>
        </w:rPr>
        <w:tab/>
        <w:t>Server procedure</w:t>
      </w:r>
      <w:bookmarkEnd w:id="451"/>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63DB6B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64745B" w:rsidRPr="00440FD6">
        <w:rPr>
          <w:lang w:eastAsia="zh-CN"/>
        </w:rPr>
        <w:t>IETF</w:t>
      </w:r>
      <w:r w:rsidR="0064745B">
        <w:rPr>
          <w:noProof/>
          <w:lang w:val="en-US"/>
        </w:rPr>
        <w:t> </w:t>
      </w:r>
      <w:r w:rsidR="0064745B" w:rsidRPr="00440FD6">
        <w:rPr>
          <w:lang w:eastAsia="zh-CN"/>
        </w:rPr>
        <w:t>RFC</w:t>
      </w:r>
      <w:r w:rsidR="0064745B">
        <w:rPr>
          <w:noProof/>
          <w:lang w:val="en-US"/>
        </w:rPr>
        <w:t> </w:t>
      </w:r>
      <w:r w:rsidR="0064745B">
        <w:rPr>
          <w:lang w:eastAsia="zh-CN"/>
        </w:rPr>
        <w:t>9110</w:t>
      </w:r>
      <w:r w:rsidR="0064745B">
        <w:rPr>
          <w:lang w:val="en-US" w:eastAsia="zh-CN"/>
        </w:rPr>
        <w:t> </w:t>
      </w:r>
      <w:r w:rsidR="0064745B" w:rsidRPr="00CF5038">
        <w:rPr>
          <w:lang w:eastAsia="zh-CN"/>
        </w:rPr>
        <w:t>[</w:t>
      </w:r>
      <w:r w:rsidR="0064745B">
        <w:rPr>
          <w:lang w:eastAsia="zh-CN"/>
        </w:rPr>
        <w:t>19</w:t>
      </w:r>
      <w:r w:rsidR="0064745B" w:rsidRPr="00CF5038">
        <w:rPr>
          <w:lang w:eastAsia="zh-CN"/>
        </w:rPr>
        <w:t xml:space="preserve">]. </w:t>
      </w:r>
      <w:r w:rsidRPr="00CF5038">
        <w:rPr>
          <w:lang w:eastAsia="zh-CN"/>
        </w:rPr>
        <w:t xml:space="preserve">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C615AD">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2" w:name="_Toc43231210"/>
      <w:bookmarkStart w:id="453" w:name="_Toc43296141"/>
      <w:bookmarkStart w:id="454" w:name="_Toc43400258"/>
      <w:bookmarkStart w:id="455" w:name="_Toc43400875"/>
      <w:bookmarkStart w:id="456" w:name="_Toc45216700"/>
      <w:bookmarkStart w:id="457" w:name="_Toc51938246"/>
      <w:bookmarkStart w:id="458" w:name="_Toc51938781"/>
      <w:bookmarkStart w:id="459" w:name="_Toc68190470"/>
      <w:bookmarkStart w:id="460" w:name="_Toc187744029"/>
      <w:r>
        <w:rPr>
          <w:rFonts w:hint="eastAsia"/>
          <w:lang w:eastAsia="zh-CN"/>
        </w:rPr>
        <w:t>6</w:t>
      </w:r>
      <w:r>
        <w:rPr>
          <w:lang w:eastAsia="zh-CN"/>
        </w:rPr>
        <w:t>.8.4</w:t>
      </w:r>
      <w:r>
        <w:rPr>
          <w:lang w:eastAsia="zh-CN"/>
        </w:rPr>
        <w:tab/>
      </w:r>
      <w:r w:rsidRPr="00116B22">
        <w:t>VAE server initiated on network dynamic group information update procedure</w:t>
      </w:r>
      <w:bookmarkEnd w:id="460"/>
    </w:p>
    <w:p w14:paraId="63A9CC0D" w14:textId="4595ED4E" w:rsidR="00047C10" w:rsidRDefault="00047C10" w:rsidP="00C55095">
      <w:pPr>
        <w:pStyle w:val="Heading4"/>
        <w:rPr>
          <w:noProof/>
          <w:lang w:val="en-US"/>
        </w:rPr>
      </w:pPr>
      <w:bookmarkStart w:id="461" w:name="_Toc187744030"/>
      <w:r>
        <w:rPr>
          <w:noProof/>
          <w:lang w:val="en-US"/>
        </w:rPr>
        <w:t>6.8.4.1</w:t>
      </w:r>
      <w:r>
        <w:rPr>
          <w:noProof/>
          <w:lang w:val="en-US"/>
        </w:rPr>
        <w:tab/>
        <w:t>Client procedure</w:t>
      </w:r>
      <w:bookmarkEnd w:id="46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2" w:name="_Toc187744031"/>
      <w:r>
        <w:rPr>
          <w:rFonts w:hint="eastAsia"/>
          <w:lang w:val="en-US" w:eastAsia="zh-CN"/>
        </w:rPr>
        <w:t>6</w:t>
      </w:r>
      <w:r>
        <w:rPr>
          <w:lang w:val="en-US" w:eastAsia="zh-CN"/>
        </w:rPr>
        <w:t>.8.4.2</w:t>
      </w:r>
      <w:r>
        <w:rPr>
          <w:lang w:val="en-US" w:eastAsia="zh-CN"/>
        </w:rPr>
        <w:tab/>
        <w:t>Server procedure</w:t>
      </w:r>
      <w:bookmarkEnd w:id="462"/>
    </w:p>
    <w:p w14:paraId="30FFDC2B" w14:textId="3858B8E3"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AD4AD0" w:rsidRPr="00440FD6">
        <w:rPr>
          <w:lang w:val="en-US" w:eastAsia="zh-CN"/>
        </w:rPr>
        <w:t>IETF</w:t>
      </w:r>
      <w:r w:rsidR="00AD4AD0">
        <w:rPr>
          <w:noProof/>
          <w:lang w:val="en-US"/>
        </w:rPr>
        <w:t> </w:t>
      </w:r>
      <w:r w:rsidR="00AD4AD0" w:rsidRPr="00440FD6">
        <w:rPr>
          <w:lang w:val="en-US" w:eastAsia="zh-CN"/>
        </w:rPr>
        <w:t>RFC</w:t>
      </w:r>
      <w:r w:rsidR="00AD4AD0">
        <w:rPr>
          <w:noProof/>
          <w:lang w:val="en-US"/>
        </w:rPr>
        <w:t> </w:t>
      </w:r>
      <w:r w:rsidR="00AD4AD0">
        <w:rPr>
          <w:lang w:val="en-US" w:eastAsia="zh-CN"/>
        </w:rPr>
        <w:t>9110</w:t>
      </w:r>
      <w:r w:rsidR="00AD4AD0" w:rsidRPr="00440FD6">
        <w:rPr>
          <w:lang w:val="en-US" w:eastAsia="zh-CN"/>
        </w:rPr>
        <w:t xml:space="preserve"> </w:t>
      </w:r>
      <w:r w:rsidR="00AD4AD0"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D0F66D8"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E64242" w:rsidRPr="00440FD6">
        <w:rPr>
          <w:lang w:eastAsia="zh-CN"/>
        </w:rPr>
        <w:t>IETF</w:t>
      </w:r>
      <w:r w:rsidR="00E64242">
        <w:rPr>
          <w:noProof/>
          <w:lang w:val="en-US"/>
        </w:rPr>
        <w:t> </w:t>
      </w:r>
      <w:r w:rsidR="00E64242" w:rsidRPr="00440FD6">
        <w:rPr>
          <w:lang w:eastAsia="zh-CN"/>
        </w:rPr>
        <w:t>RFC</w:t>
      </w:r>
      <w:r w:rsidR="00E64242">
        <w:rPr>
          <w:noProof/>
          <w:lang w:val="en-US"/>
        </w:rPr>
        <w:t> </w:t>
      </w:r>
      <w:r w:rsidR="00E64242">
        <w:rPr>
          <w:lang w:eastAsia="zh-CN"/>
        </w:rPr>
        <w:t>9110</w:t>
      </w:r>
      <w:r w:rsidR="00E64242">
        <w:rPr>
          <w:lang w:val="en-US" w:eastAsia="zh-CN"/>
        </w:rPr>
        <w:t> </w:t>
      </w:r>
      <w:r w:rsidR="00E64242" w:rsidRPr="0054467D">
        <w:rPr>
          <w:lang w:eastAsia="zh-CN"/>
        </w:rPr>
        <w:t>[19]</w:t>
      </w:r>
      <w:r w:rsidR="00E64242">
        <w:rPr>
          <w:lang w:eastAsia="zh-CN"/>
        </w:rPr>
        <w:t xml:space="preserve">; </w:t>
      </w:r>
      <w:r>
        <w:rPr>
          <w:lang w:eastAsia="zh-CN"/>
        </w:rPr>
        <w:t>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615AD">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3" w:name="_Toc187744032"/>
      <w:r>
        <w:rPr>
          <w:rFonts w:hint="eastAsia"/>
          <w:lang w:eastAsia="zh-CN"/>
        </w:rPr>
        <w:t>6</w:t>
      </w:r>
      <w:r>
        <w:rPr>
          <w:lang w:eastAsia="zh-CN"/>
        </w:rPr>
        <w:t>.8.5</w:t>
      </w:r>
      <w:r>
        <w:rPr>
          <w:lang w:eastAsia="zh-CN"/>
        </w:rPr>
        <w:tab/>
      </w:r>
      <w:r w:rsidRPr="00281ECD">
        <w:t>VAE Server taking consent from user procedure</w:t>
      </w:r>
      <w:bookmarkEnd w:id="463"/>
    </w:p>
    <w:p w14:paraId="32F59E79" w14:textId="03A4BA3F" w:rsidR="006303F3" w:rsidRDefault="006303F3" w:rsidP="00C55095">
      <w:pPr>
        <w:pStyle w:val="Heading4"/>
        <w:rPr>
          <w:noProof/>
          <w:lang w:val="en-US"/>
        </w:rPr>
      </w:pPr>
      <w:bookmarkStart w:id="464" w:name="_Toc187744033"/>
      <w:r>
        <w:rPr>
          <w:noProof/>
          <w:lang w:val="en-US"/>
        </w:rPr>
        <w:t>6.8.5.1</w:t>
      </w:r>
      <w:r>
        <w:rPr>
          <w:noProof/>
          <w:lang w:val="en-US"/>
        </w:rPr>
        <w:tab/>
        <w:t>Client procedure</w:t>
      </w:r>
      <w:bookmarkEnd w:id="464"/>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5" w:name="OLE_LINK10"/>
      <w:r>
        <w:rPr>
          <w:lang w:eastAsia="zh-CN"/>
        </w:rPr>
        <w:t>d</w:t>
      </w:r>
      <w:r w:rsidRPr="009A49F8">
        <w:rPr>
          <w:lang w:eastAsia="zh-CN"/>
        </w:rPr>
        <w:t>ynamic group information update consent request</w:t>
      </w:r>
      <w:bookmarkEnd w:id="465"/>
      <w:r>
        <w:rPr>
          <w:lang w:eastAsia="zh-CN"/>
        </w:rPr>
        <w:t>.</w:t>
      </w:r>
    </w:p>
    <w:p w14:paraId="069734C5" w14:textId="77777777" w:rsidR="006303F3" w:rsidRDefault="006303F3" w:rsidP="00C615AD">
      <w:pPr>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6" w:name="_Toc187744034"/>
      <w:r>
        <w:rPr>
          <w:rFonts w:hint="eastAsia"/>
          <w:lang w:val="en-US" w:eastAsia="zh-CN"/>
        </w:rPr>
        <w:t>6</w:t>
      </w:r>
      <w:r>
        <w:rPr>
          <w:lang w:val="en-US" w:eastAsia="zh-CN"/>
        </w:rPr>
        <w:t>.8.5.2</w:t>
      </w:r>
      <w:r>
        <w:rPr>
          <w:lang w:val="en-US" w:eastAsia="zh-CN"/>
        </w:rPr>
        <w:tab/>
        <w:t>Server procedure</w:t>
      </w:r>
      <w:bookmarkEnd w:id="466"/>
    </w:p>
    <w:p w14:paraId="6D659210" w14:textId="16F4ECBE"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7" w:name="OLE_LINK11"/>
      <w:bookmarkStart w:id="468" w:name="OLE_LINK12"/>
      <w:r w:rsidRPr="00374670">
        <w:rPr>
          <w:lang w:val="en-US" w:eastAsia="zh-CN"/>
        </w:rPr>
        <w:t xml:space="preserve">according to procedures specified in </w:t>
      </w:r>
      <w:r w:rsidR="00D337D3" w:rsidRPr="00A53358">
        <w:rPr>
          <w:lang w:val="en-US" w:eastAsia="zh-CN"/>
        </w:rPr>
        <w:t>IETF</w:t>
      </w:r>
      <w:r w:rsidR="00D337D3">
        <w:rPr>
          <w:noProof/>
          <w:lang w:val="en-US"/>
        </w:rPr>
        <w:t> </w:t>
      </w:r>
      <w:r w:rsidR="00D337D3" w:rsidRPr="00A53358">
        <w:rPr>
          <w:lang w:val="en-US" w:eastAsia="zh-CN"/>
        </w:rPr>
        <w:t>RFC</w:t>
      </w:r>
      <w:r w:rsidR="00D337D3">
        <w:rPr>
          <w:noProof/>
          <w:lang w:val="en-US"/>
        </w:rPr>
        <w:t> </w:t>
      </w:r>
      <w:r w:rsidR="00D337D3">
        <w:rPr>
          <w:lang w:val="en-US" w:eastAsia="zh-CN"/>
        </w:rPr>
        <w:t>9110 </w:t>
      </w:r>
      <w:r w:rsidR="00D337D3"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bookmarkEnd w:id="467"/>
      <w:bookmarkEnd w:id="468"/>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139AA335"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506A20" w:rsidRPr="00A53358">
        <w:rPr>
          <w:lang w:eastAsia="zh-CN"/>
        </w:rPr>
        <w:t>IETF</w:t>
      </w:r>
      <w:r w:rsidR="00506A20">
        <w:rPr>
          <w:noProof/>
          <w:lang w:val="en-US"/>
        </w:rPr>
        <w:t> </w:t>
      </w:r>
      <w:r w:rsidR="00506A20" w:rsidRPr="00A53358">
        <w:rPr>
          <w:lang w:eastAsia="zh-CN"/>
        </w:rPr>
        <w:t>RFC</w:t>
      </w:r>
      <w:r w:rsidR="00506A20">
        <w:rPr>
          <w:noProof/>
          <w:lang w:val="en-US"/>
        </w:rPr>
        <w:t> </w:t>
      </w:r>
      <w:r w:rsidR="00506A20">
        <w:rPr>
          <w:lang w:eastAsia="zh-CN"/>
        </w:rPr>
        <w:t>9110</w:t>
      </w:r>
      <w:r w:rsidR="00506A20">
        <w:rPr>
          <w:lang w:val="en-US" w:eastAsia="zh-CN"/>
        </w:rPr>
        <w:t> </w:t>
      </w:r>
      <w:r w:rsidR="00506A20" w:rsidRPr="0054467D">
        <w:rPr>
          <w:lang w:eastAsia="zh-CN"/>
        </w:rPr>
        <w:t>[19]</w:t>
      </w:r>
      <w:r w:rsidR="00506A20">
        <w:rPr>
          <w:rFonts w:hint="eastAsia"/>
          <w:lang w:eastAsia="zh-CN"/>
        </w:rPr>
        <w:t>.</w:t>
      </w:r>
    </w:p>
    <w:p w14:paraId="24C8647A" w14:textId="42E70853" w:rsidR="00A20488" w:rsidRPr="00A204DD" w:rsidRDefault="00A20488" w:rsidP="00A20488">
      <w:pPr>
        <w:pStyle w:val="Heading2"/>
        <w:rPr>
          <w:lang w:val="en-US"/>
        </w:rPr>
      </w:pPr>
      <w:bookmarkStart w:id="469" w:name="_Toc187744035"/>
      <w:r>
        <w:t>6.9</w:t>
      </w:r>
      <w:r w:rsidRPr="004D3578">
        <w:tab/>
      </w:r>
      <w:r w:rsidRPr="00C956E7">
        <w:rPr>
          <w:lang w:val="en-US"/>
        </w:rPr>
        <w:t>Network monitoring by the V2X UE</w:t>
      </w:r>
      <w:r>
        <w:rPr>
          <w:lang w:val="en-US"/>
        </w:rPr>
        <w:t xml:space="preserve"> procedure</w:t>
      </w:r>
      <w:bookmarkEnd w:id="402"/>
      <w:bookmarkEnd w:id="452"/>
      <w:bookmarkEnd w:id="453"/>
      <w:bookmarkEnd w:id="454"/>
      <w:bookmarkEnd w:id="455"/>
      <w:bookmarkEnd w:id="456"/>
      <w:bookmarkEnd w:id="457"/>
      <w:bookmarkEnd w:id="458"/>
      <w:bookmarkEnd w:id="459"/>
      <w:bookmarkEnd w:id="469"/>
    </w:p>
    <w:p w14:paraId="36C35D49" w14:textId="77777777" w:rsidR="00A20488" w:rsidRDefault="00A20488" w:rsidP="00A20488">
      <w:pPr>
        <w:pStyle w:val="Heading3"/>
        <w:rPr>
          <w:lang w:eastAsia="zh-CN"/>
        </w:rPr>
      </w:pPr>
      <w:bookmarkStart w:id="470" w:name="_Toc43231211"/>
      <w:bookmarkStart w:id="471" w:name="_Toc43296142"/>
      <w:bookmarkStart w:id="472" w:name="_Toc43400259"/>
      <w:bookmarkStart w:id="473" w:name="_Toc43400876"/>
      <w:bookmarkStart w:id="474" w:name="_Toc45216701"/>
      <w:bookmarkStart w:id="475" w:name="_Toc51938247"/>
      <w:bookmarkStart w:id="476" w:name="_Toc51938782"/>
      <w:bookmarkStart w:id="477" w:name="_Toc68190471"/>
      <w:bookmarkStart w:id="478" w:name="_Toc34309586"/>
      <w:bookmarkStart w:id="479" w:name="_Toc187744036"/>
      <w:r>
        <w:rPr>
          <w:lang w:eastAsia="zh-CN"/>
        </w:rPr>
        <w:t>6.9.1</w:t>
      </w:r>
      <w:r>
        <w:rPr>
          <w:lang w:eastAsia="zh-CN"/>
        </w:rPr>
        <w:tab/>
      </w:r>
      <w:r w:rsidRPr="00E042F2">
        <w:rPr>
          <w:lang w:eastAsia="zh-CN"/>
        </w:rPr>
        <w:t>V2X UE subscription for network monitoring information</w:t>
      </w:r>
      <w:bookmarkEnd w:id="470"/>
      <w:bookmarkEnd w:id="471"/>
      <w:bookmarkEnd w:id="472"/>
      <w:bookmarkEnd w:id="473"/>
      <w:bookmarkEnd w:id="474"/>
      <w:bookmarkEnd w:id="475"/>
      <w:bookmarkEnd w:id="476"/>
      <w:bookmarkEnd w:id="477"/>
      <w:bookmarkEnd w:id="479"/>
    </w:p>
    <w:p w14:paraId="7FDE7F80" w14:textId="77777777" w:rsidR="00A20488" w:rsidRDefault="00A20488" w:rsidP="00A20488">
      <w:pPr>
        <w:pStyle w:val="Heading4"/>
        <w:rPr>
          <w:lang w:eastAsia="zh-CN"/>
        </w:rPr>
      </w:pPr>
      <w:bookmarkStart w:id="480" w:name="_Toc43231212"/>
      <w:bookmarkStart w:id="481" w:name="_Toc43296143"/>
      <w:bookmarkStart w:id="482" w:name="_Toc43400260"/>
      <w:bookmarkStart w:id="483" w:name="_Toc43400877"/>
      <w:bookmarkStart w:id="484" w:name="_Toc45216702"/>
      <w:bookmarkStart w:id="485" w:name="_Toc51938248"/>
      <w:bookmarkStart w:id="486" w:name="_Toc51938783"/>
      <w:bookmarkStart w:id="487" w:name="_Toc68190472"/>
      <w:bookmarkStart w:id="488" w:name="_Toc187744037"/>
      <w:r>
        <w:rPr>
          <w:rFonts w:hint="eastAsia"/>
          <w:lang w:eastAsia="zh-CN"/>
        </w:rPr>
        <w:t>6</w:t>
      </w:r>
      <w:r>
        <w:rPr>
          <w:lang w:eastAsia="zh-CN"/>
        </w:rPr>
        <w:t>.9.1.1</w:t>
      </w:r>
      <w:r>
        <w:rPr>
          <w:lang w:eastAsia="zh-CN"/>
        </w:rPr>
        <w:tab/>
        <w:t>Client procedure</w:t>
      </w:r>
      <w:bookmarkEnd w:id="480"/>
      <w:bookmarkEnd w:id="481"/>
      <w:bookmarkEnd w:id="482"/>
      <w:bookmarkEnd w:id="483"/>
      <w:bookmarkEnd w:id="484"/>
      <w:bookmarkEnd w:id="485"/>
      <w:bookmarkEnd w:id="486"/>
      <w:bookmarkEnd w:id="487"/>
      <w:bookmarkEnd w:id="488"/>
    </w:p>
    <w:p w14:paraId="15CE445E" w14:textId="6D4CF5CB"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B1008C" w:rsidRPr="00A53358">
        <w:t>IETF</w:t>
      </w:r>
      <w:r w:rsidR="00B1008C">
        <w:rPr>
          <w:noProof/>
          <w:lang w:val="en-US"/>
        </w:rPr>
        <w:t> </w:t>
      </w:r>
      <w:r w:rsidR="00B1008C" w:rsidRPr="00A53358">
        <w:t>RFC</w:t>
      </w:r>
      <w:r w:rsidR="00B1008C">
        <w:rPr>
          <w:noProof/>
          <w:lang w:val="en-US"/>
        </w:rPr>
        <w:t> </w:t>
      </w:r>
      <w:r w:rsidR="00B1008C">
        <w:t>9110 </w:t>
      </w:r>
      <w:r w:rsidR="00B1008C" w:rsidRPr="0006242D">
        <w:t>[</w:t>
      </w:r>
      <w:r w:rsidR="00B1008C">
        <w:t>19]</w:t>
      </w:r>
      <w:r w:rsidR="00B1008C" w:rsidRPr="0006242D">
        <w:t>.</w:t>
      </w:r>
      <w:r w:rsidR="00B1008C">
        <w:t xml:space="preserve"> </w:t>
      </w:r>
      <w:r>
        <w:t>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9" w:name="_Toc43231213"/>
      <w:bookmarkStart w:id="490" w:name="_Toc43296144"/>
      <w:bookmarkStart w:id="491" w:name="_Toc43400261"/>
      <w:bookmarkStart w:id="492" w:name="_Toc43400878"/>
      <w:bookmarkStart w:id="493" w:name="_Toc45216703"/>
      <w:bookmarkStart w:id="494" w:name="_Toc51938249"/>
      <w:bookmarkStart w:id="495" w:name="_Toc51938784"/>
      <w:bookmarkStart w:id="496" w:name="_Toc68190473"/>
      <w:bookmarkStart w:id="497" w:name="_Toc187744038"/>
      <w:r>
        <w:rPr>
          <w:rFonts w:hint="eastAsia"/>
          <w:lang w:eastAsia="zh-CN"/>
        </w:rPr>
        <w:t>6</w:t>
      </w:r>
      <w:r>
        <w:rPr>
          <w:lang w:eastAsia="zh-CN"/>
        </w:rPr>
        <w:t>.9.1.2</w:t>
      </w:r>
      <w:r>
        <w:rPr>
          <w:lang w:eastAsia="zh-CN"/>
        </w:rPr>
        <w:tab/>
        <w:t>Server procedure</w:t>
      </w:r>
      <w:bookmarkEnd w:id="489"/>
      <w:bookmarkEnd w:id="490"/>
      <w:bookmarkEnd w:id="491"/>
      <w:bookmarkEnd w:id="492"/>
      <w:bookmarkEnd w:id="493"/>
      <w:bookmarkEnd w:id="494"/>
      <w:bookmarkEnd w:id="495"/>
      <w:bookmarkEnd w:id="496"/>
      <w:bookmarkEnd w:id="49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3E356CB4" w:rsidR="00A20488" w:rsidRDefault="00A20488" w:rsidP="00A20488">
      <w:pPr>
        <w:pStyle w:val="B1"/>
      </w:pPr>
      <w:r>
        <w:t>b)</w:t>
      </w:r>
      <w:r>
        <w:tab/>
        <w:t xml:space="preserve">shall </w:t>
      </w:r>
      <w:r w:rsidRPr="004E7BF5">
        <w:t xml:space="preserve">generate an HTTP 200 (OK) response according to </w:t>
      </w:r>
      <w:r w:rsidR="00DE3D0B" w:rsidRPr="00A53358">
        <w:t>IETF</w:t>
      </w:r>
      <w:r w:rsidR="00DE3D0B">
        <w:rPr>
          <w:noProof/>
          <w:lang w:val="en-US"/>
        </w:rPr>
        <w:t> </w:t>
      </w:r>
      <w:r w:rsidR="00DE3D0B" w:rsidRPr="00A53358">
        <w:t>RFC</w:t>
      </w:r>
      <w:r w:rsidR="00DE3D0B">
        <w:rPr>
          <w:noProof/>
          <w:lang w:val="en-US"/>
        </w:rPr>
        <w:t> </w:t>
      </w:r>
      <w:r w:rsidR="00DE3D0B">
        <w:t>9110 </w:t>
      </w:r>
      <w:r w:rsidR="00DE3D0B" w:rsidRPr="004E7BF5">
        <w:t xml:space="preserve">[19]. </w:t>
      </w:r>
      <w:r w:rsidRPr="004E7BF5">
        <w:t>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8" w:name="_Toc43231214"/>
      <w:bookmarkStart w:id="499" w:name="_Toc43296145"/>
      <w:bookmarkStart w:id="500" w:name="_Toc43400262"/>
      <w:bookmarkStart w:id="501" w:name="_Toc43400879"/>
      <w:bookmarkStart w:id="502" w:name="_Toc45216704"/>
      <w:bookmarkStart w:id="503" w:name="_Toc51938250"/>
      <w:bookmarkStart w:id="504" w:name="_Toc51938785"/>
      <w:bookmarkStart w:id="505" w:name="_Toc68190474"/>
      <w:bookmarkStart w:id="506" w:name="_Toc187744039"/>
      <w:r>
        <w:rPr>
          <w:lang w:eastAsia="zh-CN"/>
        </w:rPr>
        <w:t>6.9.2</w:t>
      </w:r>
      <w:r>
        <w:rPr>
          <w:lang w:eastAsia="zh-CN"/>
        </w:rPr>
        <w:tab/>
      </w:r>
      <w:r w:rsidRPr="00F757C9">
        <w:rPr>
          <w:lang w:eastAsia="zh-CN"/>
        </w:rPr>
        <w:t>Notifications for network monitoring information</w:t>
      </w:r>
      <w:bookmarkEnd w:id="498"/>
      <w:bookmarkEnd w:id="499"/>
      <w:bookmarkEnd w:id="500"/>
      <w:bookmarkEnd w:id="501"/>
      <w:bookmarkEnd w:id="502"/>
      <w:bookmarkEnd w:id="503"/>
      <w:bookmarkEnd w:id="504"/>
      <w:bookmarkEnd w:id="505"/>
      <w:bookmarkEnd w:id="506"/>
    </w:p>
    <w:p w14:paraId="0DF3B40D" w14:textId="77777777" w:rsidR="00A20488" w:rsidRDefault="00A20488" w:rsidP="00A20488">
      <w:pPr>
        <w:pStyle w:val="Heading4"/>
        <w:rPr>
          <w:lang w:eastAsia="zh-CN"/>
        </w:rPr>
      </w:pPr>
      <w:bookmarkStart w:id="507" w:name="_Toc43231215"/>
      <w:bookmarkStart w:id="508" w:name="_Toc43296146"/>
      <w:bookmarkStart w:id="509" w:name="_Toc43400263"/>
      <w:bookmarkStart w:id="510" w:name="_Toc43400880"/>
      <w:bookmarkStart w:id="511" w:name="_Toc45216705"/>
      <w:bookmarkStart w:id="512" w:name="_Toc51938251"/>
      <w:bookmarkStart w:id="513" w:name="_Toc51938786"/>
      <w:bookmarkStart w:id="514" w:name="_Toc68190475"/>
      <w:bookmarkStart w:id="515" w:name="_Toc187744040"/>
      <w:r>
        <w:rPr>
          <w:rFonts w:hint="eastAsia"/>
          <w:lang w:eastAsia="zh-CN"/>
        </w:rPr>
        <w:t>6</w:t>
      </w:r>
      <w:r>
        <w:rPr>
          <w:lang w:eastAsia="zh-CN"/>
        </w:rPr>
        <w:t>.9.2.1</w:t>
      </w:r>
      <w:r>
        <w:rPr>
          <w:lang w:eastAsia="zh-CN"/>
        </w:rPr>
        <w:tab/>
        <w:t>Server procedure</w:t>
      </w:r>
      <w:bookmarkEnd w:id="507"/>
      <w:bookmarkEnd w:id="508"/>
      <w:bookmarkEnd w:id="509"/>
      <w:bookmarkEnd w:id="510"/>
      <w:bookmarkEnd w:id="511"/>
      <w:bookmarkEnd w:id="512"/>
      <w:bookmarkEnd w:id="513"/>
      <w:bookmarkEnd w:id="514"/>
      <w:bookmarkEnd w:id="515"/>
    </w:p>
    <w:p w14:paraId="594EFCA3" w14:textId="55358DB6"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E223D1" w:rsidRPr="00652D3E">
        <w:rPr>
          <w:lang w:eastAsia="zh-CN"/>
        </w:rPr>
        <w:t>IETF</w:t>
      </w:r>
      <w:r w:rsidR="00E223D1">
        <w:rPr>
          <w:noProof/>
          <w:lang w:val="en-US"/>
        </w:rPr>
        <w:t> </w:t>
      </w:r>
      <w:r w:rsidR="00E223D1" w:rsidRPr="00652D3E">
        <w:rPr>
          <w:lang w:eastAsia="zh-CN"/>
        </w:rPr>
        <w:t>RFC</w:t>
      </w:r>
      <w:r w:rsidR="00E223D1">
        <w:rPr>
          <w:noProof/>
          <w:lang w:val="en-US"/>
        </w:rPr>
        <w:t> </w:t>
      </w:r>
      <w:r w:rsidR="00E223D1">
        <w:rPr>
          <w:lang w:eastAsia="zh-CN"/>
        </w:rPr>
        <w:t>9110</w:t>
      </w:r>
      <w:r w:rsidR="00E223D1">
        <w:rPr>
          <w:lang w:val="en-US" w:eastAsia="zh-CN"/>
        </w:rPr>
        <w:t> </w:t>
      </w:r>
      <w:r w:rsidR="00E223D1" w:rsidRPr="00CE29B9">
        <w:rPr>
          <w:lang w:eastAsia="zh-CN"/>
        </w:rPr>
        <w:t>[1</w:t>
      </w:r>
      <w:r w:rsidR="00E223D1">
        <w:rPr>
          <w:lang w:eastAsia="zh-CN"/>
        </w:rPr>
        <w:t>9</w:t>
      </w:r>
      <w:r w:rsidR="00E223D1" w:rsidRPr="00CE29B9">
        <w:rPr>
          <w:lang w:eastAsia="zh-CN"/>
        </w:rPr>
        <w:t>].</w:t>
      </w:r>
      <w:r w:rsidR="00E223D1"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6" w:name="OLE_LINK1"/>
      <w:bookmarkStart w:id="517" w:name="OLE_LINK2"/>
      <w:r w:rsidRPr="008B04F8">
        <w:rPr>
          <w:lang w:eastAsia="zh-CN"/>
        </w:rPr>
        <w:t>&lt;cell-area&gt;</w:t>
      </w:r>
      <w:bookmarkEnd w:id="516"/>
      <w:bookmarkEnd w:id="51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2A58255E"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AD1E17" w:rsidRPr="00652D3E">
        <w:rPr>
          <w:lang w:eastAsia="zh-CN"/>
        </w:rPr>
        <w:t>IETF</w:t>
      </w:r>
      <w:r w:rsidR="00AD1E17">
        <w:rPr>
          <w:noProof/>
          <w:lang w:val="en-US"/>
        </w:rPr>
        <w:t> </w:t>
      </w:r>
      <w:r w:rsidR="00AD1E17" w:rsidRPr="00652D3E">
        <w:rPr>
          <w:lang w:eastAsia="zh-CN"/>
        </w:rPr>
        <w:t>RFC</w:t>
      </w:r>
      <w:r w:rsidR="00AD1E17">
        <w:rPr>
          <w:noProof/>
          <w:lang w:val="en-US"/>
        </w:rPr>
        <w:t> </w:t>
      </w:r>
      <w:r w:rsidR="00AD1E17">
        <w:rPr>
          <w:lang w:eastAsia="zh-CN"/>
        </w:rPr>
        <w:t>9110</w:t>
      </w:r>
      <w:r w:rsidR="00AD1E17">
        <w:rPr>
          <w:lang w:val="en-US" w:eastAsia="zh-CN"/>
        </w:rPr>
        <w:t> </w:t>
      </w:r>
      <w:r w:rsidR="00AD1E17" w:rsidRPr="00EF50D2">
        <w:rPr>
          <w:lang w:eastAsia="zh-CN"/>
        </w:rPr>
        <w:t>[</w:t>
      </w:r>
      <w:r w:rsidR="00AD1E17">
        <w:rPr>
          <w:lang w:eastAsia="zh-CN"/>
        </w:rPr>
        <w:t>19</w:t>
      </w:r>
      <w:r w:rsidR="00AD1E17" w:rsidRPr="00EF50D2">
        <w:rPr>
          <w:lang w:eastAsia="zh-CN"/>
        </w:rPr>
        <w:t>]</w:t>
      </w:r>
      <w:r w:rsidR="00AD1E17">
        <w:rPr>
          <w:lang w:eastAsia="zh-CN"/>
        </w:rPr>
        <w:t>.</w:t>
      </w:r>
    </w:p>
    <w:p w14:paraId="324C64C1" w14:textId="2D6934BE" w:rsidR="009518FB" w:rsidRDefault="009518FB" w:rsidP="00C55095">
      <w:pPr>
        <w:pStyle w:val="Heading2"/>
        <w:rPr>
          <w:noProof/>
          <w:lang w:val="en-US"/>
        </w:rPr>
      </w:pPr>
      <w:bookmarkStart w:id="518" w:name="_Toc187744041"/>
      <w:r>
        <w:rPr>
          <w:rFonts w:hint="eastAsia"/>
          <w:lang w:eastAsia="zh-CN"/>
        </w:rPr>
        <w:t>6</w:t>
      </w:r>
      <w:r>
        <w:rPr>
          <w:lang w:eastAsia="zh-CN"/>
        </w:rPr>
        <w:t>.10</w:t>
      </w:r>
      <w:r>
        <w:rPr>
          <w:lang w:eastAsia="zh-CN"/>
        </w:rPr>
        <w:tab/>
      </w:r>
      <w:r w:rsidRPr="00362BB8">
        <w:t>PC5 Provisioning in multi-operator V2X scenarios procedure</w:t>
      </w:r>
      <w:bookmarkEnd w:id="518"/>
    </w:p>
    <w:p w14:paraId="37C220D9" w14:textId="548442AE" w:rsidR="009518FB" w:rsidRDefault="009518FB" w:rsidP="00B3361B">
      <w:pPr>
        <w:pStyle w:val="Heading3"/>
        <w:rPr>
          <w:noProof/>
          <w:lang w:val="en-US"/>
        </w:rPr>
      </w:pPr>
      <w:bookmarkStart w:id="519" w:name="_Toc187744042"/>
      <w:r>
        <w:rPr>
          <w:noProof/>
          <w:lang w:val="en-US"/>
        </w:rPr>
        <w:t>6.10.1</w:t>
      </w:r>
      <w:r>
        <w:rPr>
          <w:noProof/>
          <w:lang w:val="en-US"/>
        </w:rPr>
        <w:tab/>
        <w:t>Client procedure</w:t>
      </w:r>
      <w:bookmarkEnd w:id="519"/>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2E6087BB"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w:t>
      </w:r>
      <w:r w:rsidR="00AF744E" w:rsidRPr="00AF744E">
        <w:rPr>
          <w:lang w:val="en-US" w:eastAsia="zh-CN"/>
        </w:rPr>
        <w:t xml:space="preserve"> </w:t>
      </w:r>
      <w:r w:rsidR="00AF744E" w:rsidRPr="00652D3E">
        <w:rPr>
          <w:lang w:val="en-US" w:eastAsia="zh-CN"/>
        </w:rPr>
        <w:t>IETF</w:t>
      </w:r>
      <w:r w:rsidR="00AF744E">
        <w:rPr>
          <w:noProof/>
          <w:lang w:val="en-US"/>
        </w:rPr>
        <w:t> </w:t>
      </w:r>
      <w:r w:rsidR="00AF744E" w:rsidRPr="00652D3E">
        <w:rPr>
          <w:lang w:val="en-US" w:eastAsia="zh-CN"/>
        </w:rPr>
        <w:t>RFC</w:t>
      </w:r>
      <w:r w:rsidR="00AF744E">
        <w:rPr>
          <w:noProof/>
          <w:lang w:val="en-US"/>
        </w:rPr>
        <w:t> </w:t>
      </w:r>
      <w:r w:rsidR="00AF744E">
        <w:rPr>
          <w:lang w:val="en-US" w:eastAsia="zh-CN"/>
        </w:rPr>
        <w:t>9110 </w:t>
      </w:r>
      <w:r w:rsidR="00AF744E" w:rsidRPr="006027B6">
        <w:rPr>
          <w:lang w:val="en-US" w:eastAsia="zh-CN"/>
        </w:rPr>
        <w:t>[19]</w:t>
      </w:r>
      <w:r w:rsidRPr="006027B6">
        <w:rPr>
          <w:lang w:val="en-US" w:eastAsia="zh-CN"/>
        </w:rPr>
        <w:t xml:space="preserve">.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6B802033"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B13C4" w:rsidRPr="00652D3E">
        <w:rPr>
          <w:noProof/>
          <w:lang w:val="en-US"/>
        </w:rPr>
        <w:t>IETF</w:t>
      </w:r>
      <w:r w:rsidR="00BB13C4">
        <w:rPr>
          <w:noProof/>
          <w:lang w:val="en-US"/>
        </w:rPr>
        <w:t> </w:t>
      </w:r>
      <w:r w:rsidR="00BB13C4" w:rsidRPr="00652D3E">
        <w:rPr>
          <w:noProof/>
          <w:lang w:val="en-US"/>
        </w:rPr>
        <w:t>RFC</w:t>
      </w:r>
      <w:r w:rsidR="00BB13C4">
        <w:rPr>
          <w:noProof/>
          <w:lang w:val="en-US"/>
        </w:rPr>
        <w:t> 9110 </w:t>
      </w:r>
      <w:r w:rsidR="00BB13C4" w:rsidRPr="006027B6">
        <w:rPr>
          <w:noProof/>
          <w:lang w:val="en-US"/>
        </w:rPr>
        <w:t>[19].</w:t>
      </w:r>
    </w:p>
    <w:p w14:paraId="14989DB1" w14:textId="5CEA6157" w:rsidR="009518FB" w:rsidRDefault="009518FB" w:rsidP="00B3361B">
      <w:pPr>
        <w:pStyle w:val="Heading3"/>
        <w:rPr>
          <w:lang w:val="en-US" w:eastAsia="zh-CN"/>
        </w:rPr>
      </w:pPr>
      <w:bookmarkStart w:id="520" w:name="_Toc187744043"/>
      <w:r>
        <w:rPr>
          <w:rFonts w:hint="eastAsia"/>
          <w:lang w:val="en-US" w:eastAsia="zh-CN"/>
        </w:rPr>
        <w:t>6</w:t>
      </w:r>
      <w:r>
        <w:rPr>
          <w:lang w:val="en-US" w:eastAsia="zh-CN"/>
        </w:rPr>
        <w:t>.10.2</w:t>
      </w:r>
      <w:r>
        <w:rPr>
          <w:lang w:val="en-US" w:eastAsia="zh-CN"/>
        </w:rPr>
        <w:tab/>
        <w:t>Server procedure</w:t>
      </w:r>
      <w:bookmarkEnd w:id="520"/>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63511B4A"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471EBB">
        <w:t>IETF RFC 9110</w:t>
      </w:r>
      <w:r w:rsidR="00471EBB">
        <w:rPr>
          <w:lang w:val="en-US" w:eastAsia="zh-CN"/>
        </w:rPr>
        <w:t> </w:t>
      </w:r>
      <w:r w:rsidR="00471EB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66B0CCF" w:rsidR="009518FB" w:rsidRDefault="009518FB" w:rsidP="00B02746">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B02746">
        <w:t>IETF RFC 9110</w:t>
      </w:r>
      <w:r w:rsidR="00B02746">
        <w:rPr>
          <w:lang w:val="en-US" w:eastAsia="zh-CN"/>
        </w:rPr>
        <w:t> </w:t>
      </w:r>
      <w:r w:rsidR="00B02746" w:rsidRPr="00CE72AA">
        <w:rPr>
          <w:noProof/>
          <w:lang w:val="en-US"/>
        </w:rPr>
        <w:t xml:space="preserve"> [19]</w:t>
      </w:r>
      <w:r w:rsidR="00B02746">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1" w:name="_Toc187744044"/>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1"/>
    </w:p>
    <w:p w14:paraId="01C0A8F7" w14:textId="2BB0EEF9" w:rsidR="00B70F6E" w:rsidRDefault="00B70F6E" w:rsidP="00B3361B">
      <w:pPr>
        <w:pStyle w:val="Heading3"/>
        <w:rPr>
          <w:noProof/>
          <w:lang w:val="en-US"/>
        </w:rPr>
      </w:pPr>
      <w:bookmarkStart w:id="522" w:name="_Toc187744045"/>
      <w:r>
        <w:rPr>
          <w:noProof/>
          <w:lang w:val="en-US"/>
        </w:rPr>
        <w:t>6.11.1</w:t>
      </w:r>
      <w:r>
        <w:rPr>
          <w:noProof/>
          <w:lang w:val="en-US"/>
        </w:rPr>
        <w:tab/>
        <w:t>Client procedure</w:t>
      </w:r>
      <w:bookmarkEnd w:id="52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530D9B16"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7E4E8E">
        <w:t>IETF RFC 9110</w:t>
      </w:r>
      <w:r w:rsidR="007E4E8E" w:rsidRPr="006027B6" w:rsidDel="00652D3E">
        <w:rPr>
          <w:lang w:val="en-US" w:eastAsia="zh-CN"/>
        </w:rPr>
        <w:t xml:space="preserve"> </w:t>
      </w:r>
      <w:r w:rsidR="007E4E8E">
        <w:rPr>
          <w:lang w:val="en-US" w:eastAsia="zh-CN"/>
        </w:rPr>
        <w:t> </w:t>
      </w:r>
      <w:r w:rsidR="007E4E8E"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0B1DA7B5"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280A81">
        <w:t>IETF RFC 9110</w:t>
      </w:r>
      <w:r w:rsidR="00280A81">
        <w:rPr>
          <w:noProof/>
          <w:lang w:val="en-US"/>
        </w:rPr>
        <w:t> </w:t>
      </w:r>
      <w:r w:rsidR="00280A81" w:rsidRPr="006027B6">
        <w:rPr>
          <w:noProof/>
          <w:lang w:val="en-US"/>
        </w:rPr>
        <w:t>[19].</w:t>
      </w:r>
    </w:p>
    <w:p w14:paraId="1C51A37A" w14:textId="10005460" w:rsidR="00B70F6E" w:rsidRDefault="00B70F6E" w:rsidP="00B3361B">
      <w:pPr>
        <w:pStyle w:val="Heading3"/>
        <w:rPr>
          <w:lang w:val="en-US" w:eastAsia="zh-CN"/>
        </w:rPr>
      </w:pPr>
      <w:bookmarkStart w:id="523" w:name="_Toc187744046"/>
      <w:r>
        <w:rPr>
          <w:rFonts w:hint="eastAsia"/>
          <w:lang w:val="en-US" w:eastAsia="zh-CN"/>
        </w:rPr>
        <w:t>6</w:t>
      </w:r>
      <w:r>
        <w:rPr>
          <w:lang w:val="en-US" w:eastAsia="zh-CN"/>
        </w:rPr>
        <w:t>.11.2</w:t>
      </w:r>
      <w:r>
        <w:rPr>
          <w:lang w:val="en-US" w:eastAsia="zh-CN"/>
        </w:rPr>
        <w:tab/>
        <w:t>Server procedure</w:t>
      </w:r>
      <w:bookmarkEnd w:id="523"/>
    </w:p>
    <w:p w14:paraId="02F939FE" w14:textId="518CFB6A"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245150">
        <w:t>IETF RFC 9110</w:t>
      </w:r>
      <w:r w:rsidR="00245150">
        <w:rPr>
          <w:lang w:val="en-US" w:eastAsia="zh-CN"/>
        </w:rPr>
        <w:t> </w:t>
      </w:r>
      <w:r w:rsidR="0024515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5F23DACA"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7D6AB7">
        <w:t>IETF RFC 9110</w:t>
      </w:r>
      <w:r w:rsidR="007D6AB7">
        <w:rPr>
          <w:noProof/>
          <w:lang w:val="en-US"/>
        </w:rPr>
        <w:t> </w:t>
      </w:r>
      <w:r w:rsidR="007D6AB7" w:rsidRPr="00CE72AA">
        <w:rPr>
          <w:noProof/>
          <w:lang w:val="en-US"/>
        </w:rPr>
        <w:t>[19].</w:t>
      </w:r>
    </w:p>
    <w:p w14:paraId="4614F38D" w14:textId="0B80E524" w:rsidR="00B34E25" w:rsidRDefault="00B34E25" w:rsidP="00C55095">
      <w:pPr>
        <w:pStyle w:val="Heading2"/>
        <w:rPr>
          <w:noProof/>
          <w:lang w:val="en-US"/>
        </w:rPr>
      </w:pPr>
      <w:bookmarkStart w:id="524" w:name="_Toc187744047"/>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4"/>
    </w:p>
    <w:p w14:paraId="2CD03ADF" w14:textId="40FD0887" w:rsidR="00B34E25" w:rsidRDefault="00B34E25" w:rsidP="00C55095">
      <w:pPr>
        <w:pStyle w:val="Heading3"/>
        <w:rPr>
          <w:noProof/>
          <w:lang w:val="en-US"/>
        </w:rPr>
      </w:pPr>
      <w:bookmarkStart w:id="525" w:name="_Toc187744048"/>
      <w:r>
        <w:rPr>
          <w:noProof/>
          <w:lang w:val="en-US"/>
        </w:rPr>
        <w:t>6.12.1</w:t>
      </w:r>
      <w:r>
        <w:rPr>
          <w:noProof/>
          <w:lang w:val="en-US"/>
        </w:rPr>
        <w:tab/>
        <w:t>Client procedure</w:t>
      </w:r>
      <w:bookmarkEnd w:id="525"/>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2E3EBEC4"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BB5C14">
        <w:t>IETF RFC 9110</w:t>
      </w:r>
      <w:r w:rsidR="00BB5C14">
        <w:rPr>
          <w:lang w:val="en-US" w:eastAsia="zh-CN"/>
        </w:rPr>
        <w:t> </w:t>
      </w:r>
      <w:r w:rsidR="00BB5C14"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04293DC0"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031ABE">
        <w:t>IETF RFC 9110</w:t>
      </w:r>
      <w:r w:rsidR="00031ABE">
        <w:rPr>
          <w:noProof/>
          <w:lang w:val="en-US"/>
        </w:rPr>
        <w:t> </w:t>
      </w:r>
      <w:r w:rsidR="00031ABE" w:rsidRPr="006027B6">
        <w:rPr>
          <w:noProof/>
          <w:lang w:val="en-US"/>
        </w:rPr>
        <w:t>[19].</w:t>
      </w:r>
    </w:p>
    <w:p w14:paraId="66641134" w14:textId="20AFC925" w:rsidR="00B34E25" w:rsidRPr="00C47B24" w:rsidRDefault="00B34E25" w:rsidP="00C55095">
      <w:pPr>
        <w:pStyle w:val="Heading3"/>
        <w:rPr>
          <w:noProof/>
          <w:lang w:val="en-US"/>
        </w:rPr>
      </w:pPr>
      <w:bookmarkStart w:id="526" w:name="_Toc187744049"/>
      <w:r>
        <w:rPr>
          <w:rFonts w:hint="eastAsia"/>
          <w:noProof/>
          <w:lang w:val="en-US"/>
        </w:rPr>
        <w:t>6</w:t>
      </w:r>
      <w:r>
        <w:rPr>
          <w:noProof/>
          <w:lang w:val="en-US"/>
        </w:rPr>
        <w:t>.12.2</w:t>
      </w:r>
      <w:r>
        <w:rPr>
          <w:noProof/>
          <w:lang w:val="en-US"/>
        </w:rPr>
        <w:tab/>
        <w:t>Server procedure</w:t>
      </w:r>
      <w:bookmarkEnd w:id="526"/>
    </w:p>
    <w:p w14:paraId="27F4E836" w14:textId="037546EC"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84352E">
        <w:t>IETF RFC 9110</w:t>
      </w:r>
      <w:r w:rsidR="0084352E">
        <w:rPr>
          <w:noProof/>
          <w:lang w:val="en-US"/>
        </w:rPr>
        <w:t> </w:t>
      </w:r>
      <w:r w:rsidR="0084352E" w:rsidRPr="006027B6">
        <w:rPr>
          <w:noProof/>
          <w:lang w:val="en-US"/>
        </w:rPr>
        <w:t xml:space="preserve">[19]. </w:t>
      </w:r>
      <w:r w:rsidRPr="006027B6">
        <w:rPr>
          <w:noProof/>
          <w:lang w:val="en-US"/>
        </w:rPr>
        <w:t>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0760B22A" w:rsidR="00B34E25" w:rsidRDefault="00B34E25" w:rsidP="00697B7B">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697B7B">
        <w:t>IETF RFC 9110</w:t>
      </w:r>
      <w:r w:rsidR="00697B7B">
        <w:rPr>
          <w:noProof/>
          <w:lang w:val="en-US"/>
        </w:rPr>
        <w:t> </w:t>
      </w:r>
      <w:r w:rsidR="00697B7B" w:rsidRPr="00CE72AA">
        <w:rPr>
          <w:noProof/>
          <w:lang w:val="en-US"/>
        </w:rPr>
        <w:t>[19].</w:t>
      </w:r>
    </w:p>
    <w:p w14:paraId="2FC1E158" w14:textId="77777777" w:rsidR="0023352B" w:rsidRDefault="0023352B" w:rsidP="0002370A">
      <w:pPr>
        <w:pStyle w:val="Heading2"/>
        <w:rPr>
          <w:lang w:eastAsia="zh-CN"/>
        </w:rPr>
      </w:pPr>
      <w:bookmarkStart w:id="527" w:name="_Toc187744050"/>
      <w:r>
        <w:rPr>
          <w:rFonts w:hint="eastAsia"/>
          <w:lang w:eastAsia="zh-CN"/>
        </w:rPr>
        <w:t>6</w:t>
      </w:r>
      <w:r>
        <w:rPr>
          <w:lang w:eastAsia="zh-CN"/>
        </w:rPr>
        <w:t>.13</w:t>
      </w:r>
      <w:r>
        <w:rPr>
          <w:lang w:eastAsia="zh-CN"/>
        </w:rPr>
        <w:tab/>
        <w:t>Session-oriented services procedure</w:t>
      </w:r>
      <w:bookmarkEnd w:id="527"/>
    </w:p>
    <w:p w14:paraId="3BEEC9E1" w14:textId="77777777" w:rsidR="0023352B" w:rsidRPr="0002370A" w:rsidRDefault="0023352B" w:rsidP="0002370A">
      <w:pPr>
        <w:pStyle w:val="Heading3"/>
      </w:pPr>
      <w:bookmarkStart w:id="528" w:name="_Toc187744051"/>
      <w:r w:rsidRPr="0002370A">
        <w:t>6.13.1</w:t>
      </w:r>
      <w:r w:rsidRPr="0002370A">
        <w:tab/>
        <w:t>Client procedure</w:t>
      </w:r>
      <w:bookmarkEnd w:id="528"/>
    </w:p>
    <w:p w14:paraId="52C39F91" w14:textId="77777777" w:rsidR="0023352B" w:rsidRDefault="0023352B" w:rsidP="0002370A">
      <w:pPr>
        <w:pStyle w:val="Heading4"/>
      </w:pPr>
      <w:bookmarkStart w:id="529" w:name="_Toc187744052"/>
      <w:r>
        <w:t>6.13.1.1</w:t>
      </w:r>
      <w:r>
        <w:tab/>
      </w:r>
      <w:r w:rsidRPr="00435860">
        <w:t>UE initiated session-oriented service establishment</w:t>
      </w:r>
      <w:bookmarkEnd w:id="529"/>
    </w:p>
    <w:p w14:paraId="35CD6DEB" w14:textId="1E29D7A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DA2D73" w:rsidRPr="006027B6">
        <w:rPr>
          <w:lang w:val="en-US" w:eastAsia="zh-CN"/>
        </w:rPr>
        <w:t>IETF</w:t>
      </w:r>
      <w:r w:rsidR="00DA2D73">
        <w:rPr>
          <w:lang w:val="en-US" w:eastAsia="zh-CN"/>
        </w:rPr>
        <w:t> </w:t>
      </w:r>
      <w:r w:rsidR="00DA2D73" w:rsidRPr="006027B6">
        <w:rPr>
          <w:lang w:val="en-US" w:eastAsia="zh-CN"/>
        </w:rPr>
        <w:t>RFC</w:t>
      </w:r>
      <w:r w:rsidR="00DA2D73">
        <w:rPr>
          <w:lang w:val="en-US" w:eastAsia="zh-CN"/>
        </w:rPr>
        <w:t> 9110 </w:t>
      </w:r>
      <w:r w:rsidR="00DA2D7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70C6FDDD"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D792B" w:rsidRPr="006027B6">
        <w:rPr>
          <w:noProof/>
          <w:lang w:val="en-US"/>
        </w:rPr>
        <w:t>IETF</w:t>
      </w:r>
      <w:r w:rsidR="008D792B">
        <w:rPr>
          <w:noProof/>
          <w:lang w:val="en-US"/>
        </w:rPr>
        <w:t> </w:t>
      </w:r>
      <w:r w:rsidR="008D792B" w:rsidRPr="006027B6">
        <w:rPr>
          <w:noProof/>
          <w:lang w:val="en-US"/>
        </w:rPr>
        <w:t>RFC</w:t>
      </w:r>
      <w:r w:rsidR="008D792B">
        <w:rPr>
          <w:noProof/>
          <w:lang w:val="en-US"/>
        </w:rPr>
        <w:t> 9110 </w:t>
      </w:r>
      <w:r w:rsidR="008D792B" w:rsidRPr="006027B6">
        <w:rPr>
          <w:noProof/>
          <w:lang w:val="en-US"/>
        </w:rPr>
        <w:t>[19]</w:t>
      </w:r>
      <w:r w:rsidR="008D792B">
        <w:rPr>
          <w:noProof/>
          <w:lang w:val="en-US"/>
        </w:rPr>
        <w:t>.</w:t>
      </w:r>
    </w:p>
    <w:p w14:paraId="05DEBF19" w14:textId="77777777" w:rsidR="0023352B" w:rsidRDefault="0023352B" w:rsidP="0002370A">
      <w:pPr>
        <w:pStyle w:val="Heading4"/>
      </w:pPr>
      <w:bookmarkStart w:id="530" w:name="_Toc187744053"/>
      <w:r>
        <w:t>6.13.1.2</w:t>
      </w:r>
      <w:r>
        <w:tab/>
      </w:r>
      <w:r w:rsidRPr="00435860">
        <w:t xml:space="preserve">UE initiated session-oriented service </w:t>
      </w:r>
      <w:r>
        <w:t>update</w:t>
      </w:r>
      <w:bookmarkEnd w:id="530"/>
    </w:p>
    <w:p w14:paraId="4D55DA5A" w14:textId="52C48D86"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C25BFD" w:rsidRPr="006027B6">
        <w:rPr>
          <w:lang w:val="en-US" w:eastAsia="zh-CN"/>
        </w:rPr>
        <w:t>IETF</w:t>
      </w:r>
      <w:r w:rsidR="00C25BFD">
        <w:rPr>
          <w:lang w:val="en-US" w:eastAsia="zh-CN"/>
        </w:rPr>
        <w:t> </w:t>
      </w:r>
      <w:r w:rsidR="00C25BFD" w:rsidRPr="006027B6">
        <w:rPr>
          <w:lang w:val="en-US" w:eastAsia="zh-CN"/>
        </w:rPr>
        <w:t>RFC</w:t>
      </w:r>
      <w:r w:rsidR="00C25BFD">
        <w:rPr>
          <w:lang w:val="en-US" w:eastAsia="zh-CN"/>
        </w:rPr>
        <w:t> 9110 </w:t>
      </w:r>
      <w:r w:rsidR="00C25BFD"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05B3C78B"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8C0CF0" w:rsidRPr="006027B6">
        <w:rPr>
          <w:noProof/>
          <w:lang w:val="en-US"/>
        </w:rPr>
        <w:t>IETF</w:t>
      </w:r>
      <w:r w:rsidR="008C0CF0">
        <w:rPr>
          <w:noProof/>
          <w:lang w:val="en-US"/>
        </w:rPr>
        <w:t> </w:t>
      </w:r>
      <w:r w:rsidR="008C0CF0" w:rsidRPr="006027B6">
        <w:rPr>
          <w:noProof/>
          <w:lang w:val="en-US"/>
        </w:rPr>
        <w:t>RFC</w:t>
      </w:r>
      <w:r w:rsidR="008C0CF0">
        <w:rPr>
          <w:noProof/>
          <w:lang w:val="en-US"/>
        </w:rPr>
        <w:t> 9110 </w:t>
      </w:r>
      <w:r w:rsidR="008C0CF0" w:rsidRPr="006027B6">
        <w:rPr>
          <w:noProof/>
          <w:lang w:val="en-US"/>
        </w:rPr>
        <w:t>[19]</w:t>
      </w:r>
      <w:r w:rsidR="008C0CF0">
        <w:rPr>
          <w:noProof/>
          <w:lang w:val="en-US"/>
        </w:rPr>
        <w:t>.</w:t>
      </w:r>
    </w:p>
    <w:p w14:paraId="030A163C" w14:textId="77777777" w:rsidR="0023352B" w:rsidRDefault="0023352B" w:rsidP="0002370A">
      <w:pPr>
        <w:pStyle w:val="Heading4"/>
      </w:pPr>
      <w:bookmarkStart w:id="531" w:name="_Toc187744054"/>
      <w:r>
        <w:t>6.13.1.3</w:t>
      </w:r>
      <w:r>
        <w:tab/>
      </w:r>
      <w:r w:rsidRPr="00435860">
        <w:t xml:space="preserve">UE initiated session-oriented service </w:t>
      </w:r>
      <w:r>
        <w:t>termination</w:t>
      </w:r>
      <w:bookmarkEnd w:id="531"/>
    </w:p>
    <w:p w14:paraId="3503B20C" w14:textId="0767FDF3"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 xml:space="preserve">rocedures specified in </w:t>
      </w:r>
      <w:r w:rsidR="00334993" w:rsidRPr="006027B6">
        <w:rPr>
          <w:lang w:val="en-US" w:eastAsia="zh-CN"/>
        </w:rPr>
        <w:t>IETF</w:t>
      </w:r>
      <w:r w:rsidR="00334993">
        <w:rPr>
          <w:lang w:val="en-US" w:eastAsia="zh-CN"/>
        </w:rPr>
        <w:t> </w:t>
      </w:r>
      <w:r w:rsidR="00334993" w:rsidRPr="006027B6">
        <w:rPr>
          <w:lang w:val="en-US" w:eastAsia="zh-CN"/>
        </w:rPr>
        <w:t>RFC</w:t>
      </w:r>
      <w:r w:rsidR="00334993">
        <w:rPr>
          <w:lang w:val="en-US" w:eastAsia="zh-CN"/>
        </w:rPr>
        <w:t> 9110 </w:t>
      </w:r>
      <w:r w:rsidR="00334993" w:rsidRPr="006027B6">
        <w:rPr>
          <w:lang w:val="en-US" w:eastAsia="zh-CN"/>
        </w:rPr>
        <w:t xml:space="preserve">[19]. </w:t>
      </w:r>
      <w:r w:rsidRPr="006027B6">
        <w:rPr>
          <w:lang w:val="en-US" w:eastAsia="zh-CN"/>
        </w:rPr>
        <w:t>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1EF27B5"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DD630A" w:rsidRPr="006027B6">
        <w:rPr>
          <w:noProof/>
          <w:lang w:val="en-US"/>
        </w:rPr>
        <w:t>IETF</w:t>
      </w:r>
      <w:r w:rsidR="00DD630A">
        <w:rPr>
          <w:noProof/>
          <w:lang w:val="en-US"/>
        </w:rPr>
        <w:t> </w:t>
      </w:r>
      <w:r w:rsidR="00DD630A" w:rsidRPr="006027B6">
        <w:rPr>
          <w:noProof/>
          <w:lang w:val="en-US"/>
        </w:rPr>
        <w:t>RFC</w:t>
      </w:r>
      <w:r w:rsidR="00DD630A">
        <w:rPr>
          <w:noProof/>
          <w:lang w:val="en-US"/>
        </w:rPr>
        <w:t> 9110 </w:t>
      </w:r>
      <w:r w:rsidR="00DD630A" w:rsidRPr="006027B6">
        <w:rPr>
          <w:noProof/>
          <w:lang w:val="en-US"/>
        </w:rPr>
        <w:t>[19]</w:t>
      </w:r>
      <w:r w:rsidR="00DD630A">
        <w:rPr>
          <w:noProof/>
          <w:lang w:val="en-US"/>
        </w:rPr>
        <w:t>.</w:t>
      </w:r>
    </w:p>
    <w:p w14:paraId="30C19D9F" w14:textId="77777777" w:rsidR="008635C7" w:rsidRDefault="008635C7" w:rsidP="008635C7">
      <w:pPr>
        <w:pStyle w:val="Heading4"/>
      </w:pPr>
      <w:bookmarkStart w:id="532" w:name="_Toc187744055"/>
      <w:r>
        <w:t>6.13.1.4</w:t>
      </w:r>
      <w:r>
        <w:tab/>
        <w:t>S</w:t>
      </w:r>
      <w:r w:rsidRPr="00435860">
        <w:t xml:space="preserve">ession-oriented service </w:t>
      </w:r>
      <w:r>
        <w:t>establishment</w:t>
      </w:r>
      <w:bookmarkEnd w:id="532"/>
    </w:p>
    <w:p w14:paraId="0EC8BA5A" w14:textId="77777777" w:rsidR="008635C7" w:rsidRDefault="008635C7" w:rsidP="008635C7">
      <w:pPr>
        <w:rPr>
          <w:noProof/>
          <w:lang w:val="en-US"/>
        </w:rPr>
      </w:pPr>
      <w:bookmarkStart w:id="533" w:name="OLE_LINK110"/>
      <w:bookmarkStart w:id="534"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3"/>
    <w:bookmarkEnd w:id="534"/>
    <w:p w14:paraId="50974D0A" w14:textId="6C95E133"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469E9" w:rsidRPr="006027B6">
        <w:rPr>
          <w:lang w:val="en-US" w:eastAsia="zh-CN"/>
        </w:rPr>
        <w:t>IETF</w:t>
      </w:r>
      <w:r w:rsidR="006469E9">
        <w:rPr>
          <w:lang w:val="en-US" w:eastAsia="zh-CN"/>
        </w:rPr>
        <w:t> </w:t>
      </w:r>
      <w:r w:rsidR="006469E9" w:rsidRPr="006027B6">
        <w:rPr>
          <w:lang w:val="en-US" w:eastAsia="zh-CN"/>
        </w:rPr>
        <w:t>RFC</w:t>
      </w:r>
      <w:r w:rsidR="006469E9">
        <w:rPr>
          <w:lang w:val="en-US" w:eastAsia="zh-CN"/>
        </w:rPr>
        <w:t> 9110 </w:t>
      </w:r>
      <w:r w:rsidR="006469E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79BE0B7A"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F42B3" w:rsidRPr="006027B6">
        <w:rPr>
          <w:noProof/>
          <w:lang w:val="en-US"/>
        </w:rPr>
        <w:t>IETF</w:t>
      </w:r>
      <w:r w:rsidR="002F42B3">
        <w:rPr>
          <w:noProof/>
          <w:lang w:val="en-US"/>
        </w:rPr>
        <w:t> </w:t>
      </w:r>
      <w:r w:rsidR="002F42B3" w:rsidRPr="006027B6">
        <w:rPr>
          <w:noProof/>
          <w:lang w:val="en-US"/>
        </w:rPr>
        <w:t>RFC</w:t>
      </w:r>
      <w:r w:rsidR="002F42B3">
        <w:rPr>
          <w:noProof/>
          <w:lang w:val="en-US"/>
        </w:rPr>
        <w:t> 9110 </w:t>
      </w:r>
      <w:r w:rsidR="002F42B3" w:rsidRPr="006027B6">
        <w:rPr>
          <w:noProof/>
          <w:lang w:val="en-US"/>
        </w:rPr>
        <w:t>[19]</w:t>
      </w:r>
      <w:r w:rsidR="002F42B3">
        <w:rPr>
          <w:noProof/>
          <w:lang w:val="en-US"/>
        </w:rPr>
        <w:t xml:space="preserve"> </w:t>
      </w:r>
      <w:r>
        <w:rPr>
          <w:noProof/>
          <w:lang w:val="en-US"/>
        </w:rPr>
        <w:t>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5" w:name="_Toc187744056"/>
      <w:r>
        <w:t>6.13.1.5</w:t>
      </w:r>
      <w:r>
        <w:tab/>
        <w:t>S</w:t>
      </w:r>
      <w:r w:rsidRPr="00435860">
        <w:t xml:space="preserve">ession-oriented service </w:t>
      </w:r>
      <w:r>
        <w:t>update</w:t>
      </w:r>
      <w:bookmarkEnd w:id="535"/>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65B5025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7655" w:rsidRPr="006027B6">
        <w:rPr>
          <w:lang w:val="en-US" w:eastAsia="zh-CN"/>
        </w:rPr>
        <w:t>IETF</w:t>
      </w:r>
      <w:r w:rsidR="00DC7655">
        <w:rPr>
          <w:lang w:val="en-US" w:eastAsia="zh-CN"/>
        </w:rPr>
        <w:t> </w:t>
      </w:r>
      <w:r w:rsidR="00DC7655" w:rsidRPr="006027B6">
        <w:rPr>
          <w:lang w:val="en-US" w:eastAsia="zh-CN"/>
        </w:rPr>
        <w:t>RFC</w:t>
      </w:r>
      <w:r w:rsidR="00DC7655">
        <w:rPr>
          <w:lang w:val="en-US" w:eastAsia="zh-CN"/>
        </w:rPr>
        <w:t> 9110 </w:t>
      </w:r>
      <w:r w:rsidR="00DC7655"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Pr="00C615AD" w:rsidRDefault="006D42E2" w:rsidP="00C615AD">
      <w:pPr>
        <w:pStyle w:val="B1"/>
      </w:pPr>
      <w:r w:rsidRPr="00C615AD">
        <w:t>b)</w:t>
      </w:r>
      <w:r w:rsidRPr="00C615AD">
        <w:tab/>
        <w:t>shall include an application/vnd.3gpp.vae-info+xml MIME body with a &lt;session-oriented-change-info&gt; element included in the &lt;VAE-info&gt; root element which shall include an &lt;acknowledgement&gt; child element indicating the acknowledgement for the change request; and</w:t>
      </w:r>
    </w:p>
    <w:p w14:paraId="44449F75" w14:textId="5AFD58A7"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2A6539" w:rsidRPr="006027B6">
        <w:rPr>
          <w:noProof/>
          <w:lang w:val="en-US"/>
        </w:rPr>
        <w:t>IETF</w:t>
      </w:r>
      <w:r w:rsidR="002A6539">
        <w:rPr>
          <w:noProof/>
          <w:lang w:val="en-US"/>
        </w:rPr>
        <w:t> </w:t>
      </w:r>
      <w:r w:rsidR="002A6539" w:rsidRPr="006027B6">
        <w:rPr>
          <w:noProof/>
          <w:lang w:val="en-US"/>
        </w:rPr>
        <w:t>RFC</w:t>
      </w:r>
      <w:r w:rsidR="002A6539">
        <w:rPr>
          <w:noProof/>
          <w:lang w:val="en-US"/>
        </w:rPr>
        <w:t> 9110 </w:t>
      </w:r>
      <w:r w:rsidR="002A6539" w:rsidRPr="006027B6">
        <w:rPr>
          <w:noProof/>
          <w:lang w:val="en-US"/>
        </w:rPr>
        <w:t>[19]</w:t>
      </w:r>
      <w:r w:rsidR="002A6539">
        <w:rPr>
          <w:noProof/>
          <w:lang w:val="en-US"/>
        </w:rPr>
        <w:t xml:space="preserve"> </w:t>
      </w:r>
      <w:r>
        <w:rPr>
          <w:noProof/>
          <w:lang w:val="en-US"/>
        </w:rPr>
        <w:t>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6" w:name="_Toc187744057"/>
      <w:r>
        <w:t>6.13.1.6</w:t>
      </w:r>
      <w:r>
        <w:tab/>
        <w:t>S</w:t>
      </w:r>
      <w:r w:rsidRPr="00435860">
        <w:t xml:space="preserve">ession-oriented service </w:t>
      </w:r>
      <w:r>
        <w:t>termination</w:t>
      </w:r>
      <w:bookmarkEnd w:id="536"/>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62CEFDBB"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835CB3" w:rsidRPr="006027B6">
        <w:rPr>
          <w:lang w:val="en-US" w:eastAsia="zh-CN"/>
        </w:rPr>
        <w:t>IETF</w:t>
      </w:r>
      <w:r w:rsidR="00835CB3">
        <w:rPr>
          <w:lang w:val="en-US" w:eastAsia="zh-CN"/>
        </w:rPr>
        <w:t> </w:t>
      </w:r>
      <w:r w:rsidR="00835CB3" w:rsidRPr="006027B6">
        <w:rPr>
          <w:lang w:val="en-US" w:eastAsia="zh-CN"/>
        </w:rPr>
        <w:t>RFC</w:t>
      </w:r>
      <w:r w:rsidR="00835CB3">
        <w:rPr>
          <w:lang w:val="en-US" w:eastAsia="zh-CN"/>
        </w:rPr>
        <w:t> 9110 </w:t>
      </w:r>
      <w:r w:rsidR="00835CB3"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27DE0311"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6B3735" w:rsidRPr="006027B6">
        <w:rPr>
          <w:noProof/>
          <w:lang w:val="en-US"/>
        </w:rPr>
        <w:t>IETF</w:t>
      </w:r>
      <w:r w:rsidR="006B3735">
        <w:rPr>
          <w:noProof/>
          <w:lang w:val="en-US"/>
        </w:rPr>
        <w:t> </w:t>
      </w:r>
      <w:r w:rsidR="006B3735" w:rsidRPr="006027B6">
        <w:rPr>
          <w:noProof/>
          <w:lang w:val="en-US"/>
        </w:rPr>
        <w:t>RFC</w:t>
      </w:r>
      <w:r w:rsidR="006B3735">
        <w:rPr>
          <w:noProof/>
          <w:lang w:val="en-US"/>
        </w:rPr>
        <w:t> 9110 </w:t>
      </w:r>
      <w:r w:rsidR="006B3735" w:rsidRPr="006027B6">
        <w:rPr>
          <w:noProof/>
          <w:lang w:val="en-US"/>
        </w:rPr>
        <w:t>[19]</w:t>
      </w:r>
      <w:r w:rsidR="006B3735">
        <w:rPr>
          <w:noProof/>
          <w:lang w:val="en-US"/>
        </w:rPr>
        <w:t xml:space="preserve"> </w:t>
      </w:r>
      <w:r>
        <w:rPr>
          <w:noProof/>
          <w:lang w:val="en-US"/>
        </w:rPr>
        <w:t>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7" w:name="_Toc187744058"/>
      <w:r w:rsidRPr="00CA3A7D">
        <w:rPr>
          <w:rFonts w:hint="eastAsia"/>
          <w:noProof/>
          <w:lang w:val="en-US"/>
        </w:rPr>
        <w:t>6</w:t>
      </w:r>
      <w:r w:rsidRPr="00CA3A7D">
        <w:rPr>
          <w:noProof/>
          <w:lang w:val="en-US"/>
        </w:rPr>
        <w:t>.13.2</w:t>
      </w:r>
      <w:r w:rsidRPr="00CA3A7D">
        <w:rPr>
          <w:noProof/>
          <w:lang w:val="en-US"/>
        </w:rPr>
        <w:tab/>
        <w:t>Server procedure</w:t>
      </w:r>
      <w:bookmarkEnd w:id="537"/>
    </w:p>
    <w:p w14:paraId="3ED7AEA1" w14:textId="77777777" w:rsidR="0023352B" w:rsidRDefault="0023352B" w:rsidP="0023352B">
      <w:pPr>
        <w:pStyle w:val="Heading4"/>
      </w:pPr>
      <w:bookmarkStart w:id="538" w:name="_Toc187744059"/>
      <w:r>
        <w:rPr>
          <w:lang w:eastAsia="zh-CN"/>
        </w:rPr>
        <w:t>6.13.2.1</w:t>
      </w:r>
      <w:r>
        <w:rPr>
          <w:lang w:eastAsia="zh-CN"/>
        </w:rPr>
        <w:tab/>
      </w:r>
      <w:r w:rsidRPr="00435860">
        <w:t>UE initiated session-oriented service establishment</w:t>
      </w:r>
      <w:bookmarkEnd w:id="538"/>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4A961722" w:rsidR="0023352B" w:rsidRDefault="0023352B" w:rsidP="0002370A">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8371A" w:rsidRPr="00CE72AA">
        <w:rPr>
          <w:noProof/>
          <w:lang w:val="en-US"/>
        </w:rPr>
        <w:t>IETF</w:t>
      </w:r>
      <w:r w:rsidR="00A8371A">
        <w:rPr>
          <w:noProof/>
          <w:lang w:val="en-US"/>
        </w:rPr>
        <w:t> </w:t>
      </w:r>
      <w:r w:rsidR="00A8371A" w:rsidRPr="00CE72AA">
        <w:rPr>
          <w:noProof/>
          <w:lang w:val="en-US"/>
        </w:rPr>
        <w:t>RFC</w:t>
      </w:r>
      <w:r w:rsidR="00A8371A">
        <w:rPr>
          <w:noProof/>
          <w:lang w:val="en-US"/>
        </w:rPr>
        <w:t> 9110 </w:t>
      </w:r>
      <w:r w:rsidR="00A8371A"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9" w:name="_Toc187744060"/>
      <w:r>
        <w:rPr>
          <w:lang w:eastAsia="zh-CN"/>
        </w:rPr>
        <w:t>6.13.2.2</w:t>
      </w:r>
      <w:r>
        <w:rPr>
          <w:lang w:eastAsia="zh-CN"/>
        </w:rPr>
        <w:tab/>
      </w:r>
      <w:r w:rsidRPr="00435860">
        <w:t xml:space="preserve">UE initiated session-oriented service </w:t>
      </w:r>
      <w:r>
        <w:t>update</w:t>
      </w:r>
      <w:bookmarkEnd w:id="539"/>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0066A1C4"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133E6A" w:rsidRPr="006027B6">
        <w:rPr>
          <w:lang w:val="en-US" w:eastAsia="zh-CN"/>
        </w:rPr>
        <w:t>IETF</w:t>
      </w:r>
      <w:r w:rsidR="00133E6A">
        <w:rPr>
          <w:lang w:val="en-US" w:eastAsia="zh-CN"/>
        </w:rPr>
        <w:t> </w:t>
      </w:r>
      <w:r w:rsidR="00133E6A" w:rsidRPr="006027B6">
        <w:rPr>
          <w:lang w:val="en-US" w:eastAsia="zh-CN"/>
        </w:rPr>
        <w:t>RFC</w:t>
      </w:r>
      <w:r w:rsidR="00133E6A">
        <w:rPr>
          <w:lang w:val="en-US" w:eastAsia="zh-CN"/>
        </w:rPr>
        <w:t> 9110 </w:t>
      </w:r>
      <w:r w:rsidR="00133E6A"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6B5C6EA0" w:rsidR="00B7445E" w:rsidRDefault="00B7445E" w:rsidP="00B7445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0835D6" w:rsidRPr="00CE72AA">
        <w:rPr>
          <w:noProof/>
          <w:lang w:val="en-US"/>
        </w:rPr>
        <w:t>IETF</w:t>
      </w:r>
      <w:r w:rsidR="000835D6">
        <w:rPr>
          <w:noProof/>
          <w:lang w:val="en-US"/>
        </w:rPr>
        <w:t> </w:t>
      </w:r>
      <w:r w:rsidR="000835D6" w:rsidRPr="00CE72AA">
        <w:rPr>
          <w:noProof/>
          <w:lang w:val="en-US"/>
        </w:rPr>
        <w:t>RFC</w:t>
      </w:r>
      <w:r w:rsidR="000835D6">
        <w:rPr>
          <w:noProof/>
          <w:lang w:val="en-US"/>
        </w:rPr>
        <w:t> 9110 </w:t>
      </w:r>
      <w:r w:rsidR="000835D6"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40" w:name="_Toc187744061"/>
      <w:r>
        <w:rPr>
          <w:lang w:eastAsia="zh-CN"/>
        </w:rPr>
        <w:t>6.13.2.3</w:t>
      </w:r>
      <w:r>
        <w:rPr>
          <w:lang w:eastAsia="zh-CN"/>
        </w:rPr>
        <w:tab/>
      </w:r>
      <w:r w:rsidRPr="00435860">
        <w:t xml:space="preserve">UE initiated session-oriented service </w:t>
      </w:r>
      <w:r>
        <w:t>termination</w:t>
      </w:r>
      <w:bookmarkEnd w:id="540"/>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3D125D80"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C16760" w:rsidRPr="006027B6">
        <w:rPr>
          <w:lang w:val="en-US" w:eastAsia="zh-CN"/>
        </w:rPr>
        <w:t>IETF</w:t>
      </w:r>
      <w:r w:rsidR="00C16760">
        <w:rPr>
          <w:lang w:val="en-US" w:eastAsia="zh-CN"/>
        </w:rPr>
        <w:t> </w:t>
      </w:r>
      <w:r w:rsidR="00C16760" w:rsidRPr="006027B6">
        <w:rPr>
          <w:lang w:val="en-US" w:eastAsia="zh-CN"/>
        </w:rPr>
        <w:t>RFC</w:t>
      </w:r>
      <w:r w:rsidR="00C16760">
        <w:rPr>
          <w:lang w:val="en-US" w:eastAsia="zh-CN"/>
        </w:rPr>
        <w:t> 9110 </w:t>
      </w:r>
      <w:r w:rsidR="00C16760"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28EE7883" w:rsidR="004213C7" w:rsidRDefault="004213C7" w:rsidP="004213C7">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8C5335" w:rsidRPr="00CE72AA">
        <w:rPr>
          <w:noProof/>
          <w:lang w:val="en-US"/>
        </w:rPr>
        <w:t>IETF</w:t>
      </w:r>
      <w:r w:rsidR="008C5335">
        <w:rPr>
          <w:noProof/>
          <w:lang w:val="en-US"/>
        </w:rPr>
        <w:t> </w:t>
      </w:r>
      <w:r w:rsidR="008C5335" w:rsidRPr="00CE72AA">
        <w:rPr>
          <w:noProof/>
          <w:lang w:val="en-US"/>
        </w:rPr>
        <w:t>RFC</w:t>
      </w:r>
      <w:r w:rsidR="008C5335">
        <w:rPr>
          <w:noProof/>
          <w:lang w:val="en-US"/>
        </w:rPr>
        <w:t> 9110 </w:t>
      </w:r>
      <w:r w:rsidR="008C5335"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1" w:name="_Toc187744062"/>
      <w:r>
        <w:rPr>
          <w:lang w:eastAsia="zh-CN"/>
        </w:rPr>
        <w:t>6.13.2.4</w:t>
      </w:r>
      <w:r>
        <w:rPr>
          <w:lang w:eastAsia="zh-CN"/>
        </w:rPr>
        <w:tab/>
      </w:r>
      <w:r>
        <w:t>S</w:t>
      </w:r>
      <w:r w:rsidRPr="00435860">
        <w:t xml:space="preserve">ession-oriented service </w:t>
      </w:r>
      <w:r>
        <w:t>establishment</w:t>
      </w:r>
      <w:bookmarkEnd w:id="541"/>
    </w:p>
    <w:p w14:paraId="7B55B1B0" w14:textId="0B345933"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E538FE" w:rsidRPr="006027B6">
        <w:rPr>
          <w:lang w:val="en-US" w:eastAsia="zh-CN"/>
        </w:rPr>
        <w:t>IETF</w:t>
      </w:r>
      <w:r w:rsidR="00E538FE">
        <w:rPr>
          <w:lang w:val="en-US" w:eastAsia="zh-CN"/>
        </w:rPr>
        <w:t> </w:t>
      </w:r>
      <w:r w:rsidR="00E538FE" w:rsidRPr="006027B6">
        <w:rPr>
          <w:lang w:val="en-US" w:eastAsia="zh-CN"/>
        </w:rPr>
        <w:t>RFC</w:t>
      </w:r>
      <w:r w:rsidR="00E538FE">
        <w:rPr>
          <w:lang w:val="en-US" w:eastAsia="zh-CN"/>
        </w:rPr>
        <w:t> 9110 </w:t>
      </w:r>
      <w:r w:rsidR="00E538FE"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2" w:name="OLE_LINK119"/>
      <w:bookmarkStart w:id="543" w:name="OLE_LINK120"/>
      <w:r w:rsidRPr="00E81A0B">
        <w:rPr>
          <w:lang w:eastAsia="ko-KR"/>
        </w:rPr>
        <w:t>&lt;</w:t>
      </w:r>
      <w:r>
        <w:rPr>
          <w:lang w:eastAsia="ko-KR"/>
        </w:rPr>
        <w:t>session-oriented-service</w:t>
      </w:r>
      <w:r w:rsidRPr="00E81A0B">
        <w:rPr>
          <w:lang w:eastAsia="ko-KR"/>
        </w:rPr>
        <w:t>-info&gt;</w:t>
      </w:r>
      <w:bookmarkEnd w:id="542"/>
      <w:bookmarkEnd w:id="543"/>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55857B56"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173B3F" w:rsidRPr="00CE72AA">
        <w:rPr>
          <w:noProof/>
          <w:lang w:val="en-US"/>
        </w:rPr>
        <w:t>IETF</w:t>
      </w:r>
      <w:r w:rsidR="00173B3F">
        <w:rPr>
          <w:noProof/>
          <w:lang w:val="en-US"/>
        </w:rPr>
        <w:t> </w:t>
      </w:r>
      <w:r w:rsidR="00173B3F" w:rsidRPr="00CE72AA">
        <w:rPr>
          <w:noProof/>
          <w:lang w:val="en-US"/>
        </w:rPr>
        <w:t>RFC</w:t>
      </w:r>
      <w:r w:rsidR="00173B3F">
        <w:rPr>
          <w:noProof/>
          <w:lang w:val="en-US"/>
        </w:rPr>
        <w:t> 9110 </w:t>
      </w:r>
      <w:r w:rsidR="00173B3F" w:rsidRPr="00CE72AA">
        <w:rPr>
          <w:noProof/>
          <w:lang w:val="en-US"/>
        </w:rPr>
        <w:t>[19].</w:t>
      </w:r>
    </w:p>
    <w:p w14:paraId="7A9A6D78" w14:textId="77777777" w:rsidR="002E4BF3" w:rsidRDefault="002E4BF3" w:rsidP="002E4BF3">
      <w:pPr>
        <w:pStyle w:val="Heading4"/>
      </w:pPr>
      <w:bookmarkStart w:id="544" w:name="_Toc187744063"/>
      <w:r>
        <w:rPr>
          <w:lang w:eastAsia="zh-CN"/>
        </w:rPr>
        <w:t>6.13.2.5</w:t>
      </w:r>
      <w:r>
        <w:rPr>
          <w:lang w:eastAsia="zh-CN"/>
        </w:rPr>
        <w:tab/>
      </w:r>
      <w:r>
        <w:t>S</w:t>
      </w:r>
      <w:r w:rsidRPr="00435860">
        <w:t xml:space="preserve">ession-oriented service </w:t>
      </w:r>
      <w:r>
        <w:t>update</w:t>
      </w:r>
      <w:bookmarkEnd w:id="544"/>
    </w:p>
    <w:p w14:paraId="4D4B333F" w14:textId="6FE8D097"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6828F2" w:rsidRPr="006027B6">
        <w:rPr>
          <w:lang w:val="en-US" w:eastAsia="zh-CN"/>
        </w:rPr>
        <w:t>IETF</w:t>
      </w:r>
      <w:r w:rsidR="006828F2">
        <w:rPr>
          <w:lang w:val="en-US" w:eastAsia="zh-CN"/>
        </w:rPr>
        <w:t> </w:t>
      </w:r>
      <w:r w:rsidR="006828F2" w:rsidRPr="006027B6">
        <w:rPr>
          <w:lang w:val="en-US" w:eastAsia="zh-CN"/>
        </w:rPr>
        <w:t>RFC</w:t>
      </w:r>
      <w:r w:rsidR="006828F2">
        <w:rPr>
          <w:lang w:val="en-US" w:eastAsia="zh-CN"/>
        </w:rPr>
        <w:t> 9110 </w:t>
      </w:r>
      <w:r w:rsidR="006828F2"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003D7B8E" w:rsidR="006D42E2" w:rsidRDefault="006D42E2" w:rsidP="006D42E2">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AF5027" w:rsidRPr="00CE72AA">
        <w:rPr>
          <w:noProof/>
          <w:lang w:val="en-US"/>
        </w:rPr>
        <w:t>IETF</w:t>
      </w:r>
      <w:r w:rsidR="00AF5027">
        <w:rPr>
          <w:noProof/>
          <w:lang w:val="en-US"/>
        </w:rPr>
        <w:t> </w:t>
      </w:r>
      <w:r w:rsidR="00AF5027" w:rsidRPr="00CE72AA">
        <w:rPr>
          <w:noProof/>
          <w:lang w:val="en-US"/>
        </w:rPr>
        <w:t>RFC</w:t>
      </w:r>
      <w:r w:rsidR="00AF5027">
        <w:rPr>
          <w:noProof/>
          <w:lang w:val="en-US"/>
        </w:rPr>
        <w:t> 9110 </w:t>
      </w:r>
      <w:r w:rsidR="00AF5027" w:rsidRPr="00CE72AA">
        <w:rPr>
          <w:noProof/>
          <w:lang w:val="en-US"/>
        </w:rPr>
        <w:t>[19].</w:t>
      </w:r>
    </w:p>
    <w:p w14:paraId="1E59FCA1" w14:textId="77777777" w:rsidR="006D42E2" w:rsidRDefault="006D42E2" w:rsidP="006D42E2">
      <w:pPr>
        <w:pStyle w:val="Heading4"/>
      </w:pPr>
      <w:bookmarkStart w:id="545" w:name="_Toc187744064"/>
      <w:r>
        <w:rPr>
          <w:lang w:eastAsia="zh-CN"/>
        </w:rPr>
        <w:t>6.13.2.6</w:t>
      </w:r>
      <w:r>
        <w:rPr>
          <w:lang w:eastAsia="zh-CN"/>
        </w:rPr>
        <w:tab/>
      </w:r>
      <w:r>
        <w:t>S</w:t>
      </w:r>
      <w:r w:rsidRPr="00435860">
        <w:t xml:space="preserve">ession-oriented service </w:t>
      </w:r>
      <w:r>
        <w:t>termination</w:t>
      </w:r>
      <w:bookmarkEnd w:id="545"/>
    </w:p>
    <w:p w14:paraId="7D3D6475" w14:textId="61F378BB"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 xml:space="preserve">rocedures specified in </w:t>
      </w:r>
      <w:r w:rsidR="00FE796B" w:rsidRPr="006027B6">
        <w:rPr>
          <w:lang w:val="en-US" w:eastAsia="zh-CN"/>
        </w:rPr>
        <w:t>IETF</w:t>
      </w:r>
      <w:r w:rsidR="00FE796B">
        <w:rPr>
          <w:lang w:val="en-US" w:eastAsia="zh-CN"/>
        </w:rPr>
        <w:t> </w:t>
      </w:r>
      <w:r w:rsidR="00FE796B" w:rsidRPr="006027B6">
        <w:rPr>
          <w:lang w:val="en-US" w:eastAsia="zh-CN"/>
        </w:rPr>
        <w:t>RFC</w:t>
      </w:r>
      <w:r w:rsidR="00FE796B">
        <w:rPr>
          <w:lang w:val="en-US" w:eastAsia="zh-CN"/>
        </w:rPr>
        <w:t> 9110 </w:t>
      </w:r>
      <w:r w:rsidR="00FE796B"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0FC6BC59" w:rsidR="006D42E2" w:rsidRPr="0002370A" w:rsidRDefault="006D42E2" w:rsidP="00B45B10">
      <w:pPr>
        <w:pStyle w:val="B1"/>
      </w:pPr>
      <w:r>
        <w:rPr>
          <w:noProof/>
          <w:lang w:val="en-US"/>
        </w:rPr>
        <w:t>d)</w:t>
      </w:r>
      <w:r>
        <w:rPr>
          <w:noProof/>
          <w:lang w:val="en-US"/>
        </w:rPr>
        <w:tab/>
      </w:r>
      <w:r w:rsidRPr="00CE72AA">
        <w:rPr>
          <w:noProof/>
          <w:lang w:val="en-US"/>
        </w:rPr>
        <w:t xml:space="preserve">shall send the HTTP POST request towards the VAE-C according to </w:t>
      </w:r>
      <w:r w:rsidR="00B45B10" w:rsidRPr="00CE72AA">
        <w:rPr>
          <w:noProof/>
          <w:lang w:val="en-US"/>
        </w:rPr>
        <w:t>IETF</w:t>
      </w:r>
      <w:r w:rsidR="00B45B10">
        <w:rPr>
          <w:noProof/>
          <w:lang w:val="en-US"/>
        </w:rPr>
        <w:t> </w:t>
      </w:r>
      <w:r w:rsidR="00B45B10" w:rsidRPr="00CE72AA">
        <w:rPr>
          <w:noProof/>
          <w:lang w:val="en-US"/>
        </w:rPr>
        <w:t>RFC</w:t>
      </w:r>
      <w:r w:rsidR="00B45B10">
        <w:rPr>
          <w:noProof/>
          <w:lang w:val="en-US"/>
        </w:rPr>
        <w:t> 9110 </w:t>
      </w:r>
      <w:r w:rsidR="00B45B10" w:rsidRPr="00CE72AA">
        <w:rPr>
          <w:noProof/>
          <w:lang w:val="en-US"/>
        </w:rPr>
        <w:t>[19].</w:t>
      </w:r>
    </w:p>
    <w:p w14:paraId="540CC183" w14:textId="0C0659A0" w:rsidR="00040D85" w:rsidRDefault="00040D85" w:rsidP="0002370A">
      <w:pPr>
        <w:pStyle w:val="Heading2"/>
        <w:rPr>
          <w:noProof/>
          <w:lang w:val="en-US"/>
        </w:rPr>
      </w:pPr>
      <w:bookmarkStart w:id="546" w:name="_Toc187744065"/>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6"/>
    </w:p>
    <w:p w14:paraId="0868A159" w14:textId="63835827" w:rsidR="00040D85" w:rsidRDefault="00040D85" w:rsidP="00B3361B">
      <w:pPr>
        <w:pStyle w:val="Heading3"/>
        <w:rPr>
          <w:noProof/>
          <w:lang w:val="en-US"/>
        </w:rPr>
      </w:pPr>
      <w:bookmarkStart w:id="547" w:name="_Toc187744066"/>
      <w:r>
        <w:rPr>
          <w:noProof/>
          <w:lang w:val="en-US"/>
        </w:rPr>
        <w:t>6.1</w:t>
      </w:r>
      <w:r w:rsidR="0023352B">
        <w:rPr>
          <w:noProof/>
          <w:lang w:val="en-US"/>
        </w:rPr>
        <w:t>4</w:t>
      </w:r>
      <w:r>
        <w:rPr>
          <w:noProof/>
          <w:lang w:val="en-US"/>
        </w:rPr>
        <w:t>.1</w:t>
      </w:r>
      <w:r>
        <w:rPr>
          <w:noProof/>
          <w:lang w:val="en-US"/>
        </w:rPr>
        <w:tab/>
        <w:t>Client procedure</w:t>
      </w:r>
      <w:bookmarkEnd w:id="547"/>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3F4360A2"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DC5219" w:rsidRPr="006027B6">
        <w:rPr>
          <w:lang w:val="en-US" w:eastAsia="zh-CN"/>
        </w:rPr>
        <w:t>IETF</w:t>
      </w:r>
      <w:r w:rsidR="00DC5219">
        <w:rPr>
          <w:lang w:val="en-US" w:eastAsia="zh-CN"/>
        </w:rPr>
        <w:t> </w:t>
      </w:r>
      <w:r w:rsidR="00DC5219" w:rsidRPr="006027B6">
        <w:rPr>
          <w:lang w:val="en-US" w:eastAsia="zh-CN"/>
        </w:rPr>
        <w:t>RFC</w:t>
      </w:r>
      <w:r w:rsidR="00DC5219">
        <w:rPr>
          <w:lang w:val="en-US" w:eastAsia="zh-CN"/>
        </w:rPr>
        <w:t> 9110 </w:t>
      </w:r>
      <w:r w:rsidR="00DC5219" w:rsidRPr="006027B6">
        <w:rPr>
          <w:lang w:val="en-US" w:eastAsia="zh-CN"/>
        </w:rPr>
        <w:t xml:space="preserve">[19]. </w:t>
      </w:r>
      <w:r w:rsidRPr="006027B6">
        <w:rPr>
          <w:lang w:val="en-US" w:eastAsia="zh-CN"/>
        </w:rPr>
        <w:t xml:space="preserve">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084E3082"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BC4937" w:rsidRPr="006027B6">
        <w:rPr>
          <w:noProof/>
          <w:lang w:val="en-US"/>
        </w:rPr>
        <w:t>IETF</w:t>
      </w:r>
      <w:r w:rsidR="00BC4937">
        <w:rPr>
          <w:noProof/>
          <w:lang w:val="en-US"/>
        </w:rPr>
        <w:t> </w:t>
      </w:r>
      <w:r w:rsidR="00BC4937" w:rsidRPr="006027B6">
        <w:rPr>
          <w:noProof/>
          <w:lang w:val="en-US"/>
        </w:rPr>
        <w:t>RFC</w:t>
      </w:r>
      <w:r w:rsidR="00BC4937">
        <w:rPr>
          <w:noProof/>
          <w:lang w:val="en-US"/>
        </w:rPr>
        <w:t> 9110 </w:t>
      </w:r>
      <w:r w:rsidR="00BC4937" w:rsidRPr="006027B6">
        <w:rPr>
          <w:noProof/>
          <w:lang w:val="en-US"/>
        </w:rPr>
        <w:t>[19].</w:t>
      </w:r>
    </w:p>
    <w:p w14:paraId="30DEB963" w14:textId="29794738" w:rsidR="00040D85" w:rsidRDefault="00040D85" w:rsidP="00B3361B">
      <w:pPr>
        <w:pStyle w:val="Heading3"/>
        <w:rPr>
          <w:lang w:val="en-US" w:eastAsia="zh-CN"/>
        </w:rPr>
      </w:pPr>
      <w:bookmarkStart w:id="548" w:name="_Toc187744067"/>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8"/>
    </w:p>
    <w:p w14:paraId="6B7ADC8F" w14:textId="58FE1A30"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 xml:space="preserve">rocedures specified in </w:t>
      </w:r>
      <w:r w:rsidR="007C0637" w:rsidRPr="006027B6">
        <w:rPr>
          <w:lang w:val="en-US" w:eastAsia="zh-CN"/>
        </w:rPr>
        <w:t>IETF</w:t>
      </w:r>
      <w:r w:rsidR="007C0637">
        <w:rPr>
          <w:lang w:val="en-US" w:eastAsia="zh-CN"/>
        </w:rPr>
        <w:t> </w:t>
      </w:r>
      <w:r w:rsidR="007C0637" w:rsidRPr="006027B6">
        <w:rPr>
          <w:lang w:val="en-US" w:eastAsia="zh-CN"/>
        </w:rPr>
        <w:t>RFC</w:t>
      </w:r>
      <w:r w:rsidR="007C0637">
        <w:rPr>
          <w:lang w:val="en-US" w:eastAsia="zh-CN"/>
        </w:rPr>
        <w:t> 9110 </w:t>
      </w:r>
      <w:r w:rsidR="007C0637"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09710A69"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 xml:space="preserve">send the HTTP POST request towards the VAE-C according to </w:t>
      </w:r>
      <w:r w:rsidR="00B05E8E" w:rsidRPr="006027B6">
        <w:rPr>
          <w:noProof/>
          <w:lang w:val="en-US"/>
        </w:rPr>
        <w:t>IETF</w:t>
      </w:r>
      <w:r w:rsidR="00B05E8E">
        <w:rPr>
          <w:noProof/>
          <w:lang w:val="en-US"/>
        </w:rPr>
        <w:t> </w:t>
      </w:r>
      <w:r w:rsidR="00B05E8E" w:rsidRPr="006027B6">
        <w:rPr>
          <w:noProof/>
          <w:lang w:val="en-US"/>
        </w:rPr>
        <w:t>RFC</w:t>
      </w:r>
      <w:r w:rsidR="00B05E8E">
        <w:rPr>
          <w:noProof/>
          <w:lang w:val="en-US"/>
        </w:rPr>
        <w:t> 9110 </w:t>
      </w:r>
      <w:r w:rsidR="00B05E8E" w:rsidRPr="006027B6">
        <w:rPr>
          <w:noProof/>
          <w:lang w:val="en-US"/>
        </w:rPr>
        <w:t>[19].</w:t>
      </w:r>
    </w:p>
    <w:p w14:paraId="3BE436C3" w14:textId="3A6FA3EA"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 xml:space="preserve">rocedures specified in </w:t>
      </w:r>
      <w:r w:rsidR="006554D0" w:rsidRPr="006027B6">
        <w:rPr>
          <w:lang w:val="en-US" w:eastAsia="zh-CN"/>
        </w:rPr>
        <w:t>IETF</w:t>
      </w:r>
      <w:r w:rsidR="006554D0">
        <w:rPr>
          <w:lang w:val="en-US" w:eastAsia="zh-CN"/>
        </w:rPr>
        <w:t> </w:t>
      </w:r>
      <w:r w:rsidR="006554D0" w:rsidRPr="006027B6">
        <w:rPr>
          <w:lang w:val="en-US" w:eastAsia="zh-CN"/>
        </w:rPr>
        <w:t>RFC</w:t>
      </w:r>
      <w:r w:rsidR="006554D0">
        <w:rPr>
          <w:lang w:val="en-US" w:eastAsia="zh-CN"/>
        </w:rPr>
        <w:t> 9110 </w:t>
      </w:r>
      <w:r w:rsidR="006554D0" w:rsidRPr="006027B6">
        <w:rPr>
          <w:lang w:val="en-US" w:eastAsia="zh-CN"/>
        </w:rPr>
        <w:t xml:space="preserve">[19]. </w:t>
      </w:r>
      <w:r w:rsidRPr="006027B6">
        <w:rPr>
          <w:lang w:val="en-US" w:eastAsia="zh-CN"/>
        </w:rPr>
        <w:t>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50BD274D"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 xml:space="preserve">send the HTTP POST request towards the VAE-C according to </w:t>
      </w:r>
      <w:r w:rsidR="002B77F7" w:rsidRPr="006027B6">
        <w:rPr>
          <w:noProof/>
          <w:lang w:val="en-US"/>
        </w:rPr>
        <w:t>IETF</w:t>
      </w:r>
      <w:r w:rsidR="002B77F7">
        <w:rPr>
          <w:noProof/>
          <w:lang w:val="en-US"/>
        </w:rPr>
        <w:t> </w:t>
      </w:r>
      <w:r w:rsidR="002B77F7" w:rsidRPr="006027B6">
        <w:rPr>
          <w:noProof/>
          <w:lang w:val="en-US"/>
        </w:rPr>
        <w:t>RFC</w:t>
      </w:r>
      <w:r w:rsidR="002B77F7">
        <w:rPr>
          <w:noProof/>
          <w:lang w:val="en-US"/>
        </w:rPr>
        <w:t> 9110 </w:t>
      </w:r>
      <w:r w:rsidR="002B77F7" w:rsidRPr="006027B6">
        <w:rPr>
          <w:noProof/>
          <w:lang w:val="en-US"/>
        </w:rPr>
        <w:t>[19].</w:t>
      </w:r>
    </w:p>
    <w:p w14:paraId="320A77F9" w14:textId="2492EF07" w:rsidR="005701C2" w:rsidRPr="00A204DD" w:rsidRDefault="005701C2" w:rsidP="005701C2">
      <w:pPr>
        <w:pStyle w:val="Heading2"/>
        <w:rPr>
          <w:lang w:val="en-US"/>
        </w:rPr>
      </w:pPr>
      <w:bookmarkStart w:id="549" w:name="_Toc187744068"/>
      <w:r>
        <w:t>6.15</w:t>
      </w:r>
      <w:r w:rsidRPr="004D3578">
        <w:tab/>
      </w:r>
      <w:r w:rsidRPr="00F50BCE">
        <w:rPr>
          <w:noProof/>
          <w:lang w:eastAsia="zh-CN"/>
        </w:rPr>
        <w:t>VRU zone configuration procedure</w:t>
      </w:r>
      <w:bookmarkEnd w:id="549"/>
    </w:p>
    <w:p w14:paraId="56A95C87" w14:textId="5DE75934" w:rsidR="005701C2" w:rsidRDefault="005701C2" w:rsidP="005701C2">
      <w:pPr>
        <w:pStyle w:val="Heading3"/>
        <w:rPr>
          <w:lang w:eastAsia="zh-CN"/>
        </w:rPr>
      </w:pPr>
      <w:bookmarkStart w:id="550" w:name="_Toc187744069"/>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50"/>
    </w:p>
    <w:p w14:paraId="3A4F956A" w14:textId="5754CF50" w:rsidR="005701C2" w:rsidRDefault="005701C2" w:rsidP="005701C2">
      <w:pPr>
        <w:pStyle w:val="Heading4"/>
        <w:rPr>
          <w:lang w:eastAsia="zh-CN"/>
        </w:rPr>
      </w:pPr>
      <w:bookmarkStart w:id="551" w:name="_Toc187744070"/>
      <w:r>
        <w:rPr>
          <w:rFonts w:hint="eastAsia"/>
          <w:lang w:eastAsia="zh-CN"/>
        </w:rPr>
        <w:t>6</w:t>
      </w:r>
      <w:r>
        <w:rPr>
          <w:lang w:eastAsia="zh-CN"/>
        </w:rPr>
        <w:t>.15.1.1</w:t>
      </w:r>
      <w:r>
        <w:rPr>
          <w:lang w:eastAsia="zh-CN"/>
        </w:rPr>
        <w:tab/>
        <w:t>Server procedure</w:t>
      </w:r>
      <w:bookmarkEnd w:id="551"/>
    </w:p>
    <w:p w14:paraId="1A23CC57" w14:textId="667BED29"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000D4A7C" w:rsidRPr="00A53358">
        <w:rPr>
          <w:lang w:val="en-US" w:eastAsia="zh-CN"/>
        </w:rPr>
        <w:t>IETF</w:t>
      </w:r>
      <w:r w:rsidR="000D4A7C">
        <w:rPr>
          <w:lang w:val="en-US" w:eastAsia="zh-CN"/>
        </w:rPr>
        <w:t> </w:t>
      </w:r>
      <w:r w:rsidR="000D4A7C" w:rsidRPr="00A53358">
        <w:rPr>
          <w:lang w:val="en-US" w:eastAsia="zh-CN"/>
        </w:rPr>
        <w:t>RFC</w:t>
      </w:r>
      <w:r w:rsidR="000D4A7C">
        <w:rPr>
          <w:lang w:val="en-US" w:eastAsia="zh-CN"/>
        </w:rPr>
        <w:t> 9110 </w:t>
      </w:r>
      <w:r w:rsidR="000D4A7C" w:rsidRPr="00374670">
        <w:rPr>
          <w:lang w:val="en-US" w:eastAsia="zh-CN"/>
        </w:rPr>
        <w:t xml:space="preserve">[19]. </w:t>
      </w:r>
      <w:r w:rsidRPr="00374670">
        <w:rPr>
          <w:lang w:val="en-US" w:eastAsia="zh-CN"/>
        </w:rPr>
        <w:t>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sidRPr="00C615AD">
        <w:rPr>
          <w:rStyle w:val="E-mailSignatureChar"/>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sidRPr="00C615AD">
        <w:rPr>
          <w:rStyle w:val="E-mailSignatureChar"/>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1F2A3743" w:rsidR="005701C2" w:rsidRPr="00C55095" w:rsidRDefault="005701C2" w:rsidP="004B01AF">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B01AF" w:rsidRPr="00A53358">
        <w:rPr>
          <w:lang w:eastAsia="zh-CN"/>
        </w:rPr>
        <w:t xml:space="preserve">IETF RFC </w:t>
      </w:r>
      <w:r w:rsidR="004B01AF">
        <w:rPr>
          <w:lang w:eastAsia="zh-CN"/>
        </w:rPr>
        <w:t>9110</w:t>
      </w:r>
      <w:r w:rsidR="004B01AF">
        <w:rPr>
          <w:lang w:val="en-US" w:eastAsia="zh-CN"/>
        </w:rPr>
        <w:t> </w:t>
      </w:r>
      <w:r w:rsidR="004B01AF" w:rsidRPr="0054467D">
        <w:rPr>
          <w:lang w:eastAsia="zh-CN"/>
        </w:rPr>
        <w:t>[19]</w:t>
      </w:r>
      <w:r w:rsidR="004B01AF">
        <w:rPr>
          <w:rFonts w:hint="eastAsia"/>
          <w:lang w:eastAsia="zh-CN"/>
        </w:rPr>
        <w:t>.</w:t>
      </w:r>
    </w:p>
    <w:p w14:paraId="64DC42F8" w14:textId="617A69E3" w:rsidR="005701C2" w:rsidRDefault="005701C2" w:rsidP="005701C2">
      <w:pPr>
        <w:pStyle w:val="Heading4"/>
        <w:rPr>
          <w:lang w:eastAsia="zh-CN"/>
        </w:rPr>
      </w:pPr>
      <w:bookmarkStart w:id="552" w:name="_Toc187744071"/>
      <w:r>
        <w:rPr>
          <w:rFonts w:hint="eastAsia"/>
          <w:lang w:eastAsia="zh-CN"/>
        </w:rPr>
        <w:t>6</w:t>
      </w:r>
      <w:r>
        <w:rPr>
          <w:lang w:eastAsia="zh-CN"/>
        </w:rPr>
        <w:t>.15.1.2</w:t>
      </w:r>
      <w:r>
        <w:rPr>
          <w:lang w:eastAsia="zh-CN"/>
        </w:rPr>
        <w:tab/>
        <w:t>Client procedure</w:t>
      </w:r>
      <w:bookmarkEnd w:id="552"/>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C615AD">
      <w:pPr>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53" w:name="_Toc187744072"/>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53"/>
    </w:p>
    <w:p w14:paraId="447C4498" w14:textId="1831EE0A" w:rsidR="005701C2" w:rsidRDefault="005701C2" w:rsidP="005701C2">
      <w:pPr>
        <w:pStyle w:val="Heading4"/>
        <w:rPr>
          <w:lang w:eastAsia="zh-CN"/>
        </w:rPr>
      </w:pPr>
      <w:bookmarkStart w:id="554" w:name="_Toc187744073"/>
      <w:r>
        <w:rPr>
          <w:rFonts w:hint="eastAsia"/>
          <w:lang w:eastAsia="zh-CN"/>
        </w:rPr>
        <w:t>6</w:t>
      </w:r>
      <w:r>
        <w:rPr>
          <w:lang w:eastAsia="zh-CN"/>
        </w:rPr>
        <w:t>.15.2.1</w:t>
      </w:r>
      <w:r>
        <w:rPr>
          <w:lang w:eastAsia="zh-CN"/>
        </w:rPr>
        <w:tab/>
        <w:t>Server procedure</w:t>
      </w:r>
      <w:bookmarkEnd w:id="554"/>
    </w:p>
    <w:p w14:paraId="6E6049D1" w14:textId="267FF18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sidR="00BE308A">
        <w:rPr>
          <w:lang w:eastAsia="zh-CN"/>
        </w:rPr>
        <w:t>IETF</w:t>
      </w:r>
      <w:r w:rsidR="00BE308A">
        <w:rPr>
          <w:lang w:val="en-US" w:eastAsia="zh-CN"/>
        </w:rPr>
        <w:t> </w:t>
      </w:r>
      <w:r w:rsidR="00BE308A">
        <w:rPr>
          <w:lang w:eastAsia="zh-CN"/>
        </w:rPr>
        <w:t>RFC</w:t>
      </w:r>
      <w:r w:rsidR="00BE308A">
        <w:rPr>
          <w:lang w:val="en-US" w:eastAsia="zh-CN"/>
        </w:rPr>
        <w:t> </w:t>
      </w:r>
      <w:r w:rsidR="00BE308A">
        <w:rPr>
          <w:lang w:eastAsia="zh-CN"/>
        </w:rPr>
        <w:t>9110</w:t>
      </w:r>
      <w:r w:rsidR="00BE308A">
        <w:rPr>
          <w:lang w:val="en-US" w:eastAsia="zh-CN"/>
        </w:rPr>
        <w:t> </w:t>
      </w:r>
      <w:r w:rsidR="00BE308A" w:rsidRPr="00CE29B9">
        <w:rPr>
          <w:lang w:eastAsia="zh-CN"/>
        </w:rPr>
        <w:t>[1</w:t>
      </w:r>
      <w:r w:rsidR="00BE308A">
        <w:rPr>
          <w:lang w:eastAsia="zh-CN"/>
        </w:rPr>
        <w:t>9</w:t>
      </w:r>
      <w:r w:rsidR="00BE308A" w:rsidRPr="00CE29B9">
        <w:rPr>
          <w:lang w:eastAsia="zh-CN"/>
        </w:rPr>
        <w:t>].</w:t>
      </w:r>
      <w:r w:rsidR="00BE308A"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sidRPr="00C615AD">
        <w:rPr>
          <w:rStyle w:val="E-mailSignatureChar"/>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0DAC0DE6"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w:t>
      </w:r>
      <w:r w:rsidR="004A3E45" w:rsidRPr="00EF50D2">
        <w:rPr>
          <w:lang w:eastAsia="zh-CN"/>
        </w:rPr>
        <w:t>IETF</w:t>
      </w:r>
      <w:r w:rsidR="004A3E45">
        <w:rPr>
          <w:lang w:val="en-US" w:eastAsia="zh-CN"/>
        </w:rPr>
        <w:t> </w:t>
      </w:r>
      <w:r w:rsidR="004A3E45" w:rsidRPr="00EF50D2">
        <w:rPr>
          <w:lang w:eastAsia="zh-CN"/>
        </w:rPr>
        <w:t>RFC</w:t>
      </w:r>
      <w:r w:rsidR="004A3E45">
        <w:rPr>
          <w:lang w:val="en-US" w:eastAsia="zh-CN"/>
        </w:rPr>
        <w:t> </w:t>
      </w:r>
      <w:r w:rsidR="004A3E45">
        <w:rPr>
          <w:lang w:eastAsia="zh-CN"/>
        </w:rPr>
        <w:t>9110</w:t>
      </w:r>
      <w:r w:rsidR="004A3E45">
        <w:rPr>
          <w:lang w:val="en-US" w:eastAsia="zh-CN"/>
        </w:rPr>
        <w:t> </w:t>
      </w:r>
      <w:r w:rsidR="004A3E45" w:rsidRPr="00EF50D2">
        <w:rPr>
          <w:lang w:eastAsia="zh-CN"/>
        </w:rPr>
        <w:t>[</w:t>
      </w:r>
      <w:r w:rsidR="004A3E45">
        <w:rPr>
          <w:lang w:eastAsia="zh-CN"/>
        </w:rPr>
        <w:t>19</w:t>
      </w:r>
      <w:r w:rsidR="004A3E45" w:rsidRPr="00EF50D2">
        <w:rPr>
          <w:lang w:eastAsia="zh-CN"/>
        </w:rPr>
        <w:t>]</w:t>
      </w:r>
      <w:r w:rsidR="004A3E45">
        <w:rPr>
          <w:lang w:eastAsia="zh-CN"/>
        </w:rPr>
        <w:t>.</w:t>
      </w:r>
    </w:p>
    <w:p w14:paraId="1FC4F0FE" w14:textId="502B6A61" w:rsidR="005701C2" w:rsidRDefault="005701C2" w:rsidP="005701C2">
      <w:pPr>
        <w:pStyle w:val="Heading4"/>
        <w:rPr>
          <w:lang w:eastAsia="zh-CN"/>
        </w:rPr>
      </w:pPr>
      <w:bookmarkStart w:id="555" w:name="_Toc187744074"/>
      <w:r>
        <w:rPr>
          <w:rFonts w:hint="eastAsia"/>
          <w:lang w:eastAsia="zh-CN"/>
        </w:rPr>
        <w:t>6</w:t>
      </w:r>
      <w:r>
        <w:rPr>
          <w:lang w:eastAsia="zh-CN"/>
        </w:rPr>
        <w:t>.15.2.2</w:t>
      </w:r>
      <w:r>
        <w:rPr>
          <w:lang w:eastAsia="zh-CN"/>
        </w:rPr>
        <w:tab/>
        <w:t>Client procedure</w:t>
      </w:r>
      <w:bookmarkEnd w:id="555"/>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5D728264" w14:textId="7D49A3F1" w:rsidR="008553A1" w:rsidRPr="00A204DD" w:rsidRDefault="008553A1" w:rsidP="008553A1">
      <w:pPr>
        <w:pStyle w:val="Heading2"/>
        <w:rPr>
          <w:lang w:val="en-US"/>
        </w:rPr>
      </w:pPr>
      <w:bookmarkStart w:id="556" w:name="_Toc187744075"/>
      <w:r>
        <w:t>6.16</w:t>
      </w:r>
      <w:r w:rsidRPr="004D3578">
        <w:tab/>
      </w:r>
      <w:r>
        <w:rPr>
          <w:noProof/>
        </w:rPr>
        <w:t>VAE support for energy e</w:t>
      </w:r>
      <w:r w:rsidRPr="00E02F74">
        <w:rPr>
          <w:noProof/>
        </w:rPr>
        <w:t>fficient V2P communications</w:t>
      </w:r>
      <w:bookmarkEnd w:id="556"/>
    </w:p>
    <w:p w14:paraId="0D012A65" w14:textId="4C3903ED" w:rsidR="008553A1" w:rsidRDefault="008553A1" w:rsidP="008553A1">
      <w:pPr>
        <w:pStyle w:val="Heading3"/>
        <w:rPr>
          <w:lang w:eastAsia="zh-CN"/>
        </w:rPr>
      </w:pPr>
      <w:bookmarkStart w:id="557" w:name="_Toc187744076"/>
      <w:r>
        <w:rPr>
          <w:lang w:eastAsia="zh-CN"/>
        </w:rPr>
        <w:t>6.16.1</w:t>
      </w:r>
      <w:r>
        <w:rPr>
          <w:lang w:eastAsia="zh-CN"/>
        </w:rPr>
        <w:tab/>
      </w:r>
      <w:r w:rsidRPr="00E02F74">
        <w:rPr>
          <w:lang w:eastAsia="zh-CN"/>
        </w:rPr>
        <w:t>VAE server enabled V2P communication schedule configuration</w:t>
      </w:r>
      <w:r>
        <w:rPr>
          <w:lang w:eastAsia="zh-CN"/>
        </w:rPr>
        <w:t xml:space="preserve"> procedure</w:t>
      </w:r>
      <w:bookmarkEnd w:id="557"/>
    </w:p>
    <w:p w14:paraId="00C42608" w14:textId="11540F57" w:rsidR="008553A1" w:rsidRDefault="008553A1" w:rsidP="008553A1">
      <w:pPr>
        <w:pStyle w:val="Heading4"/>
        <w:rPr>
          <w:lang w:eastAsia="zh-CN"/>
        </w:rPr>
      </w:pPr>
      <w:bookmarkStart w:id="558" w:name="_Toc187744077"/>
      <w:r>
        <w:rPr>
          <w:rFonts w:hint="eastAsia"/>
          <w:lang w:eastAsia="zh-CN"/>
        </w:rPr>
        <w:t>6</w:t>
      </w:r>
      <w:r>
        <w:rPr>
          <w:lang w:eastAsia="zh-CN"/>
        </w:rPr>
        <w:t>.16.1.1</w:t>
      </w:r>
      <w:r>
        <w:rPr>
          <w:lang w:eastAsia="zh-CN"/>
        </w:rPr>
        <w:tab/>
        <w:t>Server procedure</w:t>
      </w:r>
      <w:bookmarkEnd w:id="558"/>
    </w:p>
    <w:p w14:paraId="7FF3C35D" w14:textId="77777777" w:rsidR="008553A1" w:rsidRDefault="008553A1" w:rsidP="008553A1">
      <w:pPr>
        <w:rPr>
          <w:lang w:val="en-US" w:eastAsia="zh-CN"/>
        </w:rPr>
      </w:pPr>
      <w:r>
        <w:rPr>
          <w:lang w:eastAsia="zh-CN"/>
        </w:rPr>
        <w:t xml:space="preserve">In order to send a V2P communication schedule configuration request to one or more VAE-C which has registered to the VAE-S,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w:t>
      </w:r>
      <w:r>
        <w:rPr>
          <w:lang w:val="en-US" w:eastAsia="zh-CN"/>
        </w:rPr>
        <w:t xml:space="preserve"> </w:t>
      </w:r>
      <w:r>
        <w:t>f</w:t>
      </w:r>
      <w:r w:rsidRPr="0073469F">
        <w:t xml:space="preserve">or each </w:t>
      </w:r>
      <w:r>
        <w:t>VAE-C</w:t>
      </w:r>
      <w:r w:rsidRPr="00374670">
        <w:rPr>
          <w:lang w:val="en-US" w:eastAsia="zh-CN"/>
        </w:rPr>
        <w:t>. In the HTTP POST request, the VAE-</w:t>
      </w:r>
      <w:r>
        <w:rPr>
          <w:lang w:val="en-US" w:eastAsia="zh-CN"/>
        </w:rPr>
        <w:t>S</w:t>
      </w:r>
      <w:r w:rsidRPr="00374670">
        <w:rPr>
          <w:lang w:val="en-US" w:eastAsia="zh-CN"/>
        </w:rPr>
        <w:t>:</w:t>
      </w:r>
    </w:p>
    <w:p w14:paraId="459ACB69"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VAE-C;</w:t>
      </w:r>
    </w:p>
    <w:p w14:paraId="5E7A4D7D" w14:textId="77777777" w:rsidR="008553A1" w:rsidRDefault="008553A1" w:rsidP="008553A1">
      <w:pPr>
        <w:pStyle w:val="B1"/>
        <w:rPr>
          <w:lang w:eastAsia="zh-CN"/>
        </w:rPr>
      </w:pPr>
      <w:r>
        <w:rPr>
          <w:lang w:eastAsia="zh-CN"/>
        </w:rPr>
        <w:t>b)</w:t>
      </w:r>
      <w:r>
        <w:rPr>
          <w:lang w:eastAsia="zh-CN"/>
        </w:rPr>
        <w:tab/>
        <w:t>shall include a Content-Type header field set to "application/vnd.3gpp.vae-info +xml";</w:t>
      </w:r>
    </w:p>
    <w:p w14:paraId="14FBA627" w14:textId="77777777" w:rsidR="008553A1" w:rsidRDefault="008553A1" w:rsidP="008553A1">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V2P-schedule-config-req</w:t>
      </w:r>
      <w:r w:rsidRPr="007C3D55">
        <w:t>&gt;</w:t>
      </w:r>
      <w:r>
        <w:rPr>
          <w:lang w:eastAsia="zh-CN"/>
        </w:rPr>
        <w:t xml:space="preserve"> element in the &lt;VAE-info&gt; root element which:</w:t>
      </w:r>
    </w:p>
    <w:p w14:paraId="1521F5AB" w14:textId="77777777" w:rsidR="008553A1" w:rsidRDefault="008553A1" w:rsidP="008553A1">
      <w:pPr>
        <w:pStyle w:val="B2"/>
        <w:rPr>
          <w:lang w:eastAsia="zh-CN"/>
        </w:rPr>
      </w:pPr>
      <w:r>
        <w:rPr>
          <w:lang w:eastAsia="zh-CN"/>
        </w:rPr>
        <w:t>1)</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w:t>
      </w:r>
      <w:r w:rsidRPr="00ED7153">
        <w:rPr>
          <w:noProof/>
          <w:lang w:val="en-US" w:eastAsia="zh-CN"/>
        </w:rPr>
        <w:t xml:space="preserve"> is requested</w:t>
      </w:r>
      <w:r>
        <w:rPr>
          <w:noProof/>
          <w:lang w:val="en-US" w:eastAsia="zh-CN"/>
        </w:rPr>
        <w:t xml:space="preserve"> or </w:t>
      </w:r>
      <w:r>
        <w:rPr>
          <w:lang w:eastAsia="zh-CN"/>
        </w:rPr>
        <w:t xml:space="preserve">a &lt;V2X-group-id &gt; element set to the </w:t>
      </w:r>
      <w:r>
        <w:rPr>
          <w:lang w:val="en-US"/>
        </w:rPr>
        <w:t>V2X group for which the configuration is requested</w:t>
      </w:r>
      <w:r>
        <w:rPr>
          <w:lang w:eastAsia="zh-CN"/>
        </w:rPr>
        <w:t>;</w:t>
      </w:r>
    </w:p>
    <w:p w14:paraId="52DA703F" w14:textId="77777777" w:rsidR="008553A1" w:rsidRDefault="008553A1" w:rsidP="008553A1">
      <w:pPr>
        <w:pStyle w:val="B2"/>
        <w:rPr>
          <w:lang w:eastAsia="zh-CN"/>
        </w:rPr>
      </w:pPr>
      <w:r>
        <w:rPr>
          <w:lang w:eastAsia="zh-CN"/>
        </w:rPr>
        <w:t>2)</w:t>
      </w:r>
      <w:r>
        <w:rPr>
          <w:lang w:eastAsia="zh-CN"/>
        </w:rPr>
        <w:tab/>
        <w:t xml:space="preserve">shall include a &lt;traffic communication-pattern&gt; element indicating the </w:t>
      </w:r>
      <w:r w:rsidRPr="00C615AD">
        <w:rPr>
          <w:rStyle w:val="E-mailSignatureChar"/>
        </w:rPr>
        <w:t>traffic communication pattern which provides the information for the V2P communication transmission/reception schedule, and optionally the maximum inactivity period</w:t>
      </w:r>
      <w:r>
        <w:rPr>
          <w:lang w:eastAsia="zh-CN"/>
        </w:rPr>
        <w:t>; and</w:t>
      </w:r>
    </w:p>
    <w:p w14:paraId="2110F389" w14:textId="77777777" w:rsidR="008553A1" w:rsidRDefault="008553A1" w:rsidP="008553A1">
      <w:pPr>
        <w:pStyle w:val="B2"/>
        <w:rPr>
          <w:lang w:eastAsia="zh-CN"/>
        </w:rPr>
      </w:pPr>
      <w:r>
        <w:rPr>
          <w:lang w:eastAsia="zh-CN"/>
        </w:rPr>
        <w:t>3)</w:t>
      </w:r>
      <w:r>
        <w:rPr>
          <w:lang w:eastAsia="zh-CN"/>
        </w:rPr>
        <w:tab/>
        <w:t>may include a &lt;default-</w:t>
      </w:r>
      <w:r w:rsidRPr="00C615AD">
        <w:rPr>
          <w:rStyle w:val="E-mailSignatureChar"/>
        </w:rPr>
        <w:t>DRX-cycle-config</w:t>
      </w:r>
      <w:r>
        <w:rPr>
          <w:lang w:eastAsia="zh-CN"/>
        </w:rPr>
        <w:t xml:space="preserve">&gt; element indicating the </w:t>
      </w:r>
      <w:r w:rsidRPr="00C615AD">
        <w:rPr>
          <w:rStyle w:val="E-mailSignatureChar"/>
        </w:rPr>
        <w:t>default DRX cycle</w:t>
      </w:r>
      <w:r w:rsidRPr="00DE20F2">
        <w:t xml:space="preserve"> </w:t>
      </w:r>
      <w:r>
        <w:t xml:space="preserve">configuration for </w:t>
      </w:r>
      <w:r w:rsidRPr="00986958">
        <w:t>broadcast</w:t>
      </w:r>
      <w:r>
        <w:t>,</w:t>
      </w:r>
      <w:r w:rsidRPr="00986958">
        <w:t xml:space="preserve"> groupcast</w:t>
      </w:r>
      <w:r>
        <w:t xml:space="preserve"> and </w:t>
      </w:r>
      <w:r w:rsidRPr="00B71105">
        <w:rPr>
          <w:lang w:val="en-US"/>
        </w:rPr>
        <w:t>unicast</w:t>
      </w:r>
      <w:r>
        <w:t xml:space="preserve"> communication</w:t>
      </w:r>
      <w:r>
        <w:rPr>
          <w:lang w:eastAsia="zh-CN"/>
        </w:rPr>
        <w:t>; and</w:t>
      </w:r>
    </w:p>
    <w:p w14:paraId="225B8FA9" w14:textId="77777777" w:rsidR="008553A1" w:rsidRDefault="008553A1" w:rsidP="008553A1">
      <w:pPr>
        <w:pStyle w:val="B2"/>
        <w:rPr>
          <w:lang w:eastAsia="zh-CN"/>
        </w:rPr>
      </w:pPr>
      <w:r>
        <w:rPr>
          <w:lang w:eastAsia="zh-CN"/>
        </w:rPr>
        <w:t>4)</w:t>
      </w:r>
      <w:r>
        <w:rPr>
          <w:lang w:eastAsia="zh-CN"/>
        </w:rPr>
        <w:tab/>
        <w:t>may include a &lt;</w:t>
      </w:r>
      <w:r w:rsidRPr="00C615AD">
        <w:rPr>
          <w:rStyle w:val="E-mailSignatureChar"/>
        </w:rPr>
        <w:t>V2P-QoS-requirements</w:t>
      </w:r>
      <w:r>
        <w:rPr>
          <w:lang w:eastAsia="zh-CN"/>
        </w:rPr>
        <w:t xml:space="preserve">&gt; element indicating the </w:t>
      </w:r>
      <w:r>
        <w:rPr>
          <w:lang w:val="en-US"/>
        </w:rPr>
        <w:t xml:space="preserve">application QoS requirements (e.g., </w:t>
      </w:r>
      <w:r w:rsidRPr="00986958">
        <w:t>PC5 QoS profile to PC5 DRX cycle mapping rules</w:t>
      </w:r>
      <w:r>
        <w:rPr>
          <w:lang w:val="en-US"/>
        </w:rPr>
        <w:t>) for the V2P service</w:t>
      </w:r>
      <w:r>
        <w:rPr>
          <w:lang w:eastAsia="zh-CN"/>
        </w:rPr>
        <w:t>; and</w:t>
      </w:r>
    </w:p>
    <w:p w14:paraId="2DA30569"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62135DC4" w14:textId="17E03308" w:rsidR="008553A1" w:rsidRDefault="008553A1" w:rsidP="008553A1">
      <w:pPr>
        <w:pStyle w:val="Heading4"/>
        <w:rPr>
          <w:lang w:eastAsia="zh-CN"/>
        </w:rPr>
      </w:pPr>
      <w:bookmarkStart w:id="559" w:name="_Toc187744078"/>
      <w:r>
        <w:rPr>
          <w:rFonts w:hint="eastAsia"/>
          <w:lang w:eastAsia="zh-CN"/>
        </w:rPr>
        <w:t>6</w:t>
      </w:r>
      <w:r>
        <w:rPr>
          <w:lang w:eastAsia="zh-CN"/>
        </w:rPr>
        <w:t>.16.1.2</w:t>
      </w:r>
      <w:r>
        <w:rPr>
          <w:lang w:eastAsia="zh-CN"/>
        </w:rPr>
        <w:tab/>
        <w:t>Client procedure</w:t>
      </w:r>
      <w:bookmarkEnd w:id="559"/>
    </w:p>
    <w:p w14:paraId="1C011321" w14:textId="77777777" w:rsidR="008553A1" w:rsidRDefault="008553A1" w:rsidP="008553A1">
      <w:pPr>
        <w:rPr>
          <w:lang w:eastAsia="zh-CN"/>
        </w:rPr>
      </w:pPr>
      <w:r>
        <w:rPr>
          <w:lang w:eastAsia="zh-CN"/>
        </w:rPr>
        <w:t>Upon receiving an HTTP POST request message containing:</w:t>
      </w:r>
    </w:p>
    <w:p w14:paraId="7047942E"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050C9596" w14:textId="77777777" w:rsidR="008553A1" w:rsidRPr="00B3426B"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V2P-schedule-config-req</w:t>
      </w:r>
      <w:r>
        <w:rPr>
          <w:lang w:eastAsia="zh-CN"/>
        </w:rPr>
        <w:t>&gt; element in the &lt;VAE-info&gt; root element;</w:t>
      </w:r>
    </w:p>
    <w:p w14:paraId="4ED34C1F" w14:textId="77777777" w:rsidR="008553A1" w:rsidRDefault="008553A1" w:rsidP="008553A1">
      <w:pPr>
        <w:rPr>
          <w:lang w:eastAsia="zh-CN"/>
        </w:rPr>
      </w:pPr>
      <w:r>
        <w:rPr>
          <w:rFonts w:hint="eastAsia"/>
          <w:lang w:eastAsia="zh-CN"/>
        </w:rPr>
        <w:t>t</w:t>
      </w:r>
      <w:r>
        <w:rPr>
          <w:lang w:eastAsia="zh-CN"/>
        </w:rPr>
        <w:t>he VAE-C:</w:t>
      </w:r>
    </w:p>
    <w:p w14:paraId="1B1C16AF"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V2P-schedule-config-rsp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configuration request;</w:t>
      </w:r>
    </w:p>
    <w:p w14:paraId="1F9EEDC0" w14:textId="1BD7ED71"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configuration request, the VAE-C provides the information received about traffic communication-pattern, default </w:t>
      </w:r>
      <w:r w:rsidRPr="00C615AD">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w:t>
      </w:r>
      <w:r w:rsidR="00861447">
        <w:t>28</w:t>
      </w:r>
      <w:r>
        <w:t>]) so it can be used for V2X communication; and</w:t>
      </w:r>
    </w:p>
    <w:p w14:paraId="2F139EBD"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communication traffic pattern received; and</w:t>
      </w:r>
    </w:p>
    <w:p w14:paraId="1EBD9726" w14:textId="77777777" w:rsid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6A5C4227" w14:textId="72E33247" w:rsidR="008553A1" w:rsidRDefault="008553A1" w:rsidP="008553A1">
      <w:pPr>
        <w:pStyle w:val="Heading3"/>
        <w:rPr>
          <w:lang w:eastAsia="zh-CN"/>
        </w:rPr>
      </w:pPr>
      <w:bookmarkStart w:id="560" w:name="_Toc187744079"/>
      <w:r>
        <w:rPr>
          <w:lang w:eastAsia="zh-CN"/>
        </w:rPr>
        <w:t>6.16.2</w:t>
      </w:r>
      <w:r>
        <w:rPr>
          <w:lang w:eastAsia="zh-CN"/>
        </w:rPr>
        <w:tab/>
        <w:t>VAE client</w:t>
      </w:r>
      <w:r w:rsidRPr="00E02F74">
        <w:rPr>
          <w:lang w:eastAsia="zh-CN"/>
        </w:rPr>
        <w:t xml:space="preserve"> enabled V2P communication schedule configuration</w:t>
      </w:r>
      <w:r>
        <w:rPr>
          <w:lang w:eastAsia="zh-CN"/>
        </w:rPr>
        <w:t xml:space="preserve"> procedure</w:t>
      </w:r>
      <w:bookmarkEnd w:id="560"/>
    </w:p>
    <w:p w14:paraId="7062B898" w14:textId="5B0B3333" w:rsidR="008553A1" w:rsidRDefault="008553A1" w:rsidP="008553A1">
      <w:pPr>
        <w:pStyle w:val="Heading4"/>
        <w:rPr>
          <w:lang w:eastAsia="zh-CN"/>
        </w:rPr>
      </w:pPr>
      <w:bookmarkStart w:id="561" w:name="_Toc187744080"/>
      <w:r>
        <w:rPr>
          <w:rFonts w:hint="eastAsia"/>
          <w:lang w:eastAsia="zh-CN"/>
        </w:rPr>
        <w:t>6</w:t>
      </w:r>
      <w:r>
        <w:rPr>
          <w:lang w:eastAsia="zh-CN"/>
        </w:rPr>
        <w:t>.16.2.1</w:t>
      </w:r>
      <w:r>
        <w:rPr>
          <w:lang w:eastAsia="zh-CN"/>
        </w:rPr>
        <w:tab/>
        <w:t>Client procedure</w:t>
      </w:r>
      <w:bookmarkEnd w:id="561"/>
    </w:p>
    <w:p w14:paraId="165084AD" w14:textId="77777777" w:rsidR="008553A1" w:rsidRDefault="008553A1" w:rsidP="008553A1">
      <w:pPr>
        <w:rPr>
          <w:lang w:eastAsia="zh-CN"/>
        </w:rPr>
      </w:pPr>
      <w:r>
        <w:rPr>
          <w:lang w:eastAsia="zh-CN"/>
        </w:rPr>
        <w:t>In order to send a V2P communication schedule update request to another VAE-C, the VAE-C shall:</w:t>
      </w:r>
    </w:p>
    <w:p w14:paraId="29FE923A" w14:textId="77777777" w:rsidR="008553A1" w:rsidRDefault="008553A1" w:rsidP="008553A1">
      <w:pPr>
        <w:pStyle w:val="B1"/>
        <w:rPr>
          <w:lang w:eastAsia="zh-CN"/>
        </w:rPr>
      </w:pPr>
      <w:r>
        <w:rPr>
          <w:lang w:eastAsia="zh-CN"/>
        </w:rPr>
        <w:t>a)</w:t>
      </w:r>
      <w:r>
        <w:rPr>
          <w:lang w:eastAsia="zh-CN"/>
        </w:rPr>
        <w:tab/>
        <w:t xml:space="preserve">have accepted </w:t>
      </w:r>
      <w:r w:rsidRPr="00134028">
        <w:rPr>
          <w:lang w:eastAsia="zh-CN"/>
        </w:rPr>
        <w:t xml:space="preserve">V2P </w:t>
      </w:r>
      <w:r>
        <w:rPr>
          <w:lang w:eastAsia="zh-CN"/>
        </w:rPr>
        <w:t>communication schedule configuration request from the VAE-S; and</w:t>
      </w:r>
    </w:p>
    <w:p w14:paraId="263C8972" w14:textId="45BCD4A1" w:rsidR="008553A1" w:rsidRDefault="008553A1" w:rsidP="008553A1">
      <w:pPr>
        <w:pStyle w:val="B1"/>
        <w:rPr>
          <w:lang w:eastAsia="zh-CN"/>
        </w:rPr>
      </w:pPr>
      <w:r>
        <w:rPr>
          <w:lang w:eastAsia="zh-CN"/>
        </w:rPr>
        <w:t>b)</w:t>
      </w:r>
      <w:r>
        <w:rPr>
          <w:lang w:eastAsia="zh-CN"/>
        </w:rPr>
        <w:tab/>
        <w:t xml:space="preserve">have successfully established a </w:t>
      </w:r>
      <w:r>
        <w:t>PC5 unicast</w:t>
      </w:r>
      <w:r w:rsidRPr="00183538">
        <w:t xml:space="preserve"> </w:t>
      </w:r>
      <w:r>
        <w:t>link establishment</w:t>
      </w:r>
      <w:r w:rsidRPr="00183538">
        <w:t xml:space="preserve"> procedure</w:t>
      </w:r>
      <w:r>
        <w:t xml:space="preserve"> towards the UE holding the other VAE-C (see 3GPP TS 24.587 [</w:t>
      </w:r>
      <w:r w:rsidR="00861447">
        <w:t>28</w:t>
      </w:r>
      <w:r>
        <w:t>]),</w:t>
      </w:r>
    </w:p>
    <w:p w14:paraId="7B71B41A" w14:textId="77777777" w:rsidR="008553A1" w:rsidRDefault="008553A1" w:rsidP="008553A1">
      <w:pPr>
        <w:rPr>
          <w:lang w:val="en-US" w:eastAsia="zh-CN"/>
        </w:rPr>
      </w:pPr>
      <w:r>
        <w:rPr>
          <w:lang w:eastAsia="zh-CN"/>
        </w:rPr>
        <w:t xml:space="preserve">the VAE-C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9110 </w:t>
      </w:r>
      <w:r w:rsidRPr="00374670">
        <w:rPr>
          <w:lang w:val="en-US" w:eastAsia="zh-CN"/>
        </w:rPr>
        <w:t>[19]. In the HTTP POST request, the VAE-</w:t>
      </w:r>
      <w:r>
        <w:rPr>
          <w:lang w:val="en-US" w:eastAsia="zh-CN"/>
        </w:rPr>
        <w:t>C</w:t>
      </w:r>
      <w:r w:rsidRPr="00374670">
        <w:rPr>
          <w:lang w:val="en-US" w:eastAsia="zh-CN"/>
        </w:rPr>
        <w:t>:</w:t>
      </w:r>
    </w:p>
    <w:p w14:paraId="5417338B" w14:textId="77777777" w:rsidR="008553A1" w:rsidRDefault="008553A1" w:rsidP="008553A1">
      <w:pPr>
        <w:pStyle w:val="B1"/>
        <w:rPr>
          <w:lang w:eastAsia="zh-CN"/>
        </w:rPr>
      </w:pPr>
      <w:r>
        <w:rPr>
          <w:lang w:eastAsia="zh-CN"/>
        </w:rPr>
        <w:t>a)</w:t>
      </w:r>
      <w:r>
        <w:rPr>
          <w:lang w:eastAsia="zh-CN"/>
        </w:rPr>
        <w:tab/>
        <w:t>shall include a Request-URI set to the URI corresponding to the identity of the other VAE-C;</w:t>
      </w:r>
    </w:p>
    <w:p w14:paraId="19213D21" w14:textId="77777777" w:rsidR="008553A1" w:rsidRPr="0073469F" w:rsidRDefault="008553A1" w:rsidP="008553A1">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2B32E877" w14:textId="77777777" w:rsidR="008553A1" w:rsidRDefault="008553A1" w:rsidP="008553A1">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V2P-schedule-update-req</w:t>
      </w:r>
      <w:r w:rsidRPr="0073469F">
        <w:t xml:space="preserve">&gt; </w:t>
      </w:r>
      <w:r w:rsidRPr="0002310F">
        <w:t xml:space="preserve">element in the &lt;VAE-info&gt; </w:t>
      </w:r>
      <w:r w:rsidRPr="0073469F">
        <w:t>root element</w:t>
      </w:r>
      <w:r>
        <w:t>:</w:t>
      </w:r>
    </w:p>
    <w:p w14:paraId="5B0CF006" w14:textId="77777777" w:rsidR="008553A1" w:rsidRDefault="008553A1" w:rsidP="008553A1">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1A610B5F" w14:textId="77777777" w:rsidR="008553A1" w:rsidRDefault="008553A1" w:rsidP="008553A1">
      <w:pPr>
        <w:pStyle w:val="B2"/>
        <w:rPr>
          <w:lang w:eastAsia="zh-CN"/>
        </w:rPr>
      </w:pPr>
      <w:r>
        <w:rPr>
          <w:lang w:eastAsia="zh-CN"/>
        </w:rPr>
        <w:t>2)</w:t>
      </w:r>
      <w:r>
        <w:rPr>
          <w:lang w:eastAsia="zh-CN"/>
        </w:rPr>
        <w:tab/>
        <w:t>shall include either a &lt;V2X-service-id&gt; element set to</w:t>
      </w:r>
      <w:r>
        <w:rPr>
          <w:noProof/>
          <w:lang w:val="en-US" w:eastAsia="zh-CN"/>
        </w:rPr>
        <w:t xml:space="preserve"> the </w:t>
      </w:r>
      <w:r w:rsidRPr="00ED7153">
        <w:rPr>
          <w:noProof/>
          <w:lang w:val="en-US" w:eastAsia="zh-CN"/>
        </w:rPr>
        <w:t xml:space="preserve">V2X service ID for which </w:t>
      </w:r>
      <w:r>
        <w:rPr>
          <w:lang w:val="en-US"/>
        </w:rPr>
        <w:t>the configuration update</w:t>
      </w:r>
      <w:r w:rsidRPr="00ED7153">
        <w:rPr>
          <w:noProof/>
          <w:lang w:val="en-US" w:eastAsia="zh-CN"/>
        </w:rPr>
        <w:t xml:space="preserve"> is requested</w:t>
      </w:r>
      <w:r>
        <w:rPr>
          <w:noProof/>
          <w:lang w:val="en-US" w:eastAsia="zh-CN"/>
        </w:rPr>
        <w:t xml:space="preserve"> or </w:t>
      </w:r>
      <w:r>
        <w:rPr>
          <w:lang w:eastAsia="zh-CN"/>
        </w:rPr>
        <w:t xml:space="preserve">a &lt;V2X-group-id&gt; element set to the </w:t>
      </w:r>
      <w:r>
        <w:rPr>
          <w:lang w:val="en-US"/>
        </w:rPr>
        <w:t>V2X group for which the configuration update is requested</w:t>
      </w:r>
      <w:r>
        <w:rPr>
          <w:lang w:eastAsia="zh-CN"/>
        </w:rPr>
        <w:t>; and</w:t>
      </w:r>
    </w:p>
    <w:p w14:paraId="17FDF249" w14:textId="77777777" w:rsidR="008553A1" w:rsidRDefault="008553A1" w:rsidP="008553A1">
      <w:pPr>
        <w:pStyle w:val="B2"/>
        <w:rPr>
          <w:lang w:eastAsia="zh-CN"/>
        </w:rPr>
      </w:pPr>
      <w:r>
        <w:rPr>
          <w:lang w:eastAsia="zh-CN"/>
        </w:rPr>
        <w:t>4)</w:t>
      </w:r>
      <w:r>
        <w:rPr>
          <w:lang w:eastAsia="zh-CN"/>
        </w:rPr>
        <w:tab/>
        <w:t xml:space="preserve">shall include a &lt;traffic communication-pattern&gt; element indicating the proposed </w:t>
      </w:r>
      <w:r w:rsidRPr="00C615AD">
        <w:rPr>
          <w:rStyle w:val="E-mailSignatureChar"/>
        </w:rPr>
        <w:t>traffic communication pattern which provides the information for the V2P communication transmission/reception schedule, and optionally the maximum inactivity period</w:t>
      </w:r>
      <w:r>
        <w:rPr>
          <w:lang w:eastAsia="zh-CN"/>
        </w:rPr>
        <w:t>; and</w:t>
      </w:r>
    </w:p>
    <w:p w14:paraId="0444ABE5" w14:textId="77777777" w:rsidR="008553A1" w:rsidRPr="00C55095" w:rsidRDefault="008553A1" w:rsidP="008553A1">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w:t>
      </w:r>
      <w:r>
        <w:rPr>
          <w:lang w:eastAsia="zh-CN"/>
        </w:rPr>
        <w:t xml:space="preserve">other </w:t>
      </w:r>
      <w:r w:rsidRPr="0054467D">
        <w:rPr>
          <w:lang w:eastAsia="zh-CN"/>
        </w:rPr>
        <w:t xml:space="preserve">VAE-C according to </w:t>
      </w:r>
      <w:r w:rsidRPr="00A53358">
        <w:rPr>
          <w:lang w:val="en-US" w:eastAsia="zh-CN"/>
        </w:rPr>
        <w:t>IETF</w:t>
      </w:r>
      <w:r>
        <w:rPr>
          <w:lang w:val="en-US" w:eastAsia="zh-CN"/>
        </w:rPr>
        <w:t> </w:t>
      </w:r>
      <w:r w:rsidRPr="00A53358">
        <w:rPr>
          <w:lang w:val="en-US" w:eastAsia="zh-CN"/>
        </w:rPr>
        <w:t>RFC</w:t>
      </w:r>
      <w:r>
        <w:rPr>
          <w:lang w:val="en-US" w:eastAsia="zh-CN"/>
        </w:rPr>
        <w:t> 9110 </w:t>
      </w:r>
      <w:r w:rsidRPr="0054467D">
        <w:rPr>
          <w:lang w:eastAsia="zh-CN"/>
        </w:rPr>
        <w:t>[19]</w:t>
      </w:r>
      <w:r>
        <w:rPr>
          <w:rFonts w:hint="eastAsia"/>
          <w:lang w:eastAsia="zh-CN"/>
        </w:rPr>
        <w:t>.</w:t>
      </w:r>
    </w:p>
    <w:p w14:paraId="59832DB5" w14:textId="77777777" w:rsidR="008553A1" w:rsidRDefault="008553A1" w:rsidP="008553A1">
      <w:pPr>
        <w:rPr>
          <w:lang w:eastAsia="zh-CN"/>
        </w:rPr>
      </w:pPr>
      <w:r>
        <w:rPr>
          <w:lang w:eastAsia="zh-CN"/>
        </w:rPr>
        <w:t>Upon receiving an HTTP POST request message containing:</w:t>
      </w:r>
    </w:p>
    <w:p w14:paraId="187D5777" w14:textId="77777777" w:rsidR="008553A1" w:rsidRDefault="008553A1" w:rsidP="008553A1">
      <w:pPr>
        <w:pStyle w:val="B1"/>
        <w:rPr>
          <w:lang w:eastAsia="zh-CN"/>
        </w:rPr>
      </w:pPr>
      <w:r>
        <w:rPr>
          <w:lang w:eastAsia="zh-CN"/>
        </w:rPr>
        <w:t>a)</w:t>
      </w:r>
      <w:r>
        <w:rPr>
          <w:lang w:eastAsia="zh-CN"/>
        </w:rPr>
        <w:tab/>
        <w:t>a Content-Type header field set to "application/vnd.3gpp.vae-info +xml"; and</w:t>
      </w:r>
    </w:p>
    <w:p w14:paraId="1B913A7D" w14:textId="77777777" w:rsidR="008553A1" w:rsidRDefault="008553A1" w:rsidP="008553A1">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t>V2P-schedule-update-req</w:t>
      </w:r>
      <w:r>
        <w:rPr>
          <w:lang w:eastAsia="zh-CN"/>
        </w:rPr>
        <w:t>&gt; element in the &lt;VAE-info&gt; root element;</w:t>
      </w:r>
    </w:p>
    <w:p w14:paraId="2D7D811D" w14:textId="77777777" w:rsidR="008553A1" w:rsidRDefault="008553A1" w:rsidP="008553A1">
      <w:pPr>
        <w:rPr>
          <w:lang w:eastAsia="zh-CN"/>
        </w:rPr>
      </w:pPr>
      <w:r>
        <w:rPr>
          <w:lang w:eastAsia="zh-CN"/>
        </w:rPr>
        <w:t>the VAE-C:</w:t>
      </w:r>
    </w:p>
    <w:p w14:paraId="42CEF5C0" w14:textId="77777777" w:rsidR="008553A1" w:rsidRDefault="008553A1" w:rsidP="008553A1">
      <w:pPr>
        <w:pStyle w:val="B1"/>
        <w:rPr>
          <w:lang w:eastAsia="zh-CN"/>
        </w:rPr>
      </w:pPr>
      <w:r>
        <w:rPr>
          <w:lang w:eastAsia="zh-CN"/>
        </w:rPr>
        <w:t>a)</w:t>
      </w:r>
      <w:r>
        <w:rPr>
          <w:lang w:eastAsia="zh-CN"/>
        </w:rPr>
        <w:tab/>
        <w:t xml:space="preserve">shall </w:t>
      </w:r>
      <w:r w:rsidRPr="00151E6A">
        <w:rPr>
          <w:lang w:eastAsia="zh-CN"/>
        </w:rPr>
        <w:t xml:space="preserve">send an HTTP 200(OK) response message including a </w:t>
      </w:r>
      <w:r w:rsidRPr="007C3D55">
        <w:t>&lt;</w:t>
      </w:r>
      <w:r>
        <w:t>V2P-schedule-update-rsp</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 xml:space="preserve">the </w:t>
      </w:r>
      <w:r w:rsidRPr="00134028">
        <w:rPr>
          <w:lang w:eastAsia="zh-CN"/>
        </w:rPr>
        <w:t xml:space="preserve">V2P </w:t>
      </w:r>
      <w:r>
        <w:rPr>
          <w:lang w:eastAsia="zh-CN"/>
        </w:rPr>
        <w:t>communication schedule update request.</w:t>
      </w:r>
      <w:r>
        <w:t xml:space="preserve"> If the result is </w:t>
      </w:r>
      <w:r w:rsidRPr="00004F96">
        <w:t>"failure"</w:t>
      </w:r>
      <w:r>
        <w:t xml:space="preserve">, in the &lt;result&gt; element, the VAE-C may include a &lt;cause&gt; element specifying the cause of the failure of the operation, </w:t>
      </w:r>
      <w:r>
        <w:rPr>
          <w:lang w:eastAsia="zh-CN"/>
        </w:rPr>
        <w:t>e.g. traffic communication pattern not supported;</w:t>
      </w:r>
    </w:p>
    <w:p w14:paraId="18B693C7" w14:textId="7835F063" w:rsidR="008553A1" w:rsidRDefault="008553A1" w:rsidP="008553A1">
      <w:pPr>
        <w:pStyle w:val="B1"/>
        <w:rPr>
          <w:lang w:eastAsia="zh-CN"/>
        </w:rPr>
      </w:pPr>
      <w:r>
        <w:rPr>
          <w:lang w:eastAsia="zh-CN"/>
        </w:rPr>
        <w:t>b)</w:t>
      </w:r>
      <w:r>
        <w:rPr>
          <w:lang w:eastAsia="zh-CN"/>
        </w:rPr>
        <w:tab/>
        <w:t xml:space="preserve">if the VAE-C accepts the </w:t>
      </w:r>
      <w:r w:rsidRPr="00134028">
        <w:rPr>
          <w:lang w:eastAsia="zh-CN"/>
        </w:rPr>
        <w:t xml:space="preserve">V2P </w:t>
      </w:r>
      <w:r>
        <w:rPr>
          <w:lang w:eastAsia="zh-CN"/>
        </w:rPr>
        <w:t xml:space="preserve">communication schedule update request, the VAE-C shall include a &lt;updated-traffic-communication-pattern&gt; element indicating the </w:t>
      </w:r>
      <w:r w:rsidRPr="00E6754D">
        <w:rPr>
          <w:lang w:eastAsia="zh-CN"/>
        </w:rPr>
        <w:t>updated (after negotiation) traffic communication pattern</w:t>
      </w:r>
      <w:r>
        <w:rPr>
          <w:lang w:eastAsia="zh-CN"/>
        </w:rPr>
        <w:t>. Fu</w:t>
      </w:r>
      <w:r w:rsidR="001E3ECB">
        <w:rPr>
          <w:lang w:eastAsia="zh-CN"/>
        </w:rPr>
        <w:t>r</w:t>
      </w:r>
      <w:r>
        <w:rPr>
          <w:lang w:eastAsia="zh-CN"/>
        </w:rPr>
        <w:t xml:space="preserve">thermore, the VAE-C provides the information received about traffic communication-pattern, default </w:t>
      </w:r>
      <w:r w:rsidRPr="00C615AD">
        <w:t>DRX-cycle-configuration and V2P-QoS-requirements</w:t>
      </w:r>
      <w:r>
        <w:rPr>
          <w:lang w:eastAsia="zh-CN"/>
        </w:rPr>
        <w:t xml:space="preserve"> to the layer in charge of </w:t>
      </w:r>
      <w:r w:rsidRPr="007A1201">
        <w:rPr>
          <w:noProof/>
          <w:lang w:val="en-US" w:eastAsia="ko-KR"/>
        </w:rPr>
        <w:t>V2X communication over the PC5 interface</w:t>
      </w:r>
      <w:r>
        <w:t xml:space="preserve"> (see 3GPP TS 24.587 [</w:t>
      </w:r>
      <w:r w:rsidR="00861447">
        <w:t>28</w:t>
      </w:r>
      <w:r>
        <w:t>]) so it can be used for V2X communication;</w:t>
      </w:r>
    </w:p>
    <w:p w14:paraId="2F5008A5" w14:textId="77777777" w:rsidR="008553A1" w:rsidRDefault="008553A1" w:rsidP="008553A1">
      <w:pPr>
        <w:pStyle w:val="B1"/>
        <w:rPr>
          <w:rFonts w:eastAsia="Malgun Gothic"/>
          <w:lang w:eastAsia="ja-JP"/>
        </w:rPr>
      </w:pPr>
      <w:r>
        <w:rPr>
          <w:lang w:eastAsia="zh-CN"/>
        </w:rPr>
        <w:t>c)</w:t>
      </w:r>
      <w:r>
        <w:rPr>
          <w:lang w:eastAsia="zh-CN"/>
        </w:rPr>
        <w:tab/>
        <w:t xml:space="preserve">may notify the </w:t>
      </w:r>
      <w:r w:rsidRPr="0054467D">
        <w:rPr>
          <w:lang w:eastAsia="zh-CN"/>
        </w:rPr>
        <w:t>V</w:t>
      </w:r>
      <w:r>
        <w:rPr>
          <w:lang w:eastAsia="zh-CN"/>
        </w:rPr>
        <w:t xml:space="preserve">2X application specific client </w:t>
      </w:r>
      <w:r w:rsidRPr="0054467D">
        <w:rPr>
          <w:lang w:eastAsia="zh-CN"/>
        </w:rPr>
        <w:t>about</w:t>
      </w:r>
      <w:r>
        <w:rPr>
          <w:rFonts w:eastAsia="Malgun Gothic"/>
          <w:lang w:eastAsia="ja-JP"/>
        </w:rPr>
        <w:t xml:space="preserve"> the updated communication traffic pattern; and</w:t>
      </w:r>
    </w:p>
    <w:p w14:paraId="550E77D9" w14:textId="2C739F58" w:rsidR="008553A1" w:rsidRPr="008553A1" w:rsidRDefault="008553A1" w:rsidP="008553A1">
      <w:pPr>
        <w:pStyle w:val="B1"/>
        <w:rPr>
          <w:rFonts w:eastAsia="Malgun Gothic"/>
          <w:lang w:eastAsia="ja-JP"/>
        </w:rPr>
      </w:pPr>
      <w:r>
        <w:rPr>
          <w:rFonts w:eastAsia="Malgun Gothic"/>
          <w:lang w:eastAsia="ja-JP"/>
        </w:rPr>
        <w:t>d)</w:t>
      </w:r>
      <w:r>
        <w:rPr>
          <w:rFonts w:eastAsia="Malgun Gothic"/>
          <w:lang w:eastAsia="ja-JP"/>
        </w:rPr>
        <w:tab/>
        <w:t xml:space="preserve">may notify the </w:t>
      </w:r>
      <w:r w:rsidRPr="0054467D">
        <w:rPr>
          <w:lang w:eastAsia="zh-CN"/>
        </w:rPr>
        <w:t>V</w:t>
      </w:r>
      <w:r>
        <w:rPr>
          <w:lang w:eastAsia="zh-CN"/>
        </w:rPr>
        <w:t xml:space="preserve">2X application specific client </w:t>
      </w:r>
      <w:r>
        <w:rPr>
          <w:rFonts w:eastAsia="Malgun Gothic"/>
          <w:lang w:eastAsia="ja-JP"/>
        </w:rPr>
        <w:t xml:space="preserve">about the default </w:t>
      </w:r>
      <w:r>
        <w:rPr>
          <w:lang w:val="en-US"/>
        </w:rPr>
        <w:t>DRX cycle configuration pattern.</w:t>
      </w:r>
    </w:p>
    <w:p w14:paraId="4FE58FC8" w14:textId="77777777" w:rsidR="00A20488" w:rsidRPr="000C55B9" w:rsidRDefault="00A20488" w:rsidP="00A20488">
      <w:pPr>
        <w:pStyle w:val="Heading1"/>
      </w:pPr>
      <w:bookmarkStart w:id="562" w:name="_Toc43231216"/>
      <w:bookmarkStart w:id="563" w:name="_Toc43296147"/>
      <w:bookmarkStart w:id="564" w:name="_Toc43400264"/>
      <w:bookmarkStart w:id="565" w:name="_Toc43400881"/>
      <w:bookmarkStart w:id="566" w:name="_Toc45216706"/>
      <w:bookmarkStart w:id="567" w:name="_Toc51938252"/>
      <w:bookmarkStart w:id="568" w:name="_Toc51938787"/>
      <w:bookmarkStart w:id="569" w:name="_Toc68190476"/>
      <w:bookmarkStart w:id="570" w:name="_Toc187744081"/>
      <w:r>
        <w:t>7</w:t>
      </w:r>
      <w:r w:rsidRPr="004D3578">
        <w:tab/>
      </w:r>
      <w:r>
        <w:t>Provisioning of parameters by the VAE server</w:t>
      </w:r>
      <w:bookmarkEnd w:id="478"/>
      <w:bookmarkEnd w:id="562"/>
      <w:bookmarkEnd w:id="563"/>
      <w:bookmarkEnd w:id="564"/>
      <w:bookmarkEnd w:id="565"/>
      <w:bookmarkEnd w:id="566"/>
      <w:bookmarkEnd w:id="567"/>
      <w:bookmarkEnd w:id="568"/>
      <w:bookmarkEnd w:id="569"/>
      <w:bookmarkEnd w:id="570"/>
    </w:p>
    <w:p w14:paraId="34C9B9F5" w14:textId="77777777" w:rsidR="00A20488" w:rsidRPr="00F1445B" w:rsidRDefault="00A20488" w:rsidP="00A20488">
      <w:pPr>
        <w:pStyle w:val="Heading2"/>
        <w:rPr>
          <w:noProof/>
          <w:lang w:val="en-US"/>
        </w:rPr>
      </w:pPr>
      <w:bookmarkStart w:id="571" w:name="_Toc533170242"/>
      <w:bookmarkStart w:id="572" w:name="_Toc34309587"/>
      <w:bookmarkStart w:id="573" w:name="_Toc43231217"/>
      <w:bookmarkStart w:id="574" w:name="_Toc43296148"/>
      <w:bookmarkStart w:id="575" w:name="_Toc43400265"/>
      <w:bookmarkStart w:id="576" w:name="_Toc43400882"/>
      <w:bookmarkStart w:id="577" w:name="_Toc45216707"/>
      <w:bookmarkStart w:id="578" w:name="_Toc51938253"/>
      <w:bookmarkStart w:id="579" w:name="_Toc51938788"/>
      <w:bookmarkStart w:id="580" w:name="_Toc68190477"/>
      <w:bookmarkStart w:id="581" w:name="_Toc187744082"/>
      <w:r>
        <w:rPr>
          <w:noProof/>
          <w:lang w:val="en-US"/>
        </w:rPr>
        <w:t>7</w:t>
      </w:r>
      <w:r w:rsidRPr="00F1445B">
        <w:rPr>
          <w:noProof/>
          <w:lang w:val="en-US"/>
        </w:rPr>
        <w:t>.1</w:t>
      </w:r>
      <w:r w:rsidRPr="00F1445B">
        <w:rPr>
          <w:noProof/>
          <w:lang w:val="en-US"/>
        </w:rPr>
        <w:tab/>
        <w:t>General</w:t>
      </w:r>
      <w:bookmarkEnd w:id="571"/>
      <w:bookmarkEnd w:id="572"/>
      <w:bookmarkEnd w:id="573"/>
      <w:bookmarkEnd w:id="574"/>
      <w:bookmarkEnd w:id="575"/>
      <w:bookmarkEnd w:id="576"/>
      <w:bookmarkEnd w:id="577"/>
      <w:bookmarkEnd w:id="578"/>
      <w:bookmarkEnd w:id="579"/>
      <w:bookmarkEnd w:id="580"/>
      <w:bookmarkEnd w:id="581"/>
    </w:p>
    <w:p w14:paraId="39EFBEBA" w14:textId="77777777" w:rsidR="00A20488" w:rsidRDefault="00A20488" w:rsidP="00A20488">
      <w:pPr>
        <w:rPr>
          <w:noProof/>
          <w:lang w:val="en-US" w:eastAsia="ko-KR"/>
        </w:rPr>
      </w:pPr>
      <w:bookmarkStart w:id="58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83" w:name="_Toc34309588"/>
      <w:bookmarkStart w:id="584" w:name="_Toc43231218"/>
      <w:bookmarkStart w:id="585" w:name="_Toc43296149"/>
      <w:bookmarkStart w:id="586" w:name="_Toc43400266"/>
      <w:bookmarkStart w:id="587" w:name="_Toc43400883"/>
      <w:bookmarkStart w:id="588" w:name="_Toc45216708"/>
      <w:bookmarkStart w:id="589" w:name="_Toc51938254"/>
      <w:bookmarkStart w:id="590" w:name="_Toc51938789"/>
      <w:bookmarkStart w:id="591" w:name="_Toc68190478"/>
      <w:bookmarkStart w:id="592" w:name="_Toc187744083"/>
      <w:r>
        <w:rPr>
          <w:noProof/>
          <w:lang w:val="en-US"/>
        </w:rPr>
        <w:t>7</w:t>
      </w:r>
      <w:r w:rsidRPr="00F1445B">
        <w:rPr>
          <w:noProof/>
          <w:lang w:val="en-US"/>
        </w:rPr>
        <w:t>.</w:t>
      </w:r>
      <w:r>
        <w:rPr>
          <w:noProof/>
          <w:lang w:val="en-US"/>
        </w:rPr>
        <w:t>2</w:t>
      </w:r>
      <w:r w:rsidRPr="00F1445B">
        <w:rPr>
          <w:noProof/>
          <w:lang w:val="en-US"/>
        </w:rPr>
        <w:tab/>
      </w:r>
      <w:bookmarkEnd w:id="582"/>
      <w:r>
        <w:rPr>
          <w:noProof/>
          <w:lang w:val="en-US"/>
        </w:rPr>
        <w:t>V2X USD provisioning</w:t>
      </w:r>
      <w:bookmarkEnd w:id="583"/>
      <w:bookmarkEnd w:id="584"/>
      <w:bookmarkEnd w:id="585"/>
      <w:bookmarkEnd w:id="586"/>
      <w:bookmarkEnd w:id="587"/>
      <w:bookmarkEnd w:id="588"/>
      <w:bookmarkEnd w:id="589"/>
      <w:bookmarkEnd w:id="590"/>
      <w:bookmarkEnd w:id="591"/>
      <w:bookmarkEnd w:id="592"/>
    </w:p>
    <w:p w14:paraId="56FECFFC" w14:textId="77777777" w:rsidR="00A20488" w:rsidRPr="006010E5" w:rsidRDefault="00A20488" w:rsidP="00A20488">
      <w:pPr>
        <w:pStyle w:val="Heading3"/>
      </w:pPr>
      <w:bookmarkStart w:id="593" w:name="_Toc43231219"/>
      <w:bookmarkStart w:id="594" w:name="_Toc43296150"/>
      <w:bookmarkStart w:id="595" w:name="_Toc43400267"/>
      <w:bookmarkStart w:id="596" w:name="_Toc43400884"/>
      <w:bookmarkStart w:id="597" w:name="_Toc45216709"/>
      <w:bookmarkStart w:id="598" w:name="_Toc51938255"/>
      <w:bookmarkStart w:id="599" w:name="_Toc51938790"/>
      <w:bookmarkStart w:id="600" w:name="_Toc68190479"/>
      <w:bookmarkStart w:id="601" w:name="_Toc533170249"/>
      <w:bookmarkStart w:id="602" w:name="_Toc34309589"/>
      <w:bookmarkStart w:id="603" w:name="_Toc187744084"/>
      <w:r>
        <w:t>7</w:t>
      </w:r>
      <w:r w:rsidRPr="006010E5">
        <w:t>.</w:t>
      </w:r>
      <w:r>
        <w:t>2</w:t>
      </w:r>
      <w:r w:rsidRPr="006010E5">
        <w:t>.</w:t>
      </w:r>
      <w:r>
        <w:t>1</w:t>
      </w:r>
      <w:r w:rsidRPr="006010E5">
        <w:tab/>
      </w:r>
      <w:r>
        <w:t>General</w:t>
      </w:r>
      <w:bookmarkEnd w:id="593"/>
      <w:bookmarkEnd w:id="594"/>
      <w:bookmarkEnd w:id="595"/>
      <w:bookmarkEnd w:id="596"/>
      <w:bookmarkEnd w:id="597"/>
      <w:bookmarkEnd w:id="598"/>
      <w:bookmarkEnd w:id="599"/>
      <w:bookmarkEnd w:id="600"/>
      <w:bookmarkEnd w:id="603"/>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604" w:name="_Toc43231220"/>
      <w:bookmarkStart w:id="605" w:name="_Toc43296151"/>
      <w:bookmarkStart w:id="606" w:name="_Toc43400268"/>
      <w:bookmarkStart w:id="607" w:name="_Toc43400885"/>
      <w:bookmarkStart w:id="608" w:name="_Toc45216710"/>
      <w:bookmarkStart w:id="609" w:name="_Toc51938256"/>
      <w:bookmarkStart w:id="610" w:name="_Toc51938791"/>
      <w:bookmarkStart w:id="611" w:name="_Toc68190480"/>
      <w:bookmarkStart w:id="612" w:name="_Toc187744085"/>
      <w:r>
        <w:t>7.2.2</w:t>
      </w:r>
      <w:r>
        <w:tab/>
        <w:t>Client procedure</w:t>
      </w:r>
      <w:bookmarkEnd w:id="604"/>
      <w:bookmarkEnd w:id="605"/>
      <w:bookmarkEnd w:id="606"/>
      <w:bookmarkEnd w:id="607"/>
      <w:bookmarkEnd w:id="608"/>
      <w:bookmarkEnd w:id="609"/>
      <w:bookmarkEnd w:id="610"/>
      <w:bookmarkEnd w:id="611"/>
      <w:bookmarkEnd w:id="61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13" w:name="_Toc43231221"/>
      <w:bookmarkStart w:id="614" w:name="_Toc43296152"/>
      <w:bookmarkStart w:id="615" w:name="_Toc43400269"/>
      <w:bookmarkStart w:id="616" w:name="_Toc43400886"/>
      <w:bookmarkStart w:id="617" w:name="_Toc45216711"/>
      <w:bookmarkStart w:id="618" w:name="_Toc51938257"/>
      <w:bookmarkStart w:id="619" w:name="_Toc51938792"/>
      <w:bookmarkStart w:id="620" w:name="_Toc68190481"/>
      <w:bookmarkStart w:id="621" w:name="_Toc187744086"/>
      <w:r>
        <w:t>7.2.3</w:t>
      </w:r>
      <w:r>
        <w:tab/>
        <w:t>Server procedure</w:t>
      </w:r>
      <w:bookmarkEnd w:id="613"/>
      <w:bookmarkEnd w:id="614"/>
      <w:bookmarkEnd w:id="615"/>
      <w:bookmarkEnd w:id="616"/>
      <w:bookmarkEnd w:id="617"/>
      <w:bookmarkEnd w:id="618"/>
      <w:bookmarkEnd w:id="619"/>
      <w:bookmarkEnd w:id="620"/>
      <w:bookmarkEnd w:id="621"/>
    </w:p>
    <w:p w14:paraId="0FEB7CF1" w14:textId="03C46EE0"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A95B18">
        <w:t xml:space="preserve">IETF RFC 9110 [19]. </w:t>
      </w:r>
      <w:r>
        <w:t>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251F777C" w:rsidR="00A20488" w:rsidRPr="002A7D7D" w:rsidRDefault="00A20488" w:rsidP="008C0D70">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8C0D70">
        <w:t>IETF RFC 9110 [19].</w:t>
      </w:r>
    </w:p>
    <w:p w14:paraId="02F4C2D5" w14:textId="77777777" w:rsidR="00A20488" w:rsidRPr="00F1445B" w:rsidRDefault="00A20488" w:rsidP="00A20488">
      <w:pPr>
        <w:pStyle w:val="Heading2"/>
        <w:rPr>
          <w:noProof/>
          <w:lang w:val="en-US"/>
        </w:rPr>
      </w:pPr>
      <w:bookmarkStart w:id="622" w:name="_Toc43231222"/>
      <w:bookmarkStart w:id="623" w:name="_Toc43296153"/>
      <w:bookmarkStart w:id="624" w:name="_Toc43400270"/>
      <w:bookmarkStart w:id="625" w:name="_Toc43400887"/>
      <w:bookmarkStart w:id="626" w:name="_Toc45216712"/>
      <w:bookmarkStart w:id="627" w:name="_Toc51938258"/>
      <w:bookmarkStart w:id="628" w:name="_Toc51938793"/>
      <w:bookmarkStart w:id="629" w:name="_Toc68190482"/>
      <w:bookmarkStart w:id="630" w:name="_Toc187744087"/>
      <w:r>
        <w:rPr>
          <w:noProof/>
          <w:lang w:val="en-US"/>
        </w:rPr>
        <w:t>7</w:t>
      </w:r>
      <w:r w:rsidRPr="00F1445B">
        <w:rPr>
          <w:noProof/>
          <w:lang w:val="en-US"/>
        </w:rPr>
        <w:t>.3</w:t>
      </w:r>
      <w:r w:rsidRPr="00F1445B">
        <w:rPr>
          <w:noProof/>
          <w:lang w:val="en-US"/>
        </w:rPr>
        <w:tab/>
      </w:r>
      <w:bookmarkEnd w:id="601"/>
      <w:r>
        <w:rPr>
          <w:noProof/>
          <w:lang w:val="en-US"/>
        </w:rPr>
        <w:t>PC5 parameters provisioning</w:t>
      </w:r>
      <w:bookmarkEnd w:id="602"/>
      <w:bookmarkEnd w:id="622"/>
      <w:bookmarkEnd w:id="623"/>
      <w:bookmarkEnd w:id="624"/>
      <w:bookmarkEnd w:id="625"/>
      <w:bookmarkEnd w:id="626"/>
      <w:bookmarkEnd w:id="627"/>
      <w:bookmarkEnd w:id="628"/>
      <w:bookmarkEnd w:id="629"/>
      <w:bookmarkEnd w:id="630"/>
    </w:p>
    <w:p w14:paraId="02E31902" w14:textId="77777777" w:rsidR="00A20488" w:rsidRPr="006010E5" w:rsidRDefault="00A20488" w:rsidP="00A20488">
      <w:pPr>
        <w:pStyle w:val="Heading3"/>
      </w:pPr>
      <w:bookmarkStart w:id="631" w:name="_Toc43231223"/>
      <w:bookmarkStart w:id="632" w:name="_Toc43296154"/>
      <w:bookmarkStart w:id="633" w:name="_Toc43400271"/>
      <w:bookmarkStart w:id="634" w:name="_Toc43400888"/>
      <w:bookmarkStart w:id="635" w:name="_Toc45216713"/>
      <w:bookmarkStart w:id="636" w:name="_Toc51938259"/>
      <w:bookmarkStart w:id="637" w:name="_Toc51938794"/>
      <w:bookmarkStart w:id="638" w:name="_Toc68190483"/>
      <w:bookmarkStart w:id="639" w:name="_Toc22042892"/>
      <w:bookmarkStart w:id="640" w:name="_Toc22043074"/>
      <w:bookmarkStart w:id="641" w:name="_Toc34309590"/>
      <w:bookmarkStart w:id="642" w:name="_Toc20157537"/>
      <w:bookmarkStart w:id="643" w:name="_Toc187744088"/>
      <w:r>
        <w:t>7</w:t>
      </w:r>
      <w:r w:rsidRPr="006010E5">
        <w:t>.</w:t>
      </w:r>
      <w:r>
        <w:t>3</w:t>
      </w:r>
      <w:r w:rsidRPr="006010E5">
        <w:t>.</w:t>
      </w:r>
      <w:r>
        <w:t>1</w:t>
      </w:r>
      <w:r w:rsidRPr="006010E5">
        <w:tab/>
      </w:r>
      <w:r>
        <w:t>General</w:t>
      </w:r>
      <w:bookmarkEnd w:id="631"/>
      <w:bookmarkEnd w:id="632"/>
      <w:bookmarkEnd w:id="633"/>
      <w:bookmarkEnd w:id="634"/>
      <w:bookmarkEnd w:id="635"/>
      <w:bookmarkEnd w:id="636"/>
      <w:bookmarkEnd w:id="637"/>
      <w:bookmarkEnd w:id="638"/>
      <w:bookmarkEnd w:id="643"/>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44" w:name="_Toc43231224"/>
      <w:bookmarkStart w:id="645" w:name="_Toc43296155"/>
      <w:bookmarkStart w:id="646" w:name="_Toc43400272"/>
      <w:bookmarkStart w:id="647" w:name="_Toc43400889"/>
      <w:bookmarkStart w:id="648" w:name="_Toc45216714"/>
      <w:bookmarkStart w:id="649" w:name="_Toc51938260"/>
      <w:bookmarkStart w:id="650" w:name="_Toc51938795"/>
      <w:bookmarkStart w:id="651" w:name="_Toc68190484"/>
      <w:bookmarkStart w:id="652" w:name="_Toc187744089"/>
      <w:r>
        <w:t>7.3.2</w:t>
      </w:r>
      <w:r>
        <w:tab/>
        <w:t>Client procedure</w:t>
      </w:r>
      <w:bookmarkEnd w:id="644"/>
      <w:bookmarkEnd w:id="645"/>
      <w:bookmarkEnd w:id="646"/>
      <w:bookmarkEnd w:id="647"/>
      <w:bookmarkEnd w:id="648"/>
      <w:bookmarkEnd w:id="649"/>
      <w:bookmarkEnd w:id="650"/>
      <w:bookmarkEnd w:id="651"/>
      <w:bookmarkEnd w:id="65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53" w:name="_Toc43231225"/>
      <w:bookmarkStart w:id="654" w:name="_Toc43296156"/>
      <w:bookmarkStart w:id="655" w:name="_Toc43400273"/>
      <w:bookmarkStart w:id="656" w:name="_Toc43400890"/>
      <w:bookmarkStart w:id="657" w:name="_Toc45216715"/>
      <w:bookmarkStart w:id="658" w:name="_Toc51938261"/>
      <w:bookmarkStart w:id="659" w:name="_Toc51938796"/>
      <w:bookmarkStart w:id="660" w:name="_Toc68190485"/>
      <w:bookmarkStart w:id="661" w:name="_Toc187744090"/>
      <w:r>
        <w:t>7.3.3</w:t>
      </w:r>
      <w:r>
        <w:tab/>
        <w:t>Server procedure</w:t>
      </w:r>
      <w:bookmarkEnd w:id="653"/>
      <w:bookmarkEnd w:id="654"/>
      <w:bookmarkEnd w:id="655"/>
      <w:bookmarkEnd w:id="656"/>
      <w:bookmarkEnd w:id="657"/>
      <w:bookmarkEnd w:id="658"/>
      <w:bookmarkEnd w:id="659"/>
      <w:bookmarkEnd w:id="660"/>
      <w:bookmarkEnd w:id="661"/>
    </w:p>
    <w:p w14:paraId="64B2A4F9" w14:textId="7095AB3C"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0554FE">
        <w:t xml:space="preserve">IETF RFC 9110 [19]. </w:t>
      </w:r>
      <w:r>
        <w:t>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C7B5963"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9B200C">
        <w:t>IETF RFC 9110 [19].</w:t>
      </w:r>
    </w:p>
    <w:p w14:paraId="3A36BEB8" w14:textId="77777777" w:rsidR="00A20488" w:rsidRDefault="00A20488" w:rsidP="00A20488">
      <w:pPr>
        <w:pStyle w:val="Heading1"/>
      </w:pPr>
      <w:bookmarkStart w:id="662" w:name="_Toc43231226"/>
      <w:bookmarkStart w:id="663" w:name="_Toc43296157"/>
      <w:bookmarkStart w:id="664" w:name="_Toc43400274"/>
      <w:bookmarkStart w:id="665" w:name="_Toc43400891"/>
      <w:bookmarkStart w:id="666" w:name="_Toc45216716"/>
      <w:bookmarkStart w:id="667" w:name="_Toc51938262"/>
      <w:bookmarkStart w:id="668" w:name="_Toc51938797"/>
      <w:bookmarkStart w:id="669" w:name="_Toc68190486"/>
      <w:bookmarkStart w:id="670" w:name="_Toc187744091"/>
      <w:r>
        <w:t>8</w:t>
      </w:r>
      <w:r>
        <w:tab/>
        <w:t>Coding</w:t>
      </w:r>
      <w:bookmarkEnd w:id="639"/>
      <w:bookmarkEnd w:id="640"/>
      <w:bookmarkEnd w:id="641"/>
      <w:bookmarkEnd w:id="662"/>
      <w:bookmarkEnd w:id="663"/>
      <w:bookmarkEnd w:id="664"/>
      <w:bookmarkEnd w:id="665"/>
      <w:bookmarkEnd w:id="666"/>
      <w:bookmarkEnd w:id="667"/>
      <w:bookmarkEnd w:id="668"/>
      <w:bookmarkEnd w:id="669"/>
      <w:bookmarkEnd w:id="670"/>
    </w:p>
    <w:p w14:paraId="613F71B5" w14:textId="77777777" w:rsidR="00A20488" w:rsidRDefault="00A20488" w:rsidP="00A20488">
      <w:pPr>
        <w:pStyle w:val="Heading2"/>
      </w:pPr>
      <w:bookmarkStart w:id="671" w:name="_Toc20157536"/>
      <w:bookmarkStart w:id="672" w:name="_Toc34309591"/>
      <w:bookmarkStart w:id="673" w:name="_Toc43231227"/>
      <w:bookmarkStart w:id="674" w:name="_Toc43296158"/>
      <w:bookmarkStart w:id="675" w:name="_Toc43400275"/>
      <w:bookmarkStart w:id="676" w:name="_Toc43400892"/>
      <w:bookmarkStart w:id="677" w:name="_Toc45216717"/>
      <w:bookmarkStart w:id="678" w:name="_Toc51938263"/>
      <w:bookmarkStart w:id="679" w:name="_Toc51938798"/>
      <w:bookmarkStart w:id="680" w:name="_Toc68190487"/>
      <w:bookmarkStart w:id="681" w:name="_Toc187744092"/>
      <w:r>
        <w:t>8.1</w:t>
      </w:r>
      <w:r>
        <w:tab/>
        <w:t>General</w:t>
      </w:r>
      <w:bookmarkEnd w:id="671"/>
      <w:bookmarkEnd w:id="672"/>
      <w:bookmarkEnd w:id="673"/>
      <w:bookmarkEnd w:id="674"/>
      <w:bookmarkEnd w:id="675"/>
      <w:bookmarkEnd w:id="676"/>
      <w:bookmarkEnd w:id="677"/>
      <w:bookmarkEnd w:id="678"/>
      <w:bookmarkEnd w:id="679"/>
      <w:bookmarkEnd w:id="680"/>
      <w:bookmarkEnd w:id="68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82" w:name="_Toc34309592"/>
      <w:bookmarkStart w:id="683" w:name="_Toc43231228"/>
      <w:bookmarkStart w:id="684" w:name="_Toc43296159"/>
      <w:bookmarkStart w:id="685" w:name="_Toc43400276"/>
      <w:bookmarkStart w:id="686" w:name="_Toc43400893"/>
      <w:bookmarkStart w:id="687" w:name="_Toc45216718"/>
      <w:bookmarkStart w:id="688" w:name="_Toc51938264"/>
      <w:bookmarkStart w:id="689" w:name="_Toc51938799"/>
      <w:bookmarkStart w:id="690" w:name="_Toc68190488"/>
      <w:bookmarkStart w:id="691" w:name="_Toc187744093"/>
      <w:r>
        <w:t>8.2</w:t>
      </w:r>
      <w:r>
        <w:tab/>
        <w:t>Application u</w:t>
      </w:r>
      <w:r w:rsidRPr="000B2651">
        <w:t>nique ID</w:t>
      </w:r>
      <w:bookmarkEnd w:id="682"/>
      <w:bookmarkEnd w:id="683"/>
      <w:bookmarkEnd w:id="684"/>
      <w:bookmarkEnd w:id="685"/>
      <w:bookmarkEnd w:id="686"/>
      <w:bookmarkEnd w:id="687"/>
      <w:bookmarkEnd w:id="688"/>
      <w:bookmarkEnd w:id="689"/>
      <w:bookmarkEnd w:id="690"/>
      <w:bookmarkEnd w:id="691"/>
    </w:p>
    <w:p w14:paraId="5D601E61" w14:textId="07B68D88" w:rsidR="00A20488" w:rsidRDefault="00A20488" w:rsidP="00A20488">
      <w:bookmarkStart w:id="692" w:name="_Toc34309593"/>
      <w:bookmarkStart w:id="69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00C94A42">
        <w:t xml:space="preserve">, </w:t>
      </w:r>
      <w:r w:rsidRPr="00727709">
        <w:t>ISO</w:t>
      </w:r>
      <w:r>
        <w:t> </w:t>
      </w:r>
      <w:r w:rsidRPr="00727709">
        <w:t>TS</w:t>
      </w:r>
      <w:r>
        <w:t> </w:t>
      </w:r>
      <w:r w:rsidRPr="00727709">
        <w:t>17419</w:t>
      </w:r>
      <w:r>
        <w:t> [20]</w:t>
      </w:r>
      <w:r w:rsidR="00C94A42">
        <w:t xml:space="preserve"> or </w:t>
      </w:r>
      <w:r w:rsidR="00C94A42">
        <w:rPr>
          <w:rFonts w:hint="eastAsia"/>
        </w:rPr>
        <w:t>CCSA</w:t>
      </w:r>
      <w:r w:rsidR="00C94A42">
        <w:t> </w:t>
      </w:r>
      <w:r w:rsidR="00C94A42">
        <w:rPr>
          <w:rFonts w:hint="eastAsia"/>
        </w:rPr>
        <w:t>YD/T</w:t>
      </w:r>
      <w:r w:rsidR="00C94A42">
        <w:t> </w:t>
      </w:r>
      <w:r w:rsidR="00C94A42">
        <w:rPr>
          <w:rFonts w:hint="eastAsia"/>
        </w:rPr>
        <w:t>3707-2020</w:t>
      </w:r>
      <w:r w:rsidR="00C94A42">
        <w:rPr>
          <w:lang w:val="en-US" w:eastAsia="zh-CN"/>
        </w:rPr>
        <w:t> </w:t>
      </w:r>
      <w:r w:rsidR="00C94A42">
        <w:rPr>
          <w:rFonts w:hint="eastAsia"/>
          <w:lang w:eastAsia="zh-CN"/>
        </w:rPr>
        <w:t>[</w:t>
      </w:r>
      <w:r w:rsidR="00C94A42">
        <w:t>27</w:t>
      </w:r>
      <w:r w:rsidR="00C94A42">
        <w:rPr>
          <w:lang w:eastAsia="zh-CN"/>
        </w:rPr>
        <w:t>]</w:t>
      </w:r>
      <w:r>
        <w:t>.</w:t>
      </w:r>
    </w:p>
    <w:p w14:paraId="4B7A68C6" w14:textId="77777777" w:rsidR="00A20488" w:rsidRDefault="00A20488" w:rsidP="00A20488">
      <w:pPr>
        <w:pStyle w:val="Heading2"/>
      </w:pPr>
      <w:bookmarkStart w:id="694" w:name="_Toc43231229"/>
      <w:bookmarkStart w:id="695" w:name="_Toc43296160"/>
      <w:bookmarkStart w:id="696" w:name="_Toc43400277"/>
      <w:bookmarkStart w:id="697" w:name="_Toc43400894"/>
      <w:bookmarkStart w:id="698" w:name="_Toc45216719"/>
      <w:bookmarkStart w:id="699" w:name="_Toc51938265"/>
      <w:bookmarkStart w:id="700" w:name="_Toc51938800"/>
      <w:bookmarkStart w:id="701" w:name="_Toc68190489"/>
      <w:bookmarkStart w:id="702" w:name="_Toc187744094"/>
      <w:r>
        <w:t>8.3</w:t>
      </w:r>
      <w:r w:rsidRPr="0073469F">
        <w:tab/>
      </w:r>
      <w:r>
        <w:t>Structure</w:t>
      </w:r>
      <w:bookmarkEnd w:id="692"/>
      <w:bookmarkEnd w:id="694"/>
      <w:bookmarkEnd w:id="695"/>
      <w:bookmarkEnd w:id="696"/>
      <w:bookmarkEnd w:id="697"/>
      <w:bookmarkEnd w:id="698"/>
      <w:bookmarkEnd w:id="699"/>
      <w:bookmarkEnd w:id="700"/>
      <w:bookmarkEnd w:id="701"/>
      <w:bookmarkEnd w:id="70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70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C615AD">
      <w:pPr>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156ED389" w14:textId="77777777" w:rsidR="00D566F1" w:rsidRPr="00D5725F" w:rsidRDefault="00D566F1" w:rsidP="00D566F1">
      <w:pPr>
        <w:pStyle w:val="B2"/>
        <w:rPr>
          <w:lang w:val="fr-FR"/>
        </w:rPr>
      </w:pPr>
      <w:r w:rsidRPr="00D5725F">
        <w:rPr>
          <w:lang w:val="fr-FR"/>
        </w:rPr>
        <w:t>3)</w:t>
      </w:r>
      <w:r w:rsidRPr="00D5725F">
        <w:rPr>
          <w:lang w:val="fr-FR"/>
        </w:rP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Pr="00D5725F" w:rsidRDefault="00D566F1" w:rsidP="00D566F1">
      <w:pPr>
        <w:pStyle w:val="B2"/>
        <w:rPr>
          <w:lang w:val="fr-FR"/>
        </w:rPr>
      </w:pPr>
      <w:r w:rsidRPr="00D5725F">
        <w:rPr>
          <w:lang w:val="fr-FR"/>
        </w:rPr>
        <w:t>2)</w:t>
      </w:r>
      <w:r w:rsidRPr="00D5725F">
        <w:rPr>
          <w:lang w:val="fr-FR"/>
        </w:rPr>
        <w:tab/>
        <w:t>a &lt;VRU-zone-id</w:t>
      </w:r>
      <w:r w:rsidRPr="00D5725F">
        <w:rPr>
          <w:lang w:val="fr-FR" w:eastAsia="ko-KR"/>
        </w:rPr>
        <w:t>&gt; element</w:t>
      </w:r>
      <w:r w:rsidRPr="00D5725F">
        <w:rPr>
          <w:lang w:val="fr-FR"/>
        </w:rP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sidRPr="00C615AD">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0A68DB3F" w14:textId="4DF369D5" w:rsidR="00CD61D1" w:rsidRDefault="00D566F1" w:rsidP="002F0240">
      <w:pPr>
        <w:pStyle w:val="B1"/>
        <w:rPr>
          <w:lang w:eastAsia="zh-CN"/>
        </w:rPr>
      </w:pPr>
      <w:r>
        <w:rPr>
          <w:lang w:eastAsia="zh-CN"/>
        </w:rPr>
        <w:t>b)</w:t>
      </w:r>
      <w:r>
        <w:rPr>
          <w:lang w:eastAsia="zh-CN"/>
        </w:rPr>
        <w:tab/>
      </w:r>
      <w:r w:rsidRPr="0077256C">
        <w:rPr>
          <w:lang w:eastAsia="zh-CN"/>
        </w:rPr>
        <w:t>a &lt;geographical-area&gt; element</w:t>
      </w:r>
      <w:r w:rsidR="00ED2993" w:rsidRPr="00ED2993">
        <w:rPr>
          <w:lang w:eastAsia="zh-CN"/>
        </w:rPr>
        <w:t xml:space="preserve"> </w:t>
      </w:r>
      <w:r w:rsidR="00ED2993">
        <w:rPr>
          <w:lang w:eastAsia="zh-CN"/>
        </w:rPr>
        <w:t>which shall include either</w:t>
      </w:r>
      <w:r w:rsidR="00ED2993" w:rsidRPr="008B04F8">
        <w:rPr>
          <w:lang w:eastAsia="zh-CN"/>
        </w:rPr>
        <w:t>:</w:t>
      </w:r>
    </w:p>
    <w:p w14:paraId="4023BE5E" w14:textId="77777777" w:rsidR="00CD61D1" w:rsidRPr="008B04F8" w:rsidRDefault="00CD61D1" w:rsidP="00CD61D1">
      <w:pPr>
        <w:pStyle w:val="B2"/>
      </w:pPr>
      <w:r>
        <w:t>1)</w:t>
      </w:r>
      <w:r>
        <w:tab/>
      </w:r>
      <w:r w:rsidRPr="008B04F8">
        <w:t>&lt;geographical-area</w:t>
      </w:r>
      <w:r>
        <w:t>-coordinates</w:t>
      </w:r>
      <w:r w:rsidRPr="008B04F8">
        <w:t>&gt;</w:t>
      </w:r>
      <w:r>
        <w:t xml:space="preserve"> </w:t>
      </w:r>
      <w:r w:rsidRPr="008B04F8">
        <w:t xml:space="preserve">element </w:t>
      </w:r>
      <w:r>
        <w:t>which shall include</w:t>
      </w:r>
      <w:r w:rsidRPr="008B04F8">
        <w:t xml:space="preserve"> the following</w:t>
      </w:r>
      <w:r>
        <w:t>s:</w:t>
      </w:r>
    </w:p>
    <w:p w14:paraId="364AF3D1" w14:textId="77777777" w:rsidR="00CD61D1" w:rsidRPr="008B04F8" w:rsidRDefault="00CD61D1" w:rsidP="00CD61D1">
      <w:pPr>
        <w:pStyle w:val="B3"/>
      </w:pPr>
      <w:r>
        <w:t>i)</w:t>
      </w:r>
      <w:r>
        <w:tab/>
        <w:t>&lt;polygon-area&gt; element</w:t>
      </w:r>
      <w:r w:rsidRPr="008B04F8">
        <w:t xml:space="preserve">; </w:t>
      </w:r>
      <w:r>
        <w:t>or</w:t>
      </w:r>
    </w:p>
    <w:p w14:paraId="74786054" w14:textId="77777777" w:rsidR="00CD61D1" w:rsidRDefault="00CD61D1" w:rsidP="00CD61D1">
      <w:pPr>
        <w:pStyle w:val="B3"/>
      </w:pPr>
      <w:r>
        <w:t>ii</w:t>
      </w:r>
      <w:r w:rsidRPr="008B04F8">
        <w:t>)</w:t>
      </w:r>
      <w:r w:rsidRPr="008B04F8">
        <w:tab/>
        <w:t>&lt;ellipsoid-arc-area&gt;</w:t>
      </w:r>
      <w:r>
        <w:t xml:space="preserve"> element; or</w:t>
      </w:r>
    </w:p>
    <w:p w14:paraId="49147AB0" w14:textId="77777777" w:rsidR="00CD61D1" w:rsidRPr="008B04F8" w:rsidRDefault="00CD61D1" w:rsidP="00CD61D1">
      <w:pPr>
        <w:pStyle w:val="B2"/>
      </w:pPr>
      <w:r>
        <w:t>2)</w:t>
      </w:r>
      <w:r>
        <w:tab/>
      </w:r>
      <w:r w:rsidRPr="008B04F8">
        <w:t>&lt;geographical-area</w:t>
      </w:r>
      <w:r>
        <w:t>-topology</w:t>
      </w:r>
      <w:r w:rsidRPr="008B04F8">
        <w:t>&gt;</w:t>
      </w:r>
      <w:r>
        <w:t xml:space="preserve"> </w:t>
      </w:r>
      <w:r w:rsidRPr="008B04F8">
        <w:t xml:space="preserve">element </w:t>
      </w:r>
      <w:r>
        <w:t>which shall include</w:t>
      </w:r>
      <w:r w:rsidRPr="008B04F8">
        <w:t xml:space="preserve"> the following</w:t>
      </w:r>
      <w:r>
        <w:t>s:</w:t>
      </w:r>
    </w:p>
    <w:p w14:paraId="31B39BAA" w14:textId="77777777" w:rsidR="00CD61D1" w:rsidRDefault="00CD61D1" w:rsidP="00CD61D1">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xml:space="preserve"> element which shall include:</w:t>
      </w:r>
    </w:p>
    <w:p w14:paraId="5267878C" w14:textId="77777777" w:rsidR="00CD61D1" w:rsidRPr="00004F96" w:rsidRDefault="00CD61D1" w:rsidP="00CD61D1">
      <w:pPr>
        <w:pStyle w:val="B4"/>
      </w:pPr>
      <w:r>
        <w:t>A</w:t>
      </w:r>
      <w:r w:rsidRPr="00004F96">
        <w:t>)</w:t>
      </w:r>
      <w:r w:rsidRPr="00004F96">
        <w:tab/>
        <w:t>one or more &lt;</w:t>
      </w:r>
      <w:r>
        <w:t>cell-area&gt; elements; or</w:t>
      </w:r>
    </w:p>
    <w:p w14:paraId="68C7E7F0" w14:textId="77777777" w:rsidR="00CD61D1" w:rsidRDefault="00CD61D1" w:rsidP="00CD61D1">
      <w:pPr>
        <w:pStyle w:val="B3"/>
        <w:rPr>
          <w:lang w:eastAsia="zh-CN"/>
        </w:rPr>
      </w:pPr>
      <w:r>
        <w:rPr>
          <w:lang w:eastAsia="zh-CN"/>
        </w:rPr>
        <w:t>ii)</w:t>
      </w:r>
      <w:r>
        <w:rPr>
          <w:lang w:eastAsia="zh-CN"/>
        </w:rPr>
        <w:tab/>
        <w:t>a &lt;tracking-area-list&gt; element which shall include:</w:t>
      </w:r>
    </w:p>
    <w:p w14:paraId="3FA6CF3B" w14:textId="0E2FF201" w:rsidR="00D566F1" w:rsidRDefault="00CD61D1" w:rsidP="00CD61D1">
      <w:pPr>
        <w:pStyle w:val="B4"/>
      </w:pPr>
      <w:r>
        <w:t>A</w:t>
      </w:r>
      <w:r w:rsidRPr="00004F96">
        <w:t>)</w:t>
      </w:r>
      <w:r w:rsidRPr="00004F96">
        <w:tab/>
        <w:t>one or more &lt;</w:t>
      </w:r>
      <w:r>
        <w:t>tracking-area</w:t>
      </w:r>
      <w:r w:rsidRPr="00004F96">
        <w:t>&gt; elements</w:t>
      </w:r>
      <w:r>
        <w:t>; and</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6063CE8D" w:rsidR="00D566F1" w:rsidRDefault="00D566F1" w:rsidP="00D566F1">
      <w:pPr>
        <w:pStyle w:val="B2"/>
        <w:rPr>
          <w:lang w:eastAsia="zh-CN"/>
        </w:rPr>
      </w:pPr>
      <w:r>
        <w:rPr>
          <w:lang w:eastAsia="zh-CN"/>
        </w:rPr>
        <w:t>2)</w:t>
      </w:r>
      <w:r>
        <w:rPr>
          <w:lang w:eastAsia="zh-CN"/>
        </w:rPr>
        <w:tab/>
        <w:t>a &lt;delay&gt; element;</w:t>
      </w:r>
    </w:p>
    <w:p w14:paraId="25811186" w14:textId="1CFACC61" w:rsidR="00D566F1" w:rsidRDefault="00D566F1" w:rsidP="00D566F1">
      <w:pPr>
        <w:pStyle w:val="B2"/>
        <w:rPr>
          <w:lang w:eastAsia="zh-CN"/>
        </w:rPr>
      </w:pPr>
      <w:r>
        <w:rPr>
          <w:lang w:eastAsia="zh-CN"/>
        </w:rPr>
        <w:t>3)</w:t>
      </w:r>
      <w:r>
        <w:rPr>
          <w:lang w:eastAsia="zh-CN"/>
        </w:rPr>
        <w:tab/>
        <w:t>a &lt;jitter&gt; element;</w:t>
      </w:r>
      <w:r w:rsidR="00EA0B90">
        <w:rPr>
          <w:lang w:eastAsia="zh-CN"/>
        </w:rPr>
        <w:t xml:space="preserve"> and</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sidRPr="00C615AD">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03B366AF" w14:textId="77777777" w:rsidR="00F65DF9" w:rsidRPr="008B04F8" w:rsidRDefault="00F65DF9" w:rsidP="00F65DF9">
      <w:pPr>
        <w:pStyle w:val="B2"/>
      </w:pPr>
      <w:r>
        <w:t>1)</w:t>
      </w:r>
      <w:r>
        <w:tab/>
      </w:r>
      <w:r w:rsidRPr="008B04F8">
        <w:t>&lt;</w:t>
      </w:r>
      <w:r>
        <w:t>triggering-criteria-for-VRU</w:t>
      </w:r>
      <w:r w:rsidRPr="008B04F8">
        <w:t>&gt;</w:t>
      </w:r>
      <w:r>
        <w:t xml:space="preserve"> </w:t>
      </w:r>
      <w:r w:rsidRPr="008B04F8">
        <w:t xml:space="preserve">element </w:t>
      </w:r>
      <w:r>
        <w:t>which shall include</w:t>
      </w:r>
      <w:r w:rsidRPr="008B04F8">
        <w:t xml:space="preserve"> the following</w:t>
      </w:r>
      <w:r>
        <w:t>s:</w:t>
      </w:r>
    </w:p>
    <w:p w14:paraId="1476FA74" w14:textId="77777777" w:rsidR="00F65DF9" w:rsidRPr="008B04F8" w:rsidRDefault="00F65DF9" w:rsidP="00F65DF9">
      <w:pPr>
        <w:pStyle w:val="B3"/>
      </w:pPr>
      <w:r>
        <w:t>i)</w:t>
      </w:r>
      <w:r>
        <w:tab/>
      </w:r>
      <w:r w:rsidRPr="00004F96">
        <w:t>one or more &lt;</w:t>
      </w:r>
      <w:r>
        <w:t>triggering-area-criterion-for-VRU</w:t>
      </w:r>
      <w:r w:rsidRPr="00004F96">
        <w:t>&gt; elements</w:t>
      </w:r>
      <w:r w:rsidRPr="008B04F8">
        <w:t xml:space="preserve">; </w:t>
      </w:r>
      <w:r>
        <w:t>and</w:t>
      </w:r>
    </w:p>
    <w:p w14:paraId="3372F46E" w14:textId="77777777" w:rsidR="00F65DF9" w:rsidRPr="008B04F8" w:rsidRDefault="00F65DF9" w:rsidP="00F65DF9">
      <w:pPr>
        <w:pStyle w:val="B2"/>
      </w:pPr>
      <w:r>
        <w:t>2)</w:t>
      </w:r>
      <w:r>
        <w:tab/>
      </w:r>
      <w:r w:rsidRPr="008B04F8">
        <w:t>&lt;</w:t>
      </w:r>
      <w:r>
        <w:t>route-planning-info</w:t>
      </w:r>
      <w:r w:rsidRPr="008B04F8">
        <w:t>&gt;</w:t>
      </w:r>
      <w:r>
        <w:t xml:space="preserve"> </w:t>
      </w:r>
      <w:r w:rsidRPr="008B04F8">
        <w:t xml:space="preserve">element </w:t>
      </w:r>
      <w:r>
        <w:t>which shall include</w:t>
      </w:r>
      <w:r w:rsidRPr="008B04F8">
        <w:t xml:space="preserve"> the following</w:t>
      </w:r>
      <w:r>
        <w:t>s:</w:t>
      </w:r>
    </w:p>
    <w:p w14:paraId="763D3E70" w14:textId="1C8668EC" w:rsidR="00F65DF9" w:rsidRPr="008B04F8" w:rsidRDefault="00F65DF9" w:rsidP="00F65DF9">
      <w:pPr>
        <w:pStyle w:val="B3"/>
        <w:rPr>
          <w:lang w:eastAsia="zh-CN"/>
        </w:rPr>
      </w:pPr>
      <w:r>
        <w:rPr>
          <w:lang w:eastAsia="zh-CN"/>
        </w:rPr>
        <w:t>i)</w:t>
      </w:r>
      <w:r>
        <w:rPr>
          <w:lang w:eastAsia="zh-CN"/>
        </w:rPr>
        <w:tab/>
      </w:r>
      <w:r w:rsidRPr="00004F96">
        <w:t>one or more &lt;</w:t>
      </w:r>
      <w:r>
        <w:t>route</w:t>
      </w:r>
      <w:r w:rsidRPr="00004F96">
        <w:t>&gt; elements</w:t>
      </w:r>
      <w:r>
        <w:t>.</w:t>
      </w:r>
    </w:p>
    <w:p w14:paraId="3C37311F" w14:textId="77777777" w:rsidR="0087480C" w:rsidRDefault="0087480C" w:rsidP="0087480C">
      <w:r>
        <w:t xml:space="preserve">The &lt;V2P-schedule-config-req&gt; element </w:t>
      </w:r>
      <w:r>
        <w:rPr>
          <w:lang w:eastAsia="x-none"/>
        </w:rPr>
        <w:t>shall include</w:t>
      </w:r>
      <w:r>
        <w:t xml:space="preserve"> shall include either:</w:t>
      </w:r>
    </w:p>
    <w:p w14:paraId="2C643CAB" w14:textId="77777777" w:rsidR="0087480C" w:rsidRDefault="0087480C" w:rsidP="0087480C">
      <w:pPr>
        <w:pStyle w:val="B1"/>
      </w:pPr>
      <w:r>
        <w:t>a)</w:t>
      </w:r>
      <w:r>
        <w:tab/>
        <w:t>the following elements:</w:t>
      </w:r>
    </w:p>
    <w:p w14:paraId="1C782DC3" w14:textId="77777777" w:rsidR="0087480C" w:rsidRDefault="0087480C" w:rsidP="0087480C">
      <w:pPr>
        <w:pStyle w:val="B2"/>
      </w:pPr>
      <w:r>
        <w:t>1)</w:t>
      </w:r>
      <w:r>
        <w:tab/>
        <w:t>a &lt;V2X-server-id&gt; element;</w:t>
      </w:r>
    </w:p>
    <w:p w14:paraId="498049D0" w14:textId="77777777" w:rsidR="0087480C" w:rsidRDefault="0087480C" w:rsidP="0087480C">
      <w:pPr>
        <w:pStyle w:val="B2"/>
      </w:pPr>
      <w:r>
        <w:t>2)</w:t>
      </w:r>
      <w:r>
        <w:tab/>
      </w:r>
      <w:r w:rsidRPr="0002186B">
        <w:t>a &lt;</w:t>
      </w:r>
      <w:r>
        <w:t>V2X-service-id</w:t>
      </w:r>
      <w:r w:rsidRPr="0073469F">
        <w:rPr>
          <w:lang w:eastAsia="ko-KR"/>
        </w:rPr>
        <w:t>&gt; element</w:t>
      </w:r>
      <w:r>
        <w:t>; and</w:t>
      </w:r>
    </w:p>
    <w:p w14:paraId="599C7E56"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63A797E9" w14:textId="77777777" w:rsidR="0087480C" w:rsidRPr="008B04F8" w:rsidRDefault="0087480C" w:rsidP="0087480C">
      <w:pPr>
        <w:pStyle w:val="B3"/>
      </w:pPr>
      <w:r>
        <w:t>i)</w:t>
      </w:r>
      <w:r>
        <w:tab/>
        <w:t>&lt;tx-schedule&gt; element</w:t>
      </w:r>
      <w:r w:rsidRPr="008B04F8">
        <w:t>;</w:t>
      </w:r>
    </w:p>
    <w:p w14:paraId="2F7BAA59" w14:textId="77777777" w:rsidR="0087480C" w:rsidRDefault="0087480C" w:rsidP="0087480C">
      <w:pPr>
        <w:pStyle w:val="B3"/>
      </w:pPr>
      <w:r>
        <w:t>ii</w:t>
      </w:r>
      <w:r w:rsidRPr="008B04F8">
        <w:t>)</w:t>
      </w:r>
      <w:r w:rsidRPr="008B04F8">
        <w:tab/>
        <w:t>&lt;</w:t>
      </w:r>
      <w:r>
        <w:t>rx-schedule</w:t>
      </w:r>
      <w:r w:rsidRPr="008B04F8">
        <w:t>&gt;</w:t>
      </w:r>
      <w:r>
        <w:t xml:space="preserve"> element;</w:t>
      </w:r>
    </w:p>
    <w:p w14:paraId="3642F6F8" w14:textId="77777777" w:rsidR="0087480C" w:rsidRDefault="0087480C" w:rsidP="0087480C">
      <w:pPr>
        <w:pStyle w:val="B3"/>
      </w:pPr>
      <w:r>
        <w:t>and may include a &lt;max-inactivity-period&gt; element; or</w:t>
      </w:r>
    </w:p>
    <w:p w14:paraId="42094B61" w14:textId="77777777" w:rsidR="0087480C" w:rsidRDefault="0087480C" w:rsidP="0087480C">
      <w:pPr>
        <w:pStyle w:val="B1"/>
      </w:pPr>
      <w:r>
        <w:t>b)</w:t>
      </w:r>
      <w:r>
        <w:tab/>
        <w:t>the following elements:</w:t>
      </w:r>
    </w:p>
    <w:p w14:paraId="799DA66C" w14:textId="77777777" w:rsidR="0087480C" w:rsidRDefault="0087480C" w:rsidP="0087480C">
      <w:pPr>
        <w:pStyle w:val="B2"/>
      </w:pPr>
      <w:r>
        <w:t>1)</w:t>
      </w:r>
      <w:r>
        <w:tab/>
        <w:t>a &lt;V2X-server-id&gt; element;</w:t>
      </w:r>
    </w:p>
    <w:p w14:paraId="30066370" w14:textId="77777777" w:rsidR="0087480C" w:rsidRDefault="0087480C" w:rsidP="0087480C">
      <w:pPr>
        <w:pStyle w:val="B2"/>
      </w:pPr>
      <w:r>
        <w:t>2)</w:t>
      </w:r>
      <w:r>
        <w:tab/>
      </w:r>
      <w:r w:rsidRPr="0002186B">
        <w:t>a &lt;</w:t>
      </w:r>
      <w:r>
        <w:t>V2X-group-id</w:t>
      </w:r>
      <w:r w:rsidRPr="0073469F">
        <w:rPr>
          <w:lang w:eastAsia="ko-KR"/>
        </w:rPr>
        <w:t>&gt; element</w:t>
      </w:r>
      <w:r>
        <w:t>; and</w:t>
      </w:r>
    </w:p>
    <w:p w14:paraId="0021903D" w14:textId="77777777" w:rsidR="0087480C" w:rsidRPr="008B04F8" w:rsidRDefault="0087480C" w:rsidP="0087480C">
      <w:pPr>
        <w:pStyle w:val="B2"/>
      </w:pPr>
      <w:r>
        <w:t>3)</w:t>
      </w:r>
      <w:r>
        <w:tab/>
        <w:t>a &lt;</w:t>
      </w:r>
      <w:r>
        <w:rPr>
          <w:lang w:eastAsia="zh-CN"/>
        </w:rPr>
        <w:t>traffic communication-pattern</w:t>
      </w:r>
      <w:r>
        <w:t>&gt; element which shall include</w:t>
      </w:r>
      <w:r w:rsidRPr="008B04F8">
        <w:t xml:space="preserve"> the following</w:t>
      </w:r>
      <w:r>
        <w:t>s:</w:t>
      </w:r>
    </w:p>
    <w:p w14:paraId="22A731C1" w14:textId="77777777" w:rsidR="0087480C" w:rsidRPr="008B04F8" w:rsidRDefault="0087480C" w:rsidP="0087480C">
      <w:pPr>
        <w:pStyle w:val="B3"/>
      </w:pPr>
      <w:r>
        <w:t>i)</w:t>
      </w:r>
      <w:r>
        <w:tab/>
        <w:t>&lt;tx-schedule&gt; element</w:t>
      </w:r>
      <w:r w:rsidRPr="008B04F8">
        <w:t>;</w:t>
      </w:r>
    </w:p>
    <w:p w14:paraId="032C786F" w14:textId="77777777" w:rsidR="0087480C" w:rsidRDefault="0087480C" w:rsidP="0087480C">
      <w:pPr>
        <w:pStyle w:val="B3"/>
      </w:pPr>
      <w:r>
        <w:t>ii</w:t>
      </w:r>
      <w:r w:rsidRPr="008B04F8">
        <w:t>)</w:t>
      </w:r>
      <w:r w:rsidRPr="008B04F8">
        <w:tab/>
        <w:t>&lt;</w:t>
      </w:r>
      <w:r>
        <w:t>rx-schedule</w:t>
      </w:r>
      <w:r w:rsidRPr="008B04F8">
        <w:t>&gt;</w:t>
      </w:r>
      <w:r>
        <w:t xml:space="preserve"> element;</w:t>
      </w:r>
    </w:p>
    <w:p w14:paraId="5C14E87B" w14:textId="77777777" w:rsidR="0087480C" w:rsidRDefault="0087480C" w:rsidP="0087480C">
      <w:pPr>
        <w:pStyle w:val="B3"/>
      </w:pPr>
      <w:r>
        <w:t>and may include a &lt;max-inactivity-period&gt; element;</w:t>
      </w:r>
    </w:p>
    <w:p w14:paraId="29278C55" w14:textId="77777777" w:rsidR="0087480C" w:rsidRDefault="0087480C" w:rsidP="0087480C">
      <w:pPr>
        <w:pStyle w:val="B1"/>
      </w:pPr>
      <w:r>
        <w:t>and may include:</w:t>
      </w:r>
    </w:p>
    <w:p w14:paraId="6D3F5498" w14:textId="77777777" w:rsidR="0087480C" w:rsidRDefault="0087480C" w:rsidP="0087480C">
      <w:pPr>
        <w:pStyle w:val="B2"/>
        <w:rPr>
          <w:lang w:eastAsia="zh-CN"/>
        </w:rPr>
      </w:pPr>
      <w:r>
        <w:t>a)</w:t>
      </w:r>
      <w:r>
        <w:tab/>
      </w:r>
      <w:r>
        <w:rPr>
          <w:lang w:eastAsia="zh-CN"/>
        </w:rPr>
        <w:t>a &lt;default-</w:t>
      </w:r>
      <w:r w:rsidRPr="00C615AD">
        <w:rPr>
          <w:rStyle w:val="E-mailSignatureChar"/>
        </w:rPr>
        <w:t>DRX-cycle-config</w:t>
      </w:r>
      <w:r>
        <w:rPr>
          <w:lang w:eastAsia="zh-CN"/>
        </w:rPr>
        <w:t>&gt; element; and</w:t>
      </w:r>
    </w:p>
    <w:p w14:paraId="319D4281" w14:textId="77777777" w:rsidR="0087480C" w:rsidRPr="00B91BA7" w:rsidRDefault="0087480C" w:rsidP="0087480C">
      <w:pPr>
        <w:pStyle w:val="B2"/>
      </w:pPr>
      <w:r>
        <w:rPr>
          <w:lang w:eastAsia="zh-CN"/>
        </w:rPr>
        <w:t>b)</w:t>
      </w:r>
      <w:r>
        <w:rPr>
          <w:lang w:eastAsia="zh-CN"/>
        </w:rPr>
        <w:tab/>
        <w:t>a &lt;</w:t>
      </w:r>
      <w:r>
        <w:t>V2P-QoS-requirements</w:t>
      </w:r>
      <w:r>
        <w:rPr>
          <w:lang w:eastAsia="zh-CN"/>
        </w:rPr>
        <w:t>&gt; element.</w:t>
      </w:r>
    </w:p>
    <w:p w14:paraId="790D2F4B" w14:textId="77777777" w:rsidR="0087480C" w:rsidRDefault="0087480C" w:rsidP="0087480C">
      <w:pPr>
        <w:rPr>
          <w:lang w:eastAsia="zh-CN"/>
        </w:rPr>
      </w:pPr>
      <w:r>
        <w:rPr>
          <w:lang w:eastAsia="zh-CN"/>
        </w:rPr>
        <w:t xml:space="preserve">The </w:t>
      </w:r>
      <w:r w:rsidRPr="00004F96">
        <w:t>&lt;</w:t>
      </w:r>
      <w:r>
        <w:t>V2P-schedule-config-rsp&gt; element:</w:t>
      </w:r>
    </w:p>
    <w:p w14:paraId="09DC47AF" w14:textId="77777777" w:rsidR="0087480C" w:rsidRDefault="0087480C" w:rsidP="0087480C">
      <w:pPr>
        <w:pStyle w:val="B1"/>
        <w:rPr>
          <w:lang w:val="en-US"/>
        </w:rPr>
      </w:pPr>
      <w:r>
        <w:t>a)</w:t>
      </w:r>
      <w:r>
        <w:tab/>
        <w:t>shall include a &lt;result&gt; element which may include a &lt;cause&gt; sub-element.</w:t>
      </w:r>
    </w:p>
    <w:p w14:paraId="62B6CCBA" w14:textId="77777777" w:rsidR="0087480C" w:rsidRDefault="0087480C" w:rsidP="0087480C">
      <w:r>
        <w:t>The &lt;V2P-schedule-update-</w:t>
      </w:r>
      <w:r w:rsidRPr="001224D7">
        <w:t xml:space="preserve">req&gt; element which </w:t>
      </w:r>
      <w:r w:rsidRPr="001224D7">
        <w:rPr>
          <w:lang w:eastAsia="x-none"/>
        </w:rPr>
        <w:t>shall include</w:t>
      </w:r>
      <w:r w:rsidRPr="001224D7">
        <w:t xml:space="preserve"> either</w:t>
      </w:r>
      <w:r>
        <w:t>:</w:t>
      </w:r>
    </w:p>
    <w:p w14:paraId="19D8F8B4" w14:textId="77777777" w:rsidR="0087480C" w:rsidRDefault="0087480C" w:rsidP="0087480C">
      <w:pPr>
        <w:pStyle w:val="B1"/>
      </w:pPr>
      <w:r>
        <w:t>a)</w:t>
      </w:r>
      <w:r>
        <w:tab/>
        <w:t>the following elements:</w:t>
      </w:r>
    </w:p>
    <w:p w14:paraId="33C9D1E8" w14:textId="77777777" w:rsidR="0087480C" w:rsidRDefault="0087480C" w:rsidP="0087480C">
      <w:pPr>
        <w:pStyle w:val="B2"/>
      </w:pPr>
      <w:r>
        <w:t>1)</w:t>
      </w:r>
      <w:r>
        <w:tab/>
        <w:t>a &lt;V2X-UE-id&gt; element;</w:t>
      </w:r>
    </w:p>
    <w:p w14:paraId="608673D1" w14:textId="77777777" w:rsidR="0087480C" w:rsidRDefault="0087480C" w:rsidP="0087480C">
      <w:pPr>
        <w:pStyle w:val="B2"/>
      </w:pPr>
      <w:r>
        <w:t>2)</w:t>
      </w:r>
      <w:r>
        <w:tab/>
      </w:r>
      <w:r w:rsidRPr="0002186B">
        <w:t>a &lt;</w:t>
      </w:r>
      <w:r>
        <w:t>V2X-service-id</w:t>
      </w:r>
      <w:r w:rsidRPr="0073469F">
        <w:rPr>
          <w:lang w:eastAsia="ko-KR"/>
        </w:rPr>
        <w:t>&gt; element</w:t>
      </w:r>
      <w:r>
        <w:t>; and</w:t>
      </w:r>
    </w:p>
    <w:p w14:paraId="2115FE28" w14:textId="77777777" w:rsidR="0087480C" w:rsidRPr="001224D7" w:rsidRDefault="0087480C" w:rsidP="0087480C">
      <w:pPr>
        <w:pStyle w:val="B2"/>
      </w:pPr>
      <w:r>
        <w:t>3)</w:t>
      </w:r>
      <w:r>
        <w:tab/>
        <w:t>a &lt;</w:t>
      </w:r>
      <w:r w:rsidRPr="001224D7">
        <w:rPr>
          <w:lang w:eastAsia="zh-CN"/>
        </w:rPr>
        <w:t>traffic</w:t>
      </w:r>
      <w:r>
        <w:rPr>
          <w:lang w:eastAsia="zh-CN"/>
        </w:rPr>
        <w:t>-</w:t>
      </w:r>
      <w:r w:rsidRPr="001224D7">
        <w:rPr>
          <w:lang w:eastAsia="zh-CN"/>
        </w:rPr>
        <w:t>communication-pattern</w:t>
      </w:r>
      <w:r w:rsidRPr="001224D7">
        <w:t>&gt; element which shall include the followings:</w:t>
      </w:r>
    </w:p>
    <w:p w14:paraId="63C40737" w14:textId="77777777" w:rsidR="0087480C" w:rsidRPr="001224D7" w:rsidRDefault="0087480C" w:rsidP="0087480C">
      <w:pPr>
        <w:pStyle w:val="B3"/>
      </w:pPr>
      <w:r w:rsidRPr="001224D7">
        <w:t>i)</w:t>
      </w:r>
      <w:r w:rsidRPr="001224D7">
        <w:tab/>
        <w:t>&lt;tx-schedule&gt; element;</w:t>
      </w:r>
    </w:p>
    <w:p w14:paraId="7255BC24" w14:textId="77777777" w:rsidR="0087480C" w:rsidRPr="001224D7" w:rsidRDefault="0087480C" w:rsidP="0087480C">
      <w:pPr>
        <w:pStyle w:val="B3"/>
      </w:pPr>
      <w:r w:rsidRPr="001224D7">
        <w:t>ii)</w:t>
      </w:r>
      <w:r w:rsidRPr="001224D7">
        <w:tab/>
        <w:t>&lt;rx-schedule&gt; element;</w:t>
      </w:r>
    </w:p>
    <w:p w14:paraId="5E1FB83F" w14:textId="77777777" w:rsidR="0087480C" w:rsidRPr="001224D7" w:rsidRDefault="0087480C" w:rsidP="0087480C">
      <w:pPr>
        <w:pStyle w:val="B3"/>
      </w:pPr>
      <w:r w:rsidRPr="001224D7">
        <w:t>and may include a &lt;max-inactivity-period&gt; element; or</w:t>
      </w:r>
    </w:p>
    <w:p w14:paraId="01EC3CCE" w14:textId="77777777" w:rsidR="0087480C" w:rsidRPr="001224D7" w:rsidRDefault="0087480C" w:rsidP="0087480C">
      <w:pPr>
        <w:pStyle w:val="B1"/>
      </w:pPr>
      <w:r w:rsidRPr="001224D7">
        <w:t>b)</w:t>
      </w:r>
      <w:r w:rsidRPr="001224D7">
        <w:tab/>
        <w:t>the following elements:</w:t>
      </w:r>
    </w:p>
    <w:p w14:paraId="5EE55E3C" w14:textId="77777777" w:rsidR="0087480C" w:rsidRPr="001224D7" w:rsidRDefault="0087480C" w:rsidP="0087480C">
      <w:pPr>
        <w:pStyle w:val="B2"/>
      </w:pPr>
      <w:r w:rsidRPr="001224D7">
        <w:t>1)</w:t>
      </w:r>
      <w:r w:rsidRPr="001224D7">
        <w:tab/>
        <w:t>a &lt;V2X-UE-id&gt; element;</w:t>
      </w:r>
    </w:p>
    <w:p w14:paraId="205D14DE" w14:textId="77777777" w:rsidR="0087480C" w:rsidRPr="001224D7" w:rsidRDefault="0087480C" w:rsidP="0087480C">
      <w:pPr>
        <w:pStyle w:val="B2"/>
      </w:pPr>
      <w:r w:rsidRPr="001224D7">
        <w:t>2)</w:t>
      </w:r>
      <w:r w:rsidRPr="001224D7">
        <w:tab/>
        <w:t>a &lt;V2X-group-id</w:t>
      </w:r>
      <w:r w:rsidRPr="001224D7">
        <w:rPr>
          <w:lang w:eastAsia="ko-KR"/>
        </w:rPr>
        <w:t>&gt; element</w:t>
      </w:r>
      <w:r w:rsidRPr="001224D7">
        <w:t>; and</w:t>
      </w:r>
    </w:p>
    <w:p w14:paraId="2DF656CD" w14:textId="77777777" w:rsidR="0087480C" w:rsidRPr="008B04F8" w:rsidRDefault="0087480C" w:rsidP="0087480C">
      <w:pPr>
        <w:pStyle w:val="B2"/>
      </w:pPr>
      <w:r w:rsidRPr="001224D7">
        <w:t>3)</w:t>
      </w:r>
      <w:r w:rsidRPr="001224D7">
        <w:tab/>
        <w:t>a &lt;</w:t>
      </w:r>
      <w:r w:rsidRPr="001224D7">
        <w:rPr>
          <w:lang w:eastAsia="zh-CN"/>
        </w:rPr>
        <w:t>traffic</w:t>
      </w:r>
      <w:r>
        <w:rPr>
          <w:lang w:eastAsia="zh-CN"/>
        </w:rPr>
        <w:t>-</w:t>
      </w:r>
      <w:r w:rsidRPr="001224D7">
        <w:rPr>
          <w:lang w:eastAsia="zh-CN"/>
        </w:rPr>
        <w:t>communication</w:t>
      </w:r>
      <w:r>
        <w:rPr>
          <w:lang w:eastAsia="zh-CN"/>
        </w:rPr>
        <w:t>-pattern</w:t>
      </w:r>
      <w:r>
        <w:t>&gt; element which shall include</w:t>
      </w:r>
      <w:r w:rsidRPr="008B04F8">
        <w:t xml:space="preserve"> the following</w:t>
      </w:r>
      <w:r>
        <w:t>s:</w:t>
      </w:r>
    </w:p>
    <w:p w14:paraId="5E6CBB41" w14:textId="77777777" w:rsidR="0087480C" w:rsidRPr="008B04F8" w:rsidRDefault="0087480C" w:rsidP="0087480C">
      <w:pPr>
        <w:pStyle w:val="B3"/>
      </w:pPr>
      <w:r>
        <w:t>i)</w:t>
      </w:r>
      <w:r>
        <w:tab/>
        <w:t>&lt;tx-schedule&gt; element</w:t>
      </w:r>
      <w:r w:rsidRPr="008B04F8">
        <w:t>;</w:t>
      </w:r>
    </w:p>
    <w:p w14:paraId="0C58A314" w14:textId="77777777" w:rsidR="0087480C" w:rsidRDefault="0087480C" w:rsidP="0087480C">
      <w:pPr>
        <w:pStyle w:val="B3"/>
      </w:pPr>
      <w:r>
        <w:t>ii</w:t>
      </w:r>
      <w:r w:rsidRPr="008B04F8">
        <w:t>)</w:t>
      </w:r>
      <w:r w:rsidRPr="008B04F8">
        <w:tab/>
        <w:t>&lt;</w:t>
      </w:r>
      <w:r>
        <w:t>rx-schedule</w:t>
      </w:r>
      <w:r w:rsidRPr="008B04F8">
        <w:t>&gt;</w:t>
      </w:r>
      <w:r>
        <w:t xml:space="preserve"> element;</w:t>
      </w:r>
    </w:p>
    <w:p w14:paraId="3F74F069" w14:textId="77777777" w:rsidR="0087480C" w:rsidRDefault="0087480C" w:rsidP="0087480C">
      <w:pPr>
        <w:pStyle w:val="B3"/>
      </w:pPr>
      <w:r>
        <w:t>and may include a &lt;max-inactivity-period&gt; element.</w:t>
      </w:r>
    </w:p>
    <w:p w14:paraId="0437C430" w14:textId="77777777" w:rsidR="0087480C" w:rsidRDefault="0087480C" w:rsidP="0087480C">
      <w:pPr>
        <w:rPr>
          <w:lang w:eastAsia="zh-CN"/>
        </w:rPr>
      </w:pPr>
      <w:r>
        <w:rPr>
          <w:lang w:eastAsia="zh-CN"/>
        </w:rPr>
        <w:t xml:space="preserve">The </w:t>
      </w:r>
      <w:r w:rsidRPr="00004F96">
        <w:t>&lt;</w:t>
      </w:r>
      <w:r>
        <w:t>V2P-schedule-update-rsp&gt; element:</w:t>
      </w:r>
    </w:p>
    <w:p w14:paraId="6A6E2952" w14:textId="77777777" w:rsidR="0087480C" w:rsidRDefault="0087480C" w:rsidP="0087480C">
      <w:pPr>
        <w:pStyle w:val="B1"/>
        <w:rPr>
          <w:lang w:val="en-US"/>
        </w:rPr>
      </w:pPr>
      <w:r>
        <w:t>a)</w:t>
      </w:r>
      <w:r>
        <w:tab/>
        <w:t>shall include a &lt;result&gt; element which may include a &lt;cause&gt; sub-element; and</w:t>
      </w:r>
    </w:p>
    <w:p w14:paraId="1F341E5C" w14:textId="77777777" w:rsidR="0087480C" w:rsidRPr="008B04F8" w:rsidRDefault="0087480C" w:rsidP="0087480C">
      <w:pPr>
        <w:pStyle w:val="B1"/>
      </w:pPr>
      <w:r>
        <w:t>b)</w:t>
      </w:r>
      <w:r>
        <w:tab/>
        <w:t>may include a &lt;</w:t>
      </w:r>
      <w:r>
        <w:rPr>
          <w:lang w:eastAsia="zh-CN"/>
        </w:rPr>
        <w:t>updated-traffic-communication-pattern</w:t>
      </w:r>
      <w:r>
        <w:t>&gt; element which shall include</w:t>
      </w:r>
      <w:r w:rsidRPr="008B04F8">
        <w:t xml:space="preserve"> the following</w:t>
      </w:r>
      <w:r>
        <w:t>s:</w:t>
      </w:r>
    </w:p>
    <w:p w14:paraId="2D7D74A8" w14:textId="77777777" w:rsidR="0087480C" w:rsidRPr="008B04F8" w:rsidRDefault="0087480C" w:rsidP="0087480C">
      <w:pPr>
        <w:pStyle w:val="B2"/>
      </w:pPr>
      <w:r>
        <w:t>1)</w:t>
      </w:r>
      <w:r>
        <w:tab/>
        <w:t>&lt;tx-schedule&gt; element</w:t>
      </w:r>
      <w:r w:rsidRPr="008B04F8">
        <w:t>;</w:t>
      </w:r>
    </w:p>
    <w:p w14:paraId="40F12494" w14:textId="77777777" w:rsidR="0087480C" w:rsidRDefault="0087480C" w:rsidP="0087480C">
      <w:pPr>
        <w:pStyle w:val="B2"/>
      </w:pPr>
      <w:r>
        <w:t>2)</w:t>
      </w:r>
      <w:r w:rsidRPr="008B04F8">
        <w:tab/>
        <w:t>&lt;</w:t>
      </w:r>
      <w:r>
        <w:t>rx-schedule</w:t>
      </w:r>
      <w:r w:rsidRPr="008B04F8">
        <w:t>&gt;</w:t>
      </w:r>
      <w:r>
        <w:t xml:space="preserve"> element;</w:t>
      </w:r>
    </w:p>
    <w:p w14:paraId="249C1596" w14:textId="1AF0B702" w:rsidR="0087480C" w:rsidRPr="0087480C" w:rsidRDefault="0087480C" w:rsidP="0087480C">
      <w:pPr>
        <w:pStyle w:val="B1"/>
        <w:rPr>
          <w:lang w:val="en-US"/>
        </w:rPr>
      </w:pPr>
      <w:r>
        <w:t>and may include a &lt;max-inactivity-period&gt; element.</w:t>
      </w:r>
    </w:p>
    <w:p w14:paraId="5B4AA3E3" w14:textId="77777777" w:rsidR="00A20488" w:rsidRPr="0073469F" w:rsidRDefault="00A20488" w:rsidP="00A20488">
      <w:pPr>
        <w:pStyle w:val="Heading2"/>
      </w:pPr>
      <w:bookmarkStart w:id="704" w:name="_Toc43231230"/>
      <w:bookmarkStart w:id="705" w:name="_Toc43296161"/>
      <w:bookmarkStart w:id="706" w:name="_Toc43400278"/>
      <w:bookmarkStart w:id="707" w:name="_Toc43400895"/>
      <w:bookmarkStart w:id="708" w:name="_Toc45216720"/>
      <w:bookmarkStart w:id="709" w:name="_Toc51938266"/>
      <w:bookmarkStart w:id="710" w:name="_Toc51938801"/>
      <w:bookmarkStart w:id="711" w:name="_Toc68190490"/>
      <w:bookmarkStart w:id="712" w:name="_Toc187744095"/>
      <w:r>
        <w:t>8.4</w:t>
      </w:r>
      <w:r w:rsidRPr="0073469F">
        <w:tab/>
        <w:t>XML schema</w:t>
      </w:r>
      <w:bookmarkEnd w:id="703"/>
      <w:bookmarkEnd w:id="704"/>
      <w:bookmarkEnd w:id="705"/>
      <w:bookmarkEnd w:id="706"/>
      <w:bookmarkEnd w:id="707"/>
      <w:bookmarkEnd w:id="708"/>
      <w:bookmarkEnd w:id="709"/>
      <w:bookmarkEnd w:id="710"/>
      <w:bookmarkEnd w:id="711"/>
      <w:bookmarkEnd w:id="712"/>
    </w:p>
    <w:p w14:paraId="597E2E7B" w14:textId="77777777" w:rsidR="00A20488" w:rsidRPr="0073469F" w:rsidRDefault="00A20488" w:rsidP="00A20488">
      <w:pPr>
        <w:pStyle w:val="Heading3"/>
      </w:pPr>
      <w:bookmarkStart w:id="713" w:name="_Toc43231231"/>
      <w:bookmarkStart w:id="714" w:name="_Toc43296162"/>
      <w:bookmarkStart w:id="715" w:name="_Toc43400279"/>
      <w:bookmarkStart w:id="716" w:name="_Toc43400896"/>
      <w:bookmarkStart w:id="717" w:name="_Toc45216721"/>
      <w:bookmarkStart w:id="718" w:name="_Toc51938267"/>
      <w:bookmarkStart w:id="719" w:name="_Toc51938802"/>
      <w:bookmarkStart w:id="720" w:name="_Toc68190491"/>
      <w:bookmarkStart w:id="721" w:name="_Toc34309595"/>
      <w:bookmarkStart w:id="722" w:name="_Toc187744096"/>
      <w:r>
        <w:t>8</w:t>
      </w:r>
      <w:r w:rsidRPr="0073469F">
        <w:t>.</w:t>
      </w:r>
      <w:r>
        <w:t>4</w:t>
      </w:r>
      <w:r w:rsidRPr="0073469F">
        <w:t>.1</w:t>
      </w:r>
      <w:r w:rsidRPr="0073469F">
        <w:tab/>
        <w:t>General</w:t>
      </w:r>
      <w:bookmarkEnd w:id="713"/>
      <w:bookmarkEnd w:id="714"/>
      <w:bookmarkEnd w:id="715"/>
      <w:bookmarkEnd w:id="716"/>
      <w:bookmarkEnd w:id="717"/>
      <w:bookmarkEnd w:id="718"/>
      <w:bookmarkEnd w:id="719"/>
      <w:bookmarkEnd w:id="720"/>
      <w:bookmarkEnd w:id="72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23" w:name="_Toc43231232"/>
      <w:bookmarkStart w:id="724" w:name="_Toc43296163"/>
      <w:bookmarkStart w:id="725" w:name="_Toc43400280"/>
      <w:bookmarkStart w:id="726" w:name="_Toc43400897"/>
      <w:bookmarkStart w:id="727" w:name="_Toc45216722"/>
      <w:bookmarkStart w:id="728" w:name="_Toc51938268"/>
      <w:bookmarkStart w:id="729" w:name="_Toc51938803"/>
      <w:bookmarkStart w:id="730" w:name="_Toc68190492"/>
      <w:bookmarkStart w:id="731" w:name="_Toc18774409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23"/>
      <w:bookmarkEnd w:id="724"/>
      <w:bookmarkEnd w:id="725"/>
      <w:bookmarkEnd w:id="726"/>
      <w:bookmarkEnd w:id="727"/>
      <w:bookmarkEnd w:id="728"/>
      <w:bookmarkEnd w:id="729"/>
      <w:bookmarkEnd w:id="730"/>
      <w:bookmarkEnd w:id="73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FFEE11"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0B8D7D64"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w:t>
      </w:r>
      <w:r w:rsidR="008263CB">
        <w:t>t</w:t>
      </w:r>
      <w:r>
        <w:t>SubscriptionInfo</w:t>
      </w:r>
      <w:r w:rsidRPr="00192D15">
        <w:rPr>
          <w:lang w:val="en-US"/>
        </w:rPr>
        <w:t>Type" minOccurs="0"</w:t>
      </w:r>
      <w:r>
        <w:rPr>
          <w:lang w:val="en-US"/>
        </w:rPr>
        <w:t>/&gt;</w:t>
      </w:r>
    </w:p>
    <w:p w14:paraId="4D90325A" w14:textId="77777777" w:rsidR="00F0147F" w:rsidRPr="00D5725F" w:rsidRDefault="00F0147F" w:rsidP="00F0147F">
      <w:pPr>
        <w:pStyle w:val="PL"/>
        <w:rPr>
          <w:lang w:val="fr-FR"/>
        </w:rPr>
      </w:pPr>
      <w:r w:rsidRPr="0073469F">
        <w:t xml:space="preserve">      </w:t>
      </w:r>
      <w:r w:rsidRPr="00D5725F">
        <w:rPr>
          <w:lang w:val="fr-FR"/>
        </w:rPr>
        <w:t>&lt;xs:element name="VRU-zone-configuration-consent-info" type="vaeinfo:tVRUZoneConfigurationConsentInfoType" minOccurs="0"/&gt;</w:t>
      </w:r>
    </w:p>
    <w:p w14:paraId="4610798D" w14:textId="5DDED2E3" w:rsidR="00F0147F" w:rsidRDefault="00F0147F" w:rsidP="00802611">
      <w:pPr>
        <w:pStyle w:val="PL"/>
        <w:rPr>
          <w:lang w:val="fr-FR"/>
        </w:rPr>
      </w:pPr>
      <w:r w:rsidRPr="00D5725F">
        <w:rPr>
          <w:lang w:val="fr-FR"/>
        </w:rPr>
        <w:t xml:space="preserve">      &lt;xs:element name="</w:t>
      </w:r>
      <w:r w:rsidRPr="00D5725F">
        <w:rPr>
          <w:lang w:val="fr-FR" w:eastAsia="zh-CN"/>
        </w:rPr>
        <w:t>VRU-zone-configuration</w:t>
      </w:r>
      <w:r w:rsidRPr="00D5725F">
        <w:rPr>
          <w:lang w:val="fr-FR"/>
        </w:rPr>
        <w:t>-info-notification" type="vaeinfo:t</w:t>
      </w:r>
      <w:r w:rsidRPr="00D5725F">
        <w:rPr>
          <w:lang w:val="fr-FR" w:eastAsia="zh-CN"/>
        </w:rPr>
        <w:t>VRUZoneConfiguration</w:t>
      </w:r>
      <w:r w:rsidRPr="00D5725F">
        <w:rPr>
          <w:lang w:val="fr-FR"/>
        </w:rPr>
        <w:t>InfoNotificationType" minOccurs="0"/&gt;</w:t>
      </w:r>
    </w:p>
    <w:p w14:paraId="62EDAE98" w14:textId="77777777" w:rsidR="00502942" w:rsidRPr="00DB0EB3" w:rsidRDefault="00502942" w:rsidP="00502942">
      <w:pPr>
        <w:pStyle w:val="PL"/>
        <w:rPr>
          <w:lang w:val="fr-FR"/>
        </w:rPr>
      </w:pPr>
      <w:r w:rsidRPr="00DB0EB3">
        <w:rPr>
          <w:lang w:val="fr-FR"/>
        </w:rPr>
        <w:t xml:space="preserve">      &lt;xs:element name="V2P-schedule-config-req" type="vaeinfo:t</w:t>
      </w:r>
      <w:r w:rsidRPr="00DB0EB3">
        <w:rPr>
          <w:lang w:val="fr-FR" w:eastAsia="zh-CN"/>
        </w:rPr>
        <w:t>V2PScheduleConfigReqType</w:t>
      </w:r>
      <w:r w:rsidRPr="00DB0EB3">
        <w:rPr>
          <w:lang w:val="fr-FR"/>
        </w:rPr>
        <w:t>" minOccurs="0"/&gt;</w:t>
      </w:r>
    </w:p>
    <w:p w14:paraId="534FEC09" w14:textId="77777777" w:rsidR="00502942" w:rsidRDefault="00502942" w:rsidP="00502942">
      <w:pPr>
        <w:pStyle w:val="PL"/>
        <w:rPr>
          <w:lang w:val="en-US"/>
        </w:rPr>
      </w:pPr>
      <w:r w:rsidRPr="00DB0EB3">
        <w:rPr>
          <w:lang w:val="fr-FR"/>
        </w:rPr>
        <w:t xml:space="preserve">      </w:t>
      </w:r>
      <w:r>
        <w:rPr>
          <w:lang w:val="en-US"/>
        </w:rPr>
        <w:t>&lt;xs:element name="</w:t>
      </w:r>
      <w:r>
        <w:t>V2P-schedule-config-rsp</w:t>
      </w:r>
      <w:r>
        <w:rPr>
          <w:lang w:val="en-US"/>
        </w:rPr>
        <w:t xml:space="preserve">" </w:t>
      </w:r>
      <w:r w:rsidRPr="00192D15">
        <w:rPr>
          <w:lang w:val="en-US"/>
        </w:rPr>
        <w:t>type="</w:t>
      </w:r>
      <w:r>
        <w:rPr>
          <w:lang w:val="en-US"/>
        </w:rPr>
        <w:t>vaeinfo:tV2PScheduleConfigRspType</w:t>
      </w:r>
      <w:r w:rsidRPr="00192D15">
        <w:rPr>
          <w:lang w:val="en-US"/>
        </w:rPr>
        <w:t>" minOccurs="0"</w:t>
      </w:r>
      <w:r>
        <w:rPr>
          <w:lang w:val="en-US"/>
        </w:rPr>
        <w:t>/&gt;</w:t>
      </w:r>
    </w:p>
    <w:p w14:paraId="3C1F07E9" w14:textId="77777777" w:rsidR="00502942" w:rsidRDefault="00502942" w:rsidP="00502942">
      <w:pPr>
        <w:pStyle w:val="PL"/>
        <w:rPr>
          <w:lang w:val="en-US"/>
        </w:rPr>
      </w:pPr>
      <w:r w:rsidRPr="0073469F">
        <w:t xml:space="preserve">      </w:t>
      </w:r>
      <w:r>
        <w:rPr>
          <w:lang w:val="en-US"/>
        </w:rPr>
        <w:t>&lt;xs:element name="</w:t>
      </w:r>
      <w:r w:rsidRPr="00F50BCE">
        <w:rPr>
          <w:lang w:eastAsia="zh-CN"/>
        </w:rPr>
        <w:t>V</w:t>
      </w:r>
      <w:r>
        <w:rPr>
          <w:lang w:eastAsia="zh-CN"/>
        </w:rPr>
        <w:t>2P-schedule-update-req</w:t>
      </w:r>
      <w:r>
        <w:rPr>
          <w:lang w:val="en-US"/>
        </w:rPr>
        <w:t xml:space="preserve">" </w:t>
      </w:r>
      <w:r w:rsidRPr="00192D15">
        <w:rPr>
          <w:lang w:val="en-US"/>
        </w:rPr>
        <w:t>type="</w:t>
      </w:r>
      <w:r>
        <w:rPr>
          <w:lang w:val="en-US"/>
        </w:rPr>
        <w:t>vaeinfo:t</w:t>
      </w:r>
      <w:r w:rsidRPr="00F50BCE">
        <w:rPr>
          <w:lang w:eastAsia="zh-CN"/>
        </w:rPr>
        <w:t>V</w:t>
      </w:r>
      <w:r>
        <w:rPr>
          <w:lang w:eastAsia="zh-CN"/>
        </w:rPr>
        <w:t>2PScheduleUpdateReqType</w:t>
      </w:r>
      <w:r w:rsidRPr="00192D15">
        <w:rPr>
          <w:lang w:val="en-US"/>
        </w:rPr>
        <w:t>" minOccurs="0"</w:t>
      </w:r>
      <w:r>
        <w:rPr>
          <w:lang w:val="en-US"/>
        </w:rPr>
        <w:t>/&gt;</w:t>
      </w:r>
    </w:p>
    <w:p w14:paraId="05B6DB62" w14:textId="1EAF46FF" w:rsidR="00502942" w:rsidRPr="00502942" w:rsidRDefault="00502942" w:rsidP="00802611">
      <w:pPr>
        <w:pStyle w:val="PL"/>
        <w:rPr>
          <w:lang w:val="en-US"/>
        </w:rPr>
      </w:pPr>
      <w:r w:rsidRPr="0073469F">
        <w:t xml:space="preserve">      </w:t>
      </w:r>
      <w:r>
        <w:rPr>
          <w:lang w:val="en-US"/>
        </w:rPr>
        <w:t>&lt;xs:element name="</w:t>
      </w:r>
      <w:r w:rsidRPr="00F50BCE">
        <w:rPr>
          <w:lang w:eastAsia="zh-CN"/>
        </w:rPr>
        <w:t>V</w:t>
      </w:r>
      <w:r>
        <w:rPr>
          <w:lang w:eastAsia="zh-CN"/>
        </w:rPr>
        <w:t>2P-schedule-update-rsp</w:t>
      </w:r>
      <w:r>
        <w:rPr>
          <w:lang w:val="en-US"/>
        </w:rPr>
        <w:t xml:space="preserve">" </w:t>
      </w:r>
      <w:r w:rsidRPr="00192D15">
        <w:rPr>
          <w:lang w:val="en-US"/>
        </w:rPr>
        <w:t>type="</w:t>
      </w:r>
      <w:r>
        <w:rPr>
          <w:lang w:val="en-US"/>
        </w:rPr>
        <w:t>vaeinfo:t</w:t>
      </w:r>
      <w:r w:rsidRPr="00F50BCE">
        <w:rPr>
          <w:lang w:eastAsia="zh-CN"/>
        </w:rPr>
        <w:t>V</w:t>
      </w:r>
      <w:r>
        <w:rPr>
          <w:lang w:eastAsia="zh-CN"/>
        </w:rPr>
        <w:t>2PScheduleUpdateRspType</w:t>
      </w:r>
      <w:r w:rsidRPr="00192D15">
        <w:rPr>
          <w:lang w:val="en-US"/>
        </w:rPr>
        <w:t>" minOccurs="0"</w:t>
      </w:r>
      <w:r>
        <w:rPr>
          <w:lang w:val="en-US"/>
        </w:rPr>
        <w:t>/&gt;</w:t>
      </w:r>
    </w:p>
    <w:p w14:paraId="0B43CE67" w14:textId="305D02D5" w:rsidR="00A20488" w:rsidRPr="00DB0EB3" w:rsidRDefault="00A20488" w:rsidP="00A20488">
      <w:pPr>
        <w:pStyle w:val="PL"/>
      </w:pPr>
      <w:r w:rsidRPr="00B7378C">
        <w:t xml:space="preserve">      </w:t>
      </w:r>
      <w:r w:rsidRPr="00DB0EB3">
        <w:t>&lt;xs:any namespace="##other" processContents="lax" minOccurs="0" maxOccurs="unbounded"/&gt;</w:t>
      </w:r>
    </w:p>
    <w:p w14:paraId="4351F1B3" w14:textId="77777777" w:rsidR="00A20488" w:rsidRPr="00DB0EB3" w:rsidRDefault="00A20488" w:rsidP="00A20488">
      <w:pPr>
        <w:pStyle w:val="PL"/>
      </w:pPr>
      <w:r w:rsidRPr="00DB0EB3">
        <w:t xml:space="preserve">    &lt;/xs:sequence&gt;</w:t>
      </w:r>
    </w:p>
    <w:p w14:paraId="39B24747" w14:textId="77777777" w:rsidR="00A20488" w:rsidRPr="00DB0EB3" w:rsidRDefault="00A20488" w:rsidP="00A20488">
      <w:pPr>
        <w:pStyle w:val="PL"/>
      </w:pPr>
      <w:r w:rsidRPr="00DB0EB3">
        <w:t xml:space="preserve">    &lt;xs:anyAttribute namespace="##any" processContents="lax"/&gt;</w:t>
      </w:r>
    </w:p>
    <w:p w14:paraId="0765542D" w14:textId="77777777" w:rsidR="00A20488" w:rsidRPr="00DB0EB3" w:rsidRDefault="00A20488" w:rsidP="00A20488">
      <w:pPr>
        <w:pStyle w:val="PL"/>
      </w:pPr>
      <w:r w:rsidRPr="00DB0EB3">
        <w:t xml:space="preserve">  &lt;/xs:complexType&gt;</w:t>
      </w:r>
    </w:p>
    <w:p w14:paraId="555AEC9B" w14:textId="77777777" w:rsidR="00A20488" w:rsidRPr="00DB0EB3" w:rsidRDefault="00A20488" w:rsidP="00A20488">
      <w:pPr>
        <w:pStyle w:val="PL"/>
      </w:pPr>
      <w:r w:rsidRPr="00DB0EB3">
        <w:t xml:space="preserve">  &lt;xs:complexType name="tRegistrationType"&gt;</w:t>
      </w:r>
    </w:p>
    <w:p w14:paraId="1C33E13C" w14:textId="77777777" w:rsidR="00A20488" w:rsidRPr="00DB0EB3" w:rsidRDefault="00A20488" w:rsidP="00A20488">
      <w:pPr>
        <w:pStyle w:val="PL"/>
      </w:pPr>
      <w:r w:rsidRPr="00DB0EB3">
        <w:t xml:space="preserve">    &lt;xs:sequence&gt;</w:t>
      </w:r>
    </w:p>
    <w:p w14:paraId="0D5475FE" w14:textId="77777777" w:rsidR="00A20488" w:rsidRPr="00DB0EB3" w:rsidRDefault="00A20488" w:rsidP="00A20488">
      <w:pPr>
        <w:pStyle w:val="PL"/>
      </w:pPr>
      <w:r w:rsidRPr="00DB0EB3">
        <w:t xml:space="preserve">      &lt;xs:element name="v2x-ue-id" type="vaeinfo:contentType" minOccurs="0" maxOccurs="1"/&gt;</w:t>
      </w:r>
    </w:p>
    <w:p w14:paraId="7C3F57C7" w14:textId="77777777" w:rsidR="00A20488" w:rsidRDefault="00A20488" w:rsidP="00A20488">
      <w:pPr>
        <w:pStyle w:val="PL"/>
      </w:pPr>
      <w:r w:rsidRPr="00DB0EB3">
        <w:t xml:space="preserve">      </w:t>
      </w:r>
      <w:r>
        <w:t>&lt;xs:element name="v2x-service-id" type="xs:string"</w:t>
      </w:r>
      <w:r w:rsidRPr="002774D2">
        <w:t xml:space="preserve"> </w:t>
      </w:r>
      <w:r w:rsidRPr="0073469F">
        <w:t>minOccurs="0" maxOccurs="unbounded"</w:t>
      </w:r>
      <w:r>
        <w:t>/&gt;</w:t>
      </w:r>
    </w:p>
    <w:p w14:paraId="5F2400F3" w14:textId="7CB4B4C7" w:rsidR="009A3636" w:rsidRDefault="009A3636" w:rsidP="009A3636">
      <w:pPr>
        <w:pStyle w:val="PL"/>
      </w:pPr>
      <w:r>
        <w:t xml:space="preserve">      &lt;xs:element name="</w:t>
      </w:r>
      <w:r w:rsidRPr="00D35116">
        <w:t>UE-supported-RATs-list</w:t>
      </w:r>
      <w:r>
        <w:t>" type="</w:t>
      </w:r>
      <w:r w:rsidR="00874761" w:rsidRPr="00787368">
        <w:t>vaeinfo:</w:t>
      </w:r>
      <w:r>
        <w:t>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01596470" w14:textId="77777777" w:rsidR="007070ED" w:rsidRDefault="007070ED" w:rsidP="00A20488">
      <w:pPr>
        <w:pStyle w:val="PL"/>
      </w:pP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B426B22" w:rsidR="0023352B" w:rsidRDefault="0023352B" w:rsidP="0023352B">
      <w:pPr>
        <w:pStyle w:val="PL"/>
      </w:pPr>
      <w:r>
        <w:rPr>
          <w:lang w:val="en-US"/>
        </w:rPr>
        <w:t xml:space="preserve">      </w:t>
      </w:r>
      <w:r>
        <w:t>&lt;xs:element name="</w:t>
      </w:r>
      <w:r w:rsidRPr="000E011A">
        <w:t>relay-V2X-</w:t>
      </w:r>
      <w:r>
        <w:t>ue</w:t>
      </w:r>
      <w:r w:rsidRPr="000E011A">
        <w:t>-id-list</w:t>
      </w:r>
      <w:r>
        <w:t>" type="</w:t>
      </w:r>
      <w:r w:rsidR="00161409" w:rsidRPr="00787368">
        <w:t>vaeinfo</w:t>
      </w:r>
      <w:r>
        <w:t>:tUeIDListType"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Pr="00D5725F" w:rsidRDefault="00F0147F" w:rsidP="00F0147F">
      <w:pPr>
        <w:pStyle w:val="PL"/>
        <w:rPr>
          <w:lang w:val="fr-FR"/>
        </w:rPr>
      </w:pPr>
      <w:r>
        <w:t xml:space="preserve">      </w:t>
      </w:r>
      <w:r w:rsidRPr="00D5725F">
        <w:rPr>
          <w:lang w:val="fr-FR"/>
        </w:rPr>
        <w:t>&lt;xs:element name="VRU-communication-assistance" type="vaeinfo:tVRUCommunicationAssistanceType" minOccurs="0" maxOccurs="1"/&gt;</w:t>
      </w:r>
    </w:p>
    <w:p w14:paraId="728F395F" w14:textId="77777777" w:rsidR="00F0147F" w:rsidRDefault="00F0147F" w:rsidP="00F0147F">
      <w:pPr>
        <w:pStyle w:val="PL"/>
      </w:pPr>
      <w:r w:rsidRPr="00D5725F">
        <w:rPr>
          <w:lang w:val="fr-FR"/>
        </w:rPr>
        <w:t xml:space="preserve">      </w:t>
      </w:r>
      <w:r>
        <w:t>&lt;xs:any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705DE632" w14:textId="77777777" w:rsidR="00853866" w:rsidRDefault="00853866" w:rsidP="00853866">
      <w:pPr>
        <w:pStyle w:val="PL"/>
      </w:pPr>
      <w:r>
        <w:t xml:space="preserve">  &lt;xs:complexType name="</w:t>
      </w:r>
      <w:r>
        <w:rPr>
          <w:lang w:val="en-US"/>
        </w:rPr>
        <w:t>tVRUCommunicationAssistance</w:t>
      </w:r>
      <w:r w:rsidRPr="00192D15">
        <w:rPr>
          <w:lang w:val="en-US"/>
        </w:rPr>
        <w:t>Type</w:t>
      </w:r>
      <w:r>
        <w:t>"&gt;</w:t>
      </w:r>
    </w:p>
    <w:p w14:paraId="5D55120F" w14:textId="77777777" w:rsidR="00853866" w:rsidRDefault="00853866" w:rsidP="00853866">
      <w:pPr>
        <w:pStyle w:val="PL"/>
      </w:pPr>
      <w:r>
        <w:t xml:space="preserve">    &lt;xs:sequence&gt;</w:t>
      </w:r>
    </w:p>
    <w:p w14:paraId="23A2BA12" w14:textId="77777777" w:rsidR="00853866" w:rsidRDefault="00853866" w:rsidP="00853866">
      <w:pPr>
        <w:pStyle w:val="PL"/>
      </w:pPr>
      <w:r>
        <w:t xml:space="preserve">      &lt;xs:element name="triggering-criteria-for-VRU" type="xs:string" </w:t>
      </w:r>
      <w:r w:rsidRPr="0073469F">
        <w:t>minOccurs="0"</w:t>
      </w:r>
      <w:r>
        <w:t xml:space="preserve"> </w:t>
      </w:r>
      <w:r w:rsidRPr="0073469F">
        <w:t>maxOccurs="</w:t>
      </w:r>
      <w:r>
        <w:t>unbounded</w:t>
      </w:r>
      <w:r w:rsidRPr="0073469F">
        <w:t>"</w:t>
      </w:r>
      <w:r>
        <w:t>/&gt;</w:t>
      </w:r>
    </w:p>
    <w:p w14:paraId="34C8F83E" w14:textId="77777777" w:rsidR="00853866" w:rsidRDefault="00853866" w:rsidP="00853866">
      <w:pPr>
        <w:pStyle w:val="PL"/>
      </w:pPr>
      <w:r>
        <w:t xml:space="preserve">      &lt;xs:element name="route-planning-info" type="vaeinfo:</w:t>
      </w:r>
      <w:r w:rsidRPr="00201F8B">
        <w:t>t</w:t>
      </w:r>
      <w:r>
        <w:t>RouteType"</w:t>
      </w:r>
      <w:r w:rsidRPr="005E52FF">
        <w:t xml:space="preserve"> </w:t>
      </w:r>
      <w:r w:rsidRPr="0073469F">
        <w:t>minOccurs="0"</w:t>
      </w:r>
      <w:r>
        <w:t xml:space="preserve"> </w:t>
      </w:r>
      <w:r w:rsidRPr="0073469F">
        <w:t>maxOccurs="</w:t>
      </w:r>
      <w:r>
        <w:t>unbounded</w:t>
      </w:r>
      <w:r w:rsidRPr="0073469F">
        <w:t>"</w:t>
      </w:r>
      <w:r>
        <w:t>/&gt;</w:t>
      </w:r>
    </w:p>
    <w:p w14:paraId="1CE822BD" w14:textId="77777777" w:rsidR="00853866" w:rsidRDefault="00853866" w:rsidP="00853866">
      <w:pPr>
        <w:pStyle w:val="PL"/>
      </w:pPr>
      <w:r>
        <w:t xml:space="preserve">      &lt;xs:any namespace="##other" processContents="lax"/&gt;</w:t>
      </w:r>
    </w:p>
    <w:p w14:paraId="108979B1" w14:textId="77777777" w:rsidR="00853866" w:rsidRDefault="00853866" w:rsidP="00853866">
      <w:pPr>
        <w:pStyle w:val="PL"/>
      </w:pPr>
      <w:r>
        <w:t xml:space="preserve">    &lt;/xs:sequence&gt;</w:t>
      </w:r>
    </w:p>
    <w:p w14:paraId="050E244A" w14:textId="77777777" w:rsidR="00853866" w:rsidRDefault="00853866" w:rsidP="00853866">
      <w:pPr>
        <w:pStyle w:val="PL"/>
      </w:pPr>
      <w:r>
        <w:t xml:space="preserve">    &lt;xs:anyAttribute namespace="##any" processContents="lax"/&gt;</w:t>
      </w:r>
    </w:p>
    <w:p w14:paraId="0A92EC13" w14:textId="77777777" w:rsidR="00853866" w:rsidRPr="00A07BBE" w:rsidRDefault="00853866" w:rsidP="00853866">
      <w:pPr>
        <w:pStyle w:val="PL"/>
      </w:pPr>
      <w:r>
        <w:t xml:space="preserve">  &lt;/xs:complexType&gt;</w:t>
      </w:r>
    </w:p>
    <w:p w14:paraId="4177496D" w14:textId="77777777" w:rsidR="00853866" w:rsidRDefault="00853866" w:rsidP="00853866">
      <w:pPr>
        <w:pStyle w:val="PL"/>
      </w:pPr>
      <w:r>
        <w:t xml:space="preserve">  &lt;xs:complexType name="</w:t>
      </w:r>
      <w:r>
        <w:rPr>
          <w:lang w:val="en-US"/>
        </w:rPr>
        <w:t>tRoute</w:t>
      </w:r>
      <w:r w:rsidRPr="00192D15">
        <w:rPr>
          <w:lang w:val="en-US"/>
        </w:rPr>
        <w:t>Type</w:t>
      </w:r>
      <w:r>
        <w:t>"&gt;</w:t>
      </w:r>
    </w:p>
    <w:p w14:paraId="1848C11A" w14:textId="77777777" w:rsidR="00853866" w:rsidRDefault="00853866" w:rsidP="00853866">
      <w:pPr>
        <w:pStyle w:val="PL"/>
      </w:pPr>
      <w:r>
        <w:t xml:space="preserve">    &lt;xs:annotation&gt;</w:t>
      </w:r>
    </w:p>
    <w:p w14:paraId="3A24C881" w14:textId="77777777" w:rsidR="00853866" w:rsidRDefault="00853866" w:rsidP="00853866">
      <w:pPr>
        <w:pStyle w:val="PL"/>
      </w:pPr>
      <w:r>
        <w:t xml:space="preserve">      &lt;xs:documentation&gt;RouteType is based on the object Route of the method:</w:t>
      </w:r>
      <w:r w:rsidRPr="0008728F">
        <w:t>computeRoutes</w:t>
      </w:r>
      <w:r>
        <w:t xml:space="preserve"> of the Routes API from the Maps Platform. RouteType </w:t>
      </w:r>
      <w:r w:rsidRPr="00273FD5">
        <w:t>contains just one route</w:t>
      </w:r>
      <w:r>
        <w:t>&lt;/xs:documentation&gt;</w:t>
      </w:r>
    </w:p>
    <w:p w14:paraId="302CD056" w14:textId="77777777" w:rsidR="00853866" w:rsidRDefault="00853866" w:rsidP="00853866">
      <w:pPr>
        <w:pStyle w:val="PL"/>
      </w:pPr>
      <w:r>
        <w:t xml:space="preserve">    &lt;/xs:annotation&gt;</w:t>
      </w:r>
    </w:p>
    <w:p w14:paraId="4241340E" w14:textId="77777777" w:rsidR="00853866" w:rsidRDefault="00853866" w:rsidP="00853866">
      <w:pPr>
        <w:pStyle w:val="PL"/>
      </w:pPr>
      <w:r>
        <w:t xml:space="preserve">    &lt;xs:sequence&gt;</w:t>
      </w:r>
    </w:p>
    <w:p w14:paraId="5A76DB7F" w14:textId="77777777" w:rsidR="00853866" w:rsidRDefault="00853866" w:rsidP="00853866">
      <w:pPr>
        <w:pStyle w:val="PL"/>
      </w:pPr>
      <w:r>
        <w:t xml:space="preserve">      &lt;xs:element name="origin" type="vaeinfo:tWayPointType" </w:t>
      </w:r>
      <w:r w:rsidRPr="0073469F">
        <w:t>minOccurs="</w:t>
      </w:r>
      <w:r>
        <w:t>1</w:t>
      </w:r>
      <w:r w:rsidRPr="0073469F">
        <w:t>"</w:t>
      </w:r>
      <w:r>
        <w:t xml:space="preserve"> </w:t>
      </w:r>
      <w:r w:rsidRPr="0073469F">
        <w:t>maxOccurs="</w:t>
      </w:r>
      <w:r>
        <w:t>unbounded</w:t>
      </w:r>
      <w:r w:rsidRPr="0073469F">
        <w:t>"</w:t>
      </w:r>
      <w:r>
        <w:t>/&gt;</w:t>
      </w:r>
    </w:p>
    <w:p w14:paraId="1CCF6BE2" w14:textId="77777777" w:rsidR="00853866" w:rsidRDefault="00853866" w:rsidP="00853866">
      <w:pPr>
        <w:pStyle w:val="PL"/>
      </w:pPr>
      <w:r>
        <w:t xml:space="preserve">      &lt;xs:element name="destination" type="vaeinfo:tWayPointType"</w:t>
      </w:r>
      <w:r w:rsidRPr="005E52FF">
        <w:t xml:space="preserve"> </w:t>
      </w:r>
      <w:r w:rsidRPr="0073469F">
        <w:t>minOccurs="</w:t>
      </w:r>
      <w:r>
        <w:t>1</w:t>
      </w:r>
      <w:r w:rsidRPr="0073469F">
        <w:t>"</w:t>
      </w:r>
      <w:r>
        <w:t xml:space="preserve"> </w:t>
      </w:r>
      <w:r w:rsidRPr="0073469F">
        <w:t>maxOccurs="</w:t>
      </w:r>
      <w:r>
        <w:t>unbounded</w:t>
      </w:r>
      <w:r w:rsidRPr="0073469F">
        <w:t>"</w:t>
      </w:r>
      <w:r>
        <w:t>/&gt;</w:t>
      </w:r>
    </w:p>
    <w:p w14:paraId="5C6A8149" w14:textId="77777777" w:rsidR="00853866" w:rsidRDefault="00853866" w:rsidP="00853866">
      <w:pPr>
        <w:pStyle w:val="PL"/>
      </w:pPr>
      <w:r>
        <w:t xml:space="preserve">      &lt;xs:element name="legs" type="vaeinfo:</w:t>
      </w:r>
      <w:r w:rsidRPr="00201F8B">
        <w:t>t</w:t>
      </w:r>
      <w:r>
        <w:t>RouteLegType"</w:t>
      </w:r>
      <w:r w:rsidRPr="005E52FF">
        <w:t xml:space="preserve"> </w:t>
      </w:r>
      <w:r w:rsidRPr="0073469F">
        <w:t>minOccurs="</w:t>
      </w:r>
      <w:r>
        <w:t>1</w:t>
      </w:r>
      <w:r w:rsidRPr="0073469F">
        <w:t>"</w:t>
      </w:r>
      <w:r>
        <w:t xml:space="preserve"> </w:t>
      </w:r>
      <w:r w:rsidRPr="0073469F">
        <w:t>maxOccurs="</w:t>
      </w:r>
      <w:r>
        <w:t>unbounded</w:t>
      </w:r>
      <w:r w:rsidRPr="0073469F">
        <w:t>"</w:t>
      </w:r>
      <w:r>
        <w:t>/&gt;</w:t>
      </w:r>
    </w:p>
    <w:p w14:paraId="7CEEB298" w14:textId="77777777" w:rsidR="00853866" w:rsidRDefault="00853866" w:rsidP="00853866">
      <w:pPr>
        <w:pStyle w:val="PL"/>
      </w:pPr>
      <w:r>
        <w:t xml:space="preserve">      &lt;xs:element name="distanceMeters" type="xs:integer"</w:t>
      </w:r>
      <w:r w:rsidRPr="005E52FF">
        <w:t xml:space="preserve"> </w:t>
      </w:r>
      <w:r w:rsidRPr="0073469F">
        <w:t>minOccurs="</w:t>
      </w:r>
      <w:r>
        <w:t>1</w:t>
      </w:r>
      <w:r w:rsidRPr="0073469F">
        <w:t>"</w:t>
      </w:r>
      <w:r>
        <w:t xml:space="preserve"> </w:t>
      </w:r>
      <w:r w:rsidRPr="0073469F">
        <w:t>maxOccurs="</w:t>
      </w:r>
      <w:r>
        <w:t>1</w:t>
      </w:r>
      <w:r w:rsidRPr="0073469F">
        <w:t>"</w:t>
      </w:r>
      <w:r>
        <w:t>/&gt;</w:t>
      </w:r>
    </w:p>
    <w:p w14:paraId="6C4672B1"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5AAEBB5"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69215EE2" w14:textId="77777777" w:rsidR="00853866" w:rsidRDefault="00853866" w:rsidP="00853866">
      <w:pPr>
        <w:pStyle w:val="PL"/>
      </w:pPr>
      <w:r>
        <w:t xml:space="preserve">      &lt;xs:element name="polyLine" type="xs:string" </w:t>
      </w:r>
      <w:r w:rsidRPr="0073469F">
        <w:t>minOccurs="</w:t>
      </w:r>
      <w:r>
        <w:t>1</w:t>
      </w:r>
      <w:r w:rsidRPr="0073469F">
        <w:t>"</w:t>
      </w:r>
      <w:r>
        <w:t xml:space="preserve"> </w:t>
      </w:r>
      <w:r w:rsidRPr="0073469F">
        <w:t>maxOccurs="</w:t>
      </w:r>
      <w:r>
        <w:t>unbounded</w:t>
      </w:r>
      <w:r w:rsidRPr="0073469F">
        <w:t>"</w:t>
      </w:r>
      <w:r>
        <w:t>/&gt;</w:t>
      </w:r>
    </w:p>
    <w:p w14:paraId="40420607" w14:textId="77777777" w:rsidR="00853866" w:rsidRDefault="00853866" w:rsidP="00853866">
      <w:pPr>
        <w:pStyle w:val="PL"/>
      </w:pPr>
      <w:r>
        <w:t xml:space="preserve">      &lt;xs:element name="viewPort" type="vaeinfo:tViewPortType" </w:t>
      </w:r>
      <w:r w:rsidRPr="0073469F">
        <w:t>minOccurs="</w:t>
      </w:r>
      <w:r>
        <w:t>1</w:t>
      </w:r>
      <w:r w:rsidRPr="0073469F">
        <w:t>"</w:t>
      </w:r>
      <w:r>
        <w:t xml:space="preserve"> </w:t>
      </w:r>
      <w:r w:rsidRPr="0073469F">
        <w:t>maxOccurs="</w:t>
      </w:r>
      <w:r>
        <w:t>unbounded</w:t>
      </w:r>
      <w:r w:rsidRPr="0073469F">
        <w:t>"</w:t>
      </w:r>
      <w:r>
        <w:t>/&gt;</w:t>
      </w:r>
    </w:p>
    <w:p w14:paraId="3FEE1309"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2B5D079A" w14:textId="77777777" w:rsidR="00853866" w:rsidRDefault="00853866" w:rsidP="00853866">
      <w:pPr>
        <w:pStyle w:val="PL"/>
      </w:pPr>
      <w:r>
        <w:t xml:space="preserve">      &lt;xs:element name="routeToken" type="xs:string"</w:t>
      </w:r>
      <w:r w:rsidRPr="005E52FF">
        <w:t xml:space="preserve"> </w:t>
      </w:r>
      <w:r w:rsidRPr="0073469F">
        <w:t>minOccurs="</w:t>
      </w:r>
      <w:r>
        <w:t>0</w:t>
      </w:r>
      <w:r w:rsidRPr="0073469F">
        <w:t>"</w:t>
      </w:r>
      <w:r>
        <w:t xml:space="preserve"> </w:t>
      </w:r>
      <w:r w:rsidRPr="0073469F">
        <w:t>maxOccurs="</w:t>
      </w:r>
      <w:r>
        <w:t>1</w:t>
      </w:r>
      <w:r w:rsidRPr="0073469F">
        <w:t>"</w:t>
      </w:r>
      <w:r>
        <w:t>/&gt;</w:t>
      </w:r>
    </w:p>
    <w:p w14:paraId="2AF975CA" w14:textId="77777777" w:rsidR="00853866" w:rsidRDefault="00853866" w:rsidP="00853866">
      <w:pPr>
        <w:pStyle w:val="PL"/>
      </w:pPr>
      <w:r>
        <w:t xml:space="preserve">      &lt;xs:any namespace="##other" processContents="lax"/&gt;</w:t>
      </w:r>
    </w:p>
    <w:p w14:paraId="3F288DDD" w14:textId="77777777" w:rsidR="00853866" w:rsidRDefault="00853866" w:rsidP="00853866">
      <w:pPr>
        <w:pStyle w:val="PL"/>
      </w:pPr>
      <w:r>
        <w:t xml:space="preserve">    &lt;/xs:sequence&gt;</w:t>
      </w:r>
    </w:p>
    <w:p w14:paraId="11D73C11" w14:textId="77777777" w:rsidR="00853866" w:rsidRDefault="00853866" w:rsidP="00853866">
      <w:pPr>
        <w:pStyle w:val="PL"/>
      </w:pPr>
      <w:r>
        <w:t xml:space="preserve">    &lt;xs:anyAttribute namespace="##any" processContents="lax"/&gt;</w:t>
      </w:r>
    </w:p>
    <w:p w14:paraId="0928176B" w14:textId="77777777" w:rsidR="00853866" w:rsidRPr="00A07BBE" w:rsidRDefault="00853866" w:rsidP="00853866">
      <w:pPr>
        <w:pStyle w:val="PL"/>
      </w:pPr>
      <w:r>
        <w:t xml:space="preserve">  &lt;/xs:complexType&gt;</w:t>
      </w:r>
    </w:p>
    <w:p w14:paraId="62172309" w14:textId="77777777" w:rsidR="00853866" w:rsidRDefault="00853866" w:rsidP="00853866">
      <w:pPr>
        <w:pStyle w:val="PL"/>
      </w:pPr>
      <w:r>
        <w:t xml:space="preserve">  &lt;xs:complexType name="</w:t>
      </w:r>
      <w:r>
        <w:rPr>
          <w:lang w:val="en-US"/>
        </w:rPr>
        <w:t>tWayPoint</w:t>
      </w:r>
      <w:r w:rsidRPr="00192D15">
        <w:rPr>
          <w:lang w:val="en-US"/>
        </w:rPr>
        <w:t>Type</w:t>
      </w:r>
      <w:r>
        <w:t>"&gt;</w:t>
      </w:r>
    </w:p>
    <w:p w14:paraId="2CA7EED5" w14:textId="77777777" w:rsidR="00853866" w:rsidRDefault="00853866" w:rsidP="00853866">
      <w:pPr>
        <w:pStyle w:val="PL"/>
      </w:pPr>
      <w:r>
        <w:t xml:space="preserve">    &lt;xs:sequence&gt;</w:t>
      </w:r>
    </w:p>
    <w:p w14:paraId="41821DB2" w14:textId="77777777" w:rsidR="00853866" w:rsidRDefault="00853866" w:rsidP="00853866">
      <w:pPr>
        <w:pStyle w:val="PL"/>
      </w:pPr>
      <w:r>
        <w:t xml:space="preserve">      &lt;xs:element name="via" type="xs:boolean" </w:t>
      </w:r>
      <w:r w:rsidRPr="0073469F">
        <w:t>minOccurs="0"</w:t>
      </w:r>
      <w:r>
        <w:t xml:space="preserve"> </w:t>
      </w:r>
      <w:r w:rsidRPr="0073469F">
        <w:t>maxOccurs="</w:t>
      </w:r>
      <w:r>
        <w:t>1</w:t>
      </w:r>
      <w:r w:rsidRPr="0073469F">
        <w:t>"</w:t>
      </w:r>
      <w:r>
        <w:t>/&gt;</w:t>
      </w:r>
    </w:p>
    <w:p w14:paraId="37BA17F9" w14:textId="77777777" w:rsidR="00853866" w:rsidRDefault="00853866" w:rsidP="00853866">
      <w:pPr>
        <w:pStyle w:val="PL"/>
      </w:pPr>
      <w:r>
        <w:t xml:space="preserve">      &lt;xs:element name="vehicleStopOver" type="xs:boolean"</w:t>
      </w:r>
      <w:r w:rsidRPr="005E52FF">
        <w:t xml:space="preserve"> </w:t>
      </w:r>
      <w:r w:rsidRPr="0073469F">
        <w:t>minOccurs="0"</w:t>
      </w:r>
      <w:r>
        <w:t xml:space="preserve"> </w:t>
      </w:r>
      <w:r w:rsidRPr="0073469F">
        <w:t>maxOccurs="</w:t>
      </w:r>
      <w:r>
        <w:t>1</w:t>
      </w:r>
      <w:r w:rsidRPr="0073469F">
        <w:t>"</w:t>
      </w:r>
      <w:r>
        <w:t>/&gt;</w:t>
      </w:r>
    </w:p>
    <w:p w14:paraId="79366AEB"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37B0B3CE" w14:textId="77777777" w:rsidR="00853866" w:rsidRDefault="00853866" w:rsidP="00853866">
      <w:pPr>
        <w:pStyle w:val="PL"/>
      </w:pPr>
      <w:r>
        <w:t xml:space="preserve">      &lt;xs:element name="location" type="vaeinfo:tLocationType"</w:t>
      </w:r>
      <w:r w:rsidRPr="005E52FF">
        <w:t xml:space="preserve"> </w:t>
      </w:r>
      <w:r w:rsidRPr="0073469F">
        <w:t>minOccurs="</w:t>
      </w:r>
      <w:r>
        <w:t>1</w:t>
      </w:r>
      <w:r w:rsidRPr="0073469F">
        <w:t>"</w:t>
      </w:r>
      <w:r>
        <w:t xml:space="preserve"> </w:t>
      </w:r>
      <w:r w:rsidRPr="0073469F">
        <w:t>maxOccurs="</w:t>
      </w:r>
      <w:r>
        <w:t>1</w:t>
      </w:r>
      <w:r w:rsidRPr="0073469F">
        <w:t>"</w:t>
      </w:r>
      <w:r>
        <w:t>/&gt;</w:t>
      </w:r>
    </w:p>
    <w:p w14:paraId="10EEB82F" w14:textId="77777777" w:rsidR="00853866" w:rsidRDefault="00853866" w:rsidP="00853866">
      <w:pPr>
        <w:pStyle w:val="PL"/>
      </w:pPr>
      <w:r>
        <w:t xml:space="preserve">      &lt;xs:element name="placeId" type="xs:string"</w:t>
      </w:r>
      <w:r w:rsidRPr="005E52FF">
        <w:t xml:space="preserve"> </w:t>
      </w:r>
      <w:r w:rsidRPr="0073469F">
        <w:t>minOccurs="0"</w:t>
      </w:r>
      <w:r>
        <w:t xml:space="preserve"> </w:t>
      </w:r>
      <w:r w:rsidRPr="0073469F">
        <w:t>maxOccurs="</w:t>
      </w:r>
      <w:r>
        <w:t>1</w:t>
      </w:r>
      <w:r w:rsidRPr="0073469F">
        <w:t>"</w:t>
      </w:r>
      <w:r>
        <w:t>/&gt;</w:t>
      </w:r>
    </w:p>
    <w:p w14:paraId="311CAE74" w14:textId="77777777" w:rsidR="00853866" w:rsidRDefault="00853866" w:rsidP="00853866">
      <w:pPr>
        <w:pStyle w:val="PL"/>
      </w:pPr>
      <w:r>
        <w:t xml:space="preserve">      &lt;xs:element name="address" type="xs:string"</w:t>
      </w:r>
      <w:r w:rsidRPr="005E52FF">
        <w:t xml:space="preserve"> </w:t>
      </w:r>
      <w:r w:rsidRPr="0073469F">
        <w:t>minOccurs="0"</w:t>
      </w:r>
      <w:r>
        <w:t xml:space="preserve"> </w:t>
      </w:r>
      <w:r w:rsidRPr="0073469F">
        <w:t>maxOccurs="</w:t>
      </w:r>
      <w:r>
        <w:t>1</w:t>
      </w:r>
      <w:r w:rsidRPr="0073469F">
        <w:t>"</w:t>
      </w:r>
      <w:r>
        <w:t>/&gt;</w:t>
      </w:r>
    </w:p>
    <w:p w14:paraId="345D67A4" w14:textId="77777777" w:rsidR="00853866" w:rsidRDefault="00853866" w:rsidP="00853866">
      <w:pPr>
        <w:pStyle w:val="PL"/>
      </w:pPr>
      <w:r>
        <w:t xml:space="preserve">      &lt;xs:any namespace="##other" processContents="lax"/&gt;</w:t>
      </w:r>
    </w:p>
    <w:p w14:paraId="7E5DCDB3" w14:textId="77777777" w:rsidR="00853866" w:rsidRDefault="00853866" w:rsidP="00853866">
      <w:pPr>
        <w:pStyle w:val="PL"/>
      </w:pPr>
      <w:r>
        <w:t xml:space="preserve">    &lt;/xs:sequence&gt;</w:t>
      </w:r>
    </w:p>
    <w:p w14:paraId="6FA94509" w14:textId="77777777" w:rsidR="00853866" w:rsidRDefault="00853866" w:rsidP="00853866">
      <w:pPr>
        <w:pStyle w:val="PL"/>
      </w:pPr>
      <w:r>
        <w:t xml:space="preserve">    &lt;xs:anyAttribute namespace="##any" processContents="lax"/&gt;</w:t>
      </w:r>
    </w:p>
    <w:p w14:paraId="4BCA5198" w14:textId="77777777" w:rsidR="00853866" w:rsidRPr="00A07BBE" w:rsidRDefault="00853866" w:rsidP="00853866">
      <w:pPr>
        <w:pStyle w:val="PL"/>
      </w:pPr>
      <w:r>
        <w:t xml:space="preserve">  &lt;/xs:complexType&gt;</w:t>
      </w:r>
    </w:p>
    <w:p w14:paraId="2BA920A4" w14:textId="77777777" w:rsidR="00853866" w:rsidRDefault="00853866" w:rsidP="00853866">
      <w:pPr>
        <w:pStyle w:val="PL"/>
      </w:pPr>
      <w:r>
        <w:t xml:space="preserve">  &lt;xs:complexType name="</w:t>
      </w:r>
      <w:r>
        <w:rPr>
          <w:lang w:val="en-US"/>
        </w:rPr>
        <w:t>tLocation</w:t>
      </w:r>
      <w:r w:rsidRPr="00192D15">
        <w:rPr>
          <w:lang w:val="en-US"/>
        </w:rPr>
        <w:t>Type</w:t>
      </w:r>
      <w:r>
        <w:t>"&gt;</w:t>
      </w:r>
    </w:p>
    <w:p w14:paraId="1256070D" w14:textId="77777777" w:rsidR="00853866" w:rsidRDefault="00853866" w:rsidP="00853866">
      <w:pPr>
        <w:pStyle w:val="PL"/>
      </w:pPr>
      <w:r>
        <w:t xml:space="preserve">    &lt;xs:sequence&gt;</w:t>
      </w:r>
    </w:p>
    <w:p w14:paraId="09593E8A" w14:textId="77777777" w:rsidR="00853866" w:rsidRDefault="00853866" w:rsidP="00853866">
      <w:pPr>
        <w:pStyle w:val="PL"/>
      </w:pPr>
      <w:r>
        <w:t xml:space="preserve">      &lt;xs:element name="latLng" type="vaeinfo:tLatLngType" minOccurs="0</w:t>
      </w:r>
      <w:r w:rsidRPr="0073469F">
        <w:t>"</w:t>
      </w:r>
      <w:r>
        <w:t xml:space="preserve"> </w:t>
      </w:r>
      <w:r w:rsidRPr="0073469F">
        <w:t>maxOccurs="</w:t>
      </w:r>
      <w:r>
        <w:t>1</w:t>
      </w:r>
      <w:r w:rsidRPr="0073469F">
        <w:t>"</w:t>
      </w:r>
      <w:r>
        <w:t>/&gt;</w:t>
      </w:r>
    </w:p>
    <w:p w14:paraId="3FC0EC2E" w14:textId="77777777" w:rsidR="00853866" w:rsidRDefault="00853866" w:rsidP="00853866">
      <w:pPr>
        <w:pStyle w:val="PL"/>
      </w:pPr>
      <w:r>
        <w:t xml:space="preserve">      &lt;xs:element name="heading" type="xs:integer"</w:t>
      </w:r>
      <w:r w:rsidRPr="005E52FF">
        <w:t xml:space="preserve"> </w:t>
      </w:r>
      <w:r>
        <w:t>minOccurs="0</w:t>
      </w:r>
      <w:r w:rsidRPr="0073469F">
        <w:t>"</w:t>
      </w:r>
      <w:r>
        <w:t xml:space="preserve"> </w:t>
      </w:r>
      <w:r w:rsidRPr="0073469F">
        <w:t>maxOccurs="</w:t>
      </w:r>
      <w:r>
        <w:t>1</w:t>
      </w:r>
      <w:r w:rsidRPr="0073469F">
        <w:t>"</w:t>
      </w:r>
      <w:r>
        <w:t>/&gt;</w:t>
      </w:r>
    </w:p>
    <w:p w14:paraId="67317574" w14:textId="77777777" w:rsidR="00853866" w:rsidRDefault="00853866" w:rsidP="00853866">
      <w:pPr>
        <w:pStyle w:val="PL"/>
      </w:pPr>
      <w:r>
        <w:t xml:space="preserve">      &lt;xs:any namespace="##other" processContents="lax"/&gt;</w:t>
      </w:r>
    </w:p>
    <w:p w14:paraId="6F73CDB0" w14:textId="77777777" w:rsidR="00853866" w:rsidRDefault="00853866" w:rsidP="00853866">
      <w:pPr>
        <w:pStyle w:val="PL"/>
      </w:pPr>
      <w:r>
        <w:t xml:space="preserve">    &lt;/xs:sequence&gt;</w:t>
      </w:r>
    </w:p>
    <w:p w14:paraId="48A6BE04" w14:textId="77777777" w:rsidR="00853866" w:rsidRDefault="00853866" w:rsidP="00853866">
      <w:pPr>
        <w:pStyle w:val="PL"/>
      </w:pPr>
      <w:r>
        <w:t xml:space="preserve">    &lt;xs:anyAttribute namespace="##any" processContents="lax"/&gt;</w:t>
      </w:r>
    </w:p>
    <w:p w14:paraId="3FD47AA4" w14:textId="77777777" w:rsidR="00853866" w:rsidRPr="00A07BBE" w:rsidRDefault="00853866" w:rsidP="00853866">
      <w:pPr>
        <w:pStyle w:val="PL"/>
      </w:pPr>
      <w:r>
        <w:t xml:space="preserve">  &lt;/xs:complexType&gt;</w:t>
      </w:r>
    </w:p>
    <w:p w14:paraId="5571C197" w14:textId="77777777" w:rsidR="00853866" w:rsidRDefault="00853866" w:rsidP="00853866">
      <w:pPr>
        <w:pStyle w:val="PL"/>
      </w:pPr>
      <w:r>
        <w:t xml:space="preserve">  &lt;xs:complexType name="</w:t>
      </w:r>
      <w:r>
        <w:rPr>
          <w:lang w:val="en-US"/>
        </w:rPr>
        <w:t>tLatLng</w:t>
      </w:r>
      <w:r w:rsidRPr="00192D15">
        <w:rPr>
          <w:lang w:val="en-US"/>
        </w:rPr>
        <w:t>Type</w:t>
      </w:r>
      <w:r>
        <w:t>"&gt;</w:t>
      </w:r>
    </w:p>
    <w:p w14:paraId="081C99CC" w14:textId="77777777" w:rsidR="00853866" w:rsidRDefault="00853866" w:rsidP="00853866">
      <w:pPr>
        <w:pStyle w:val="PL"/>
      </w:pPr>
      <w:r>
        <w:t xml:space="preserve">    &lt;xs:sequence&gt;</w:t>
      </w:r>
    </w:p>
    <w:p w14:paraId="4C44D5B7" w14:textId="77777777" w:rsidR="00853866" w:rsidRDefault="00853866" w:rsidP="00853866">
      <w:pPr>
        <w:pStyle w:val="PL"/>
      </w:pPr>
      <w:r>
        <w:t xml:space="preserve">      &lt;xs:element name="latitude" type="vaeinfo:tLatitudeType" </w:t>
      </w:r>
      <w:r w:rsidRPr="0073469F">
        <w:t>minOccurs="0"</w:t>
      </w:r>
      <w:r>
        <w:t xml:space="preserve"> </w:t>
      </w:r>
      <w:r w:rsidRPr="0073469F">
        <w:t>maxOccurs="</w:t>
      </w:r>
      <w:r>
        <w:t>unbounded</w:t>
      </w:r>
      <w:r w:rsidRPr="0073469F">
        <w:t>"</w:t>
      </w:r>
      <w:r>
        <w:t>/&gt;</w:t>
      </w:r>
    </w:p>
    <w:p w14:paraId="07C7A693" w14:textId="77777777" w:rsidR="00853866" w:rsidRDefault="00853866" w:rsidP="00853866">
      <w:pPr>
        <w:pStyle w:val="PL"/>
      </w:pPr>
      <w:r>
        <w:t xml:space="preserve">      &lt;xs:element name="longitude" type="vaeinfo:tLongitudeType"</w:t>
      </w:r>
      <w:r w:rsidRPr="005E52FF">
        <w:t xml:space="preserve"> </w:t>
      </w:r>
      <w:r w:rsidRPr="0073469F">
        <w:t>minOccurs="0"</w:t>
      </w:r>
      <w:r>
        <w:t xml:space="preserve"> </w:t>
      </w:r>
      <w:r w:rsidRPr="0073469F">
        <w:t>maxOccurs="</w:t>
      </w:r>
      <w:r>
        <w:t>unbounded</w:t>
      </w:r>
      <w:r w:rsidRPr="0073469F">
        <w:t>"</w:t>
      </w:r>
      <w:r>
        <w:t>/&gt;</w:t>
      </w:r>
    </w:p>
    <w:p w14:paraId="114E07C2" w14:textId="77777777" w:rsidR="00853866" w:rsidRDefault="00853866" w:rsidP="00853866">
      <w:pPr>
        <w:pStyle w:val="PL"/>
      </w:pPr>
      <w:r>
        <w:t xml:space="preserve">      &lt;xs:any namespace="##other" processContents="lax"/&gt;</w:t>
      </w:r>
    </w:p>
    <w:p w14:paraId="798C5359" w14:textId="77777777" w:rsidR="00853866" w:rsidRDefault="00853866" w:rsidP="00853866">
      <w:pPr>
        <w:pStyle w:val="PL"/>
      </w:pPr>
      <w:r>
        <w:t xml:space="preserve">    &lt;/xs:sequence&gt;</w:t>
      </w:r>
    </w:p>
    <w:p w14:paraId="17666E2D" w14:textId="77777777" w:rsidR="00853866" w:rsidRDefault="00853866" w:rsidP="00853866">
      <w:pPr>
        <w:pStyle w:val="PL"/>
      </w:pPr>
      <w:r>
        <w:t xml:space="preserve">    &lt;xs:anyAttribute namespace="##any" processContents="lax"/&gt;</w:t>
      </w:r>
    </w:p>
    <w:p w14:paraId="4F9D7D1A" w14:textId="77777777" w:rsidR="00853866" w:rsidRPr="00A07BBE" w:rsidRDefault="00853866" w:rsidP="00853866">
      <w:pPr>
        <w:pStyle w:val="PL"/>
      </w:pPr>
      <w:r>
        <w:t xml:space="preserve">  &lt;/xs:complexType&gt;</w:t>
      </w:r>
    </w:p>
    <w:p w14:paraId="67D53698" w14:textId="77777777" w:rsidR="00853866" w:rsidRDefault="00853866" w:rsidP="00853866">
      <w:pPr>
        <w:pStyle w:val="PL"/>
      </w:pPr>
      <w:r>
        <w:t xml:space="preserve">  &lt;xs:simpleType name="tLatitudeType"&gt;</w:t>
      </w:r>
    </w:p>
    <w:p w14:paraId="799C517D" w14:textId="77777777" w:rsidR="00853866" w:rsidRDefault="00853866" w:rsidP="00853866">
      <w:pPr>
        <w:pStyle w:val="PL"/>
      </w:pPr>
      <w:r>
        <w:t xml:space="preserve">    &lt;xs:restriction base="xs:integer"&gt;</w:t>
      </w:r>
    </w:p>
    <w:p w14:paraId="7CEF144E" w14:textId="77777777" w:rsidR="00853866" w:rsidRDefault="00853866" w:rsidP="00853866">
      <w:pPr>
        <w:pStyle w:val="PL"/>
      </w:pPr>
      <w:r>
        <w:t xml:space="preserve">      &lt;xs:minInclusive value="-90"/&gt;</w:t>
      </w:r>
    </w:p>
    <w:p w14:paraId="7AEAE3C0" w14:textId="77777777" w:rsidR="00853866" w:rsidRDefault="00853866" w:rsidP="00853866">
      <w:pPr>
        <w:pStyle w:val="PL"/>
      </w:pPr>
      <w:r>
        <w:t xml:space="preserve">      &lt;xs:maxInclusive value="90"/&gt;</w:t>
      </w:r>
    </w:p>
    <w:p w14:paraId="203040DA" w14:textId="77777777" w:rsidR="00853866" w:rsidRDefault="00853866" w:rsidP="00853866">
      <w:pPr>
        <w:pStyle w:val="PL"/>
      </w:pPr>
      <w:r>
        <w:t xml:space="preserve">    &lt;/xs:restriction&gt;</w:t>
      </w:r>
    </w:p>
    <w:p w14:paraId="7634A7A9" w14:textId="77777777" w:rsidR="00853866" w:rsidRDefault="00853866" w:rsidP="00853866">
      <w:pPr>
        <w:pStyle w:val="PL"/>
      </w:pPr>
      <w:r>
        <w:t xml:space="preserve">    &lt;/xs:simpleType&gt;</w:t>
      </w:r>
    </w:p>
    <w:p w14:paraId="5D10EEA3" w14:textId="77777777" w:rsidR="00853866" w:rsidRDefault="00853866" w:rsidP="00853866">
      <w:pPr>
        <w:pStyle w:val="PL"/>
      </w:pPr>
      <w:r>
        <w:t xml:space="preserve">  &lt;xs:simpleType name="tLongitudeType"&gt;</w:t>
      </w:r>
    </w:p>
    <w:p w14:paraId="6D9FC0F3" w14:textId="77777777" w:rsidR="00853866" w:rsidRDefault="00853866" w:rsidP="00853866">
      <w:pPr>
        <w:pStyle w:val="PL"/>
      </w:pPr>
      <w:r>
        <w:t xml:space="preserve">    &lt;xs:restriction base="xs:integer"&gt;</w:t>
      </w:r>
    </w:p>
    <w:p w14:paraId="24BA0D09" w14:textId="77777777" w:rsidR="00853866" w:rsidRDefault="00853866" w:rsidP="00853866">
      <w:pPr>
        <w:pStyle w:val="PL"/>
      </w:pPr>
      <w:r>
        <w:t xml:space="preserve">      &lt;xs:minInclusive value="-180"/&gt;</w:t>
      </w:r>
    </w:p>
    <w:p w14:paraId="1092D555" w14:textId="77777777" w:rsidR="00853866" w:rsidRDefault="00853866" w:rsidP="00853866">
      <w:pPr>
        <w:pStyle w:val="PL"/>
      </w:pPr>
      <w:r>
        <w:t xml:space="preserve">      &lt;xs:maxInclusive value="180"/&gt;</w:t>
      </w:r>
    </w:p>
    <w:p w14:paraId="6C0EE728" w14:textId="77777777" w:rsidR="00853866" w:rsidRDefault="00853866" w:rsidP="00853866">
      <w:pPr>
        <w:pStyle w:val="PL"/>
      </w:pPr>
      <w:r>
        <w:t xml:space="preserve">    &lt;/xs:restriction&gt;</w:t>
      </w:r>
    </w:p>
    <w:p w14:paraId="12C6DC1A" w14:textId="77777777" w:rsidR="00853866" w:rsidRDefault="00853866" w:rsidP="00853866">
      <w:pPr>
        <w:pStyle w:val="PL"/>
      </w:pPr>
      <w:r>
        <w:t xml:space="preserve">    &lt;/xs:simpleType&gt;</w:t>
      </w:r>
    </w:p>
    <w:p w14:paraId="71F67A94" w14:textId="77777777" w:rsidR="00853866" w:rsidRDefault="00853866" w:rsidP="00853866">
      <w:pPr>
        <w:pStyle w:val="PL"/>
      </w:pPr>
      <w:r>
        <w:t xml:space="preserve">  &lt;xs:complexType name="</w:t>
      </w:r>
      <w:r>
        <w:rPr>
          <w:lang w:val="en-US"/>
        </w:rPr>
        <w:t>tRouteLeg</w:t>
      </w:r>
      <w:r w:rsidRPr="00192D15">
        <w:rPr>
          <w:lang w:val="en-US"/>
        </w:rPr>
        <w:t>Type</w:t>
      </w:r>
      <w:r>
        <w:t>"&gt;</w:t>
      </w:r>
    </w:p>
    <w:p w14:paraId="17C97542" w14:textId="77777777" w:rsidR="00853866" w:rsidRDefault="00853866" w:rsidP="00853866">
      <w:pPr>
        <w:pStyle w:val="PL"/>
      </w:pPr>
      <w:r>
        <w:t xml:space="preserve">    &lt;xs:sequence&gt;</w:t>
      </w:r>
    </w:p>
    <w:p w14:paraId="26A41143"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7F36F839"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7ADDAE72" w14:textId="77777777" w:rsidR="00853866" w:rsidRDefault="00853866" w:rsidP="00853866">
      <w:pPr>
        <w:pStyle w:val="PL"/>
      </w:pPr>
      <w:r>
        <w:t xml:space="preserve">      &lt;xs:element name="sideOfRoad" type="xs:boolean"</w:t>
      </w:r>
      <w:r w:rsidRPr="005E52FF">
        <w:t xml:space="preserve"> </w:t>
      </w:r>
      <w:r w:rsidRPr="0073469F">
        <w:t>minOccurs="0"</w:t>
      </w:r>
      <w:r>
        <w:t xml:space="preserve"> </w:t>
      </w:r>
      <w:r w:rsidRPr="0073469F">
        <w:t>maxOccurs="</w:t>
      </w:r>
      <w:r>
        <w:t>1</w:t>
      </w:r>
      <w:r w:rsidRPr="0073469F">
        <w:t>"</w:t>
      </w:r>
      <w:r>
        <w:t>/&gt;</w:t>
      </w:r>
    </w:p>
    <w:p w14:paraId="257A427A" w14:textId="77777777" w:rsidR="00853866" w:rsidRDefault="00853866" w:rsidP="00853866">
      <w:pPr>
        <w:pStyle w:val="PL"/>
      </w:pPr>
      <w:r>
        <w:t xml:space="preserve">      &lt;xs:element name="polyLine" type="vaeinfo:tPolyLineType"</w:t>
      </w:r>
      <w:r w:rsidRPr="005E52FF">
        <w:t xml:space="preserve"> </w:t>
      </w:r>
      <w:r w:rsidRPr="0073469F">
        <w:t>minOccurs="</w:t>
      </w:r>
      <w:r>
        <w:t>1</w:t>
      </w:r>
      <w:r w:rsidRPr="0073469F">
        <w:t>"</w:t>
      </w:r>
      <w:r>
        <w:t xml:space="preserve"> </w:t>
      </w:r>
      <w:r w:rsidRPr="0073469F">
        <w:t>maxOccurs="</w:t>
      </w:r>
      <w:r>
        <w:t>unbounded</w:t>
      </w:r>
      <w:r w:rsidRPr="0073469F">
        <w:t>"</w:t>
      </w:r>
      <w:r>
        <w:t>/&gt;</w:t>
      </w:r>
    </w:p>
    <w:p w14:paraId="5E550DEC"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0003FB24"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3C656D7" w14:textId="77777777" w:rsidR="00853866" w:rsidRDefault="00853866" w:rsidP="00853866">
      <w:pPr>
        <w:pStyle w:val="PL"/>
      </w:pPr>
      <w:r>
        <w:t xml:space="preserve">      &lt;xs:element name="steps" type="vaeinfo:tRouteLegStepType"</w:t>
      </w:r>
      <w:r w:rsidRPr="005E52FF">
        <w:t xml:space="preserve"> </w:t>
      </w:r>
      <w:r w:rsidRPr="0073469F">
        <w:t>minOccurs="</w:t>
      </w:r>
      <w:r>
        <w:t>1</w:t>
      </w:r>
      <w:r w:rsidRPr="0073469F">
        <w:t>"</w:t>
      </w:r>
      <w:r>
        <w:t xml:space="preserve"> </w:t>
      </w:r>
      <w:r w:rsidRPr="0073469F">
        <w:t>maxOccurs="</w:t>
      </w:r>
      <w:r>
        <w:t>unbounded</w:t>
      </w:r>
      <w:r w:rsidRPr="0073469F">
        <w:t>"</w:t>
      </w:r>
      <w:r>
        <w:t>/&gt;</w:t>
      </w:r>
    </w:p>
    <w:p w14:paraId="5AFE49E0"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686500E2" w14:textId="77777777" w:rsidR="00853866" w:rsidRDefault="00853866" w:rsidP="00853866">
      <w:pPr>
        <w:pStyle w:val="PL"/>
      </w:pPr>
      <w:r>
        <w:t xml:space="preserve">      &lt;xs:any namespace="##other" processContents="lax"/&gt;</w:t>
      </w:r>
    </w:p>
    <w:p w14:paraId="05DFD2D8" w14:textId="77777777" w:rsidR="00853866" w:rsidRDefault="00853866" w:rsidP="00853866">
      <w:pPr>
        <w:pStyle w:val="PL"/>
      </w:pPr>
      <w:r>
        <w:t xml:space="preserve">    &lt;/xs:sequence&gt;</w:t>
      </w:r>
    </w:p>
    <w:p w14:paraId="76A85BCB" w14:textId="77777777" w:rsidR="00853866" w:rsidRDefault="00853866" w:rsidP="00853866">
      <w:pPr>
        <w:pStyle w:val="PL"/>
      </w:pPr>
      <w:r>
        <w:t xml:space="preserve">    &lt;xs:anyAttribute namespace="##any" processContents="lax"/&gt;</w:t>
      </w:r>
    </w:p>
    <w:p w14:paraId="33D664D8" w14:textId="77777777" w:rsidR="00853866" w:rsidRPr="00A07BBE" w:rsidRDefault="00853866" w:rsidP="00853866">
      <w:pPr>
        <w:pStyle w:val="PL"/>
      </w:pPr>
      <w:r>
        <w:t xml:space="preserve">  &lt;/xs:complexType&gt;</w:t>
      </w:r>
    </w:p>
    <w:p w14:paraId="42E7941A" w14:textId="77777777" w:rsidR="00853866" w:rsidRDefault="00853866" w:rsidP="00853866">
      <w:pPr>
        <w:pStyle w:val="PL"/>
      </w:pPr>
      <w:r>
        <w:t xml:space="preserve">  &lt;xs:complexType name="</w:t>
      </w:r>
      <w:r>
        <w:rPr>
          <w:lang w:val="en-US"/>
        </w:rPr>
        <w:t>tPolyLine</w:t>
      </w:r>
      <w:r w:rsidRPr="00192D15">
        <w:rPr>
          <w:lang w:val="en-US"/>
        </w:rPr>
        <w:t>Type</w:t>
      </w:r>
      <w:r>
        <w:t>"&gt;</w:t>
      </w:r>
    </w:p>
    <w:p w14:paraId="492976EC" w14:textId="77777777" w:rsidR="00853866" w:rsidRDefault="00853866" w:rsidP="00853866">
      <w:pPr>
        <w:pStyle w:val="PL"/>
      </w:pPr>
      <w:r>
        <w:t xml:space="preserve">    &lt;xs:annotation&gt;</w:t>
      </w:r>
    </w:p>
    <w:p w14:paraId="56C40E87" w14:textId="77777777" w:rsidR="00853866" w:rsidRDefault="00853866" w:rsidP="00853866">
      <w:pPr>
        <w:pStyle w:val="PL"/>
      </w:pPr>
      <w:r>
        <w:t xml:space="preserve">      &lt;xs:documentation&gt;PolyLine is either a</w:t>
      </w:r>
      <w:r w:rsidRPr="003A53FB">
        <w:t xml:space="preserve"> string encoding of the polyline using the polyline encoding algorithm</w:t>
      </w:r>
      <w:r>
        <w:t xml:space="preserve"> or an array of two or more positions encoded as a string using t</w:t>
      </w:r>
      <w:r w:rsidRPr="00A00783">
        <w:t>he GeoJSON LineString format</w:t>
      </w:r>
      <w:r>
        <w:t>&lt;/xs:documentation&gt;</w:t>
      </w:r>
    </w:p>
    <w:p w14:paraId="3A6E463B" w14:textId="77777777" w:rsidR="00853866" w:rsidRDefault="00853866" w:rsidP="00853866">
      <w:pPr>
        <w:pStyle w:val="PL"/>
      </w:pPr>
      <w:r>
        <w:t xml:space="preserve">    &lt;/xs:annotation&gt;</w:t>
      </w:r>
    </w:p>
    <w:p w14:paraId="33892292" w14:textId="77777777" w:rsidR="00853866" w:rsidRDefault="00853866" w:rsidP="00853866">
      <w:pPr>
        <w:pStyle w:val="PL"/>
      </w:pPr>
      <w:r>
        <w:t xml:space="preserve">    &lt;xs:sequence&gt;</w:t>
      </w:r>
    </w:p>
    <w:p w14:paraId="2F000C6A" w14:textId="77777777" w:rsidR="00853866" w:rsidRDefault="00853866" w:rsidP="00853866">
      <w:pPr>
        <w:pStyle w:val="PL"/>
      </w:pPr>
      <w:r>
        <w:t xml:space="preserve">      &lt;xs:element name="</w:t>
      </w:r>
      <w:r w:rsidRPr="00A00783">
        <w:t>encodedPolyline</w:t>
      </w:r>
      <w:r>
        <w:t xml:space="preserve">" type="xs:string" </w:t>
      </w:r>
      <w:r w:rsidRPr="0073469F">
        <w:t>minOccurs="</w:t>
      </w:r>
      <w:r>
        <w:t>0</w:t>
      </w:r>
      <w:r w:rsidRPr="0073469F">
        <w:t>"</w:t>
      </w:r>
      <w:r>
        <w:t xml:space="preserve"> </w:t>
      </w:r>
      <w:r w:rsidRPr="0073469F">
        <w:t>maxOccurs="</w:t>
      </w:r>
      <w:r>
        <w:t>1</w:t>
      </w:r>
      <w:r w:rsidRPr="0073469F">
        <w:t>"</w:t>
      </w:r>
      <w:r>
        <w:t>/&gt;</w:t>
      </w:r>
    </w:p>
    <w:p w14:paraId="2FE8FC06" w14:textId="77777777" w:rsidR="00853866" w:rsidRDefault="00853866" w:rsidP="00853866">
      <w:pPr>
        <w:pStyle w:val="PL"/>
      </w:pPr>
      <w:r>
        <w:t xml:space="preserve">      &lt;xs:element name="</w:t>
      </w:r>
      <w:r w:rsidRPr="00A00783">
        <w:t>geoJsonLinestring</w:t>
      </w:r>
      <w:r>
        <w:t>" type="xs:string"</w:t>
      </w:r>
      <w:r w:rsidRPr="005E52FF">
        <w:t xml:space="preserve"> </w:t>
      </w:r>
      <w:r w:rsidRPr="0073469F">
        <w:t>minOccurs="</w:t>
      </w:r>
      <w:r>
        <w:t>0</w:t>
      </w:r>
      <w:r w:rsidRPr="0073469F">
        <w:t>"</w:t>
      </w:r>
      <w:r>
        <w:t xml:space="preserve"> </w:t>
      </w:r>
      <w:r w:rsidRPr="0073469F">
        <w:t>maxOccurs="</w:t>
      </w:r>
      <w:r>
        <w:t>unbounded</w:t>
      </w:r>
      <w:r w:rsidRPr="0073469F">
        <w:t>"</w:t>
      </w:r>
      <w:r>
        <w:t>/&gt;</w:t>
      </w:r>
    </w:p>
    <w:p w14:paraId="181950E4" w14:textId="77777777" w:rsidR="00853866" w:rsidRDefault="00853866" w:rsidP="00853866">
      <w:pPr>
        <w:pStyle w:val="PL"/>
      </w:pPr>
      <w:r>
        <w:t xml:space="preserve">      &lt;xs:any namespace="##other" processContents="lax"/&gt;</w:t>
      </w:r>
    </w:p>
    <w:p w14:paraId="1E410516" w14:textId="77777777" w:rsidR="00853866" w:rsidRDefault="00853866" w:rsidP="00853866">
      <w:pPr>
        <w:pStyle w:val="PL"/>
      </w:pPr>
      <w:r>
        <w:t xml:space="preserve">    &lt;/xs:sequence&gt;</w:t>
      </w:r>
    </w:p>
    <w:p w14:paraId="3F6CD0B1" w14:textId="77777777" w:rsidR="00853866" w:rsidRDefault="00853866" w:rsidP="00853866">
      <w:pPr>
        <w:pStyle w:val="PL"/>
      </w:pPr>
      <w:r>
        <w:t xml:space="preserve">    &lt;xs:anyAttribute namespace="##any" processContents="lax"/&gt;</w:t>
      </w:r>
    </w:p>
    <w:p w14:paraId="4C8EFCE1" w14:textId="77777777" w:rsidR="00853866" w:rsidRPr="00A07BBE" w:rsidRDefault="00853866" w:rsidP="00853866">
      <w:pPr>
        <w:pStyle w:val="PL"/>
      </w:pPr>
      <w:r>
        <w:t xml:space="preserve">  &lt;/xs:complexType&gt;</w:t>
      </w:r>
    </w:p>
    <w:p w14:paraId="248810C4" w14:textId="77777777" w:rsidR="00853866" w:rsidRDefault="00853866" w:rsidP="00853866">
      <w:pPr>
        <w:pStyle w:val="PL"/>
      </w:pPr>
      <w:r>
        <w:t xml:space="preserve">  &lt;xs:complexType name="</w:t>
      </w:r>
      <w:r>
        <w:rPr>
          <w:lang w:val="en-US"/>
        </w:rPr>
        <w:t>tRouteLegStep</w:t>
      </w:r>
      <w:r w:rsidRPr="00192D15">
        <w:rPr>
          <w:lang w:val="en-US"/>
        </w:rPr>
        <w:t>Type</w:t>
      </w:r>
      <w:r>
        <w:t>"&gt;</w:t>
      </w:r>
    </w:p>
    <w:p w14:paraId="12F7FE8E" w14:textId="77777777" w:rsidR="00853866" w:rsidRDefault="00853866" w:rsidP="00853866">
      <w:pPr>
        <w:pStyle w:val="PL"/>
      </w:pPr>
      <w:r>
        <w:t xml:space="preserve">    &lt;xs:sequence&gt;</w:t>
      </w:r>
    </w:p>
    <w:p w14:paraId="4EED4EC6" w14:textId="77777777" w:rsidR="00853866" w:rsidRDefault="00853866" w:rsidP="00853866">
      <w:pPr>
        <w:pStyle w:val="PL"/>
      </w:pPr>
      <w:r>
        <w:t xml:space="preserve">      &lt;xs:element name="distanceMeters" type="xs:nonNegativeInteger" </w:t>
      </w:r>
      <w:r w:rsidRPr="0073469F">
        <w:t>minOccurs="</w:t>
      </w:r>
      <w:r>
        <w:t>1</w:t>
      </w:r>
      <w:r w:rsidRPr="0073469F">
        <w:t>"</w:t>
      </w:r>
      <w:r>
        <w:t xml:space="preserve"> </w:t>
      </w:r>
      <w:r w:rsidRPr="0073469F">
        <w:t>maxOccurs="</w:t>
      </w:r>
      <w:r>
        <w:t>1</w:t>
      </w:r>
      <w:r w:rsidRPr="0073469F">
        <w:t>"</w:t>
      </w:r>
      <w:r>
        <w:t>/&gt;</w:t>
      </w:r>
    </w:p>
    <w:p w14:paraId="00F3DCD2"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266B246E" w14:textId="77777777" w:rsidR="00853866" w:rsidRDefault="00853866" w:rsidP="00853866">
      <w:pPr>
        <w:pStyle w:val="PL"/>
      </w:pPr>
      <w:r>
        <w:t xml:space="preserve">      &lt;xs:element name="polyLine"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7615604" w14:textId="77777777" w:rsidR="00853866" w:rsidRDefault="00853866" w:rsidP="00853866">
      <w:pPr>
        <w:pStyle w:val="PL"/>
      </w:pPr>
      <w:r>
        <w:t xml:space="preserve">      &lt;xs:element name="startLocation"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6C2DDCC9" w14:textId="77777777" w:rsidR="00853866" w:rsidRDefault="00853866" w:rsidP="00853866">
      <w:pPr>
        <w:pStyle w:val="PL"/>
      </w:pPr>
      <w:r>
        <w:t xml:space="preserve">      &lt;xs:element name="endLocation" type="vaeinfo:tLocationType"</w:t>
      </w:r>
      <w:r w:rsidRPr="005E52FF">
        <w:t xml:space="preserve"> </w:t>
      </w:r>
      <w:r w:rsidRPr="0073469F">
        <w:t>minOccurs="</w:t>
      </w:r>
      <w:r>
        <w:t>1</w:t>
      </w:r>
      <w:r w:rsidRPr="0073469F">
        <w:t>"</w:t>
      </w:r>
      <w:r>
        <w:t xml:space="preserve"> </w:t>
      </w:r>
      <w:r w:rsidRPr="0073469F">
        <w:t>maxOccurs="</w:t>
      </w:r>
      <w:r>
        <w:t>unbounded</w:t>
      </w:r>
      <w:r w:rsidRPr="0073469F">
        <w:t>"</w:t>
      </w:r>
      <w:r>
        <w:t>/&gt;</w:t>
      </w:r>
    </w:p>
    <w:p w14:paraId="367C00E2" w14:textId="77777777" w:rsidR="00853866" w:rsidRDefault="00853866" w:rsidP="00853866">
      <w:pPr>
        <w:pStyle w:val="PL"/>
      </w:pPr>
      <w:r>
        <w:t xml:space="preserve">      &lt;xs:element name="navigationInstruction" type="vaeinfo:tNavigationInstructionType"</w:t>
      </w:r>
      <w:r w:rsidRPr="005E52FF">
        <w:t xml:space="preserve"> </w:t>
      </w:r>
      <w:r w:rsidRPr="0073469F">
        <w:t>minOccurs="</w:t>
      </w:r>
      <w:r>
        <w:t>1</w:t>
      </w:r>
      <w:r w:rsidRPr="0073469F">
        <w:t>"</w:t>
      </w:r>
      <w:r>
        <w:t xml:space="preserve"> </w:t>
      </w:r>
      <w:r w:rsidRPr="0073469F">
        <w:t>maxOccurs="</w:t>
      </w:r>
      <w:r>
        <w:t>unbounded</w:t>
      </w:r>
      <w:r w:rsidRPr="0073469F">
        <w:t>"</w:t>
      </w:r>
      <w:r>
        <w:t>/&gt;</w:t>
      </w:r>
    </w:p>
    <w:p w14:paraId="4E3AAD4D" w14:textId="77777777" w:rsidR="00853866" w:rsidRDefault="00853866" w:rsidP="00853866">
      <w:pPr>
        <w:pStyle w:val="PL"/>
      </w:pPr>
      <w:r>
        <w:t xml:space="preserve">      &lt;xs:element name="LocalizedValues" type="vaeinfo:tLocalizedValuesType" </w:t>
      </w:r>
      <w:r w:rsidRPr="0073469F">
        <w:t>minOccurs="</w:t>
      </w:r>
      <w:r>
        <w:t>1</w:t>
      </w:r>
      <w:r w:rsidRPr="0073469F">
        <w:t>"</w:t>
      </w:r>
      <w:r>
        <w:t xml:space="preserve"> </w:t>
      </w:r>
      <w:r w:rsidRPr="0073469F">
        <w:t>maxOccurs="</w:t>
      </w:r>
      <w:r>
        <w:t>unbounded</w:t>
      </w:r>
      <w:r w:rsidRPr="0073469F">
        <w:t>"</w:t>
      </w:r>
      <w:r>
        <w:t>/&gt;</w:t>
      </w:r>
    </w:p>
    <w:p w14:paraId="3C173C96" w14:textId="77777777" w:rsidR="00853866" w:rsidRDefault="00853866" w:rsidP="00853866">
      <w:pPr>
        <w:pStyle w:val="PL"/>
      </w:pPr>
      <w:r>
        <w:t xml:space="preserve">      &lt;xs:any namespace="##other" processContents="lax"/&gt;</w:t>
      </w:r>
    </w:p>
    <w:p w14:paraId="627C299F" w14:textId="77777777" w:rsidR="00853866" w:rsidRDefault="00853866" w:rsidP="00853866">
      <w:pPr>
        <w:pStyle w:val="PL"/>
      </w:pPr>
      <w:r>
        <w:t xml:space="preserve">    &lt;/xs:sequence&gt;</w:t>
      </w:r>
    </w:p>
    <w:p w14:paraId="50559E83" w14:textId="77777777" w:rsidR="00853866" w:rsidRDefault="00853866" w:rsidP="00853866">
      <w:pPr>
        <w:pStyle w:val="PL"/>
      </w:pPr>
      <w:r>
        <w:t xml:space="preserve">    &lt;xs:anyAttribute namespace="##any" processContents="lax"/&gt;</w:t>
      </w:r>
    </w:p>
    <w:p w14:paraId="7FAEFB0D" w14:textId="77777777" w:rsidR="00853866" w:rsidRPr="00A07BBE" w:rsidRDefault="00853866" w:rsidP="00853866">
      <w:pPr>
        <w:pStyle w:val="PL"/>
      </w:pPr>
      <w:r>
        <w:t xml:space="preserve">  &lt;/xs:complexType&gt;</w:t>
      </w:r>
    </w:p>
    <w:p w14:paraId="76E21E66" w14:textId="77777777" w:rsidR="00853866" w:rsidRDefault="00853866" w:rsidP="00853866">
      <w:pPr>
        <w:pStyle w:val="PL"/>
      </w:pPr>
      <w:r>
        <w:t xml:space="preserve">  &lt;xs:complexType name="</w:t>
      </w:r>
      <w:r>
        <w:rPr>
          <w:lang w:val="en-US"/>
        </w:rPr>
        <w:t>tNavigationInstruction</w:t>
      </w:r>
      <w:r w:rsidRPr="00192D15">
        <w:rPr>
          <w:lang w:val="en-US"/>
        </w:rPr>
        <w:t>Type</w:t>
      </w:r>
      <w:r>
        <w:t>"&gt;</w:t>
      </w:r>
    </w:p>
    <w:p w14:paraId="5BB538D9" w14:textId="77777777" w:rsidR="00853866" w:rsidRDefault="00853866" w:rsidP="00853866">
      <w:pPr>
        <w:pStyle w:val="PL"/>
      </w:pPr>
      <w:r>
        <w:t xml:space="preserve">    &lt;xs:sequence&gt;</w:t>
      </w:r>
    </w:p>
    <w:p w14:paraId="5252B82B" w14:textId="77777777" w:rsidR="00853866" w:rsidRDefault="00853866" w:rsidP="00853866">
      <w:pPr>
        <w:pStyle w:val="PL"/>
      </w:pPr>
      <w:r>
        <w:t xml:space="preserve">      &lt;xs:element name="maneuver" type="vaeinfo:tManeuverType" </w:t>
      </w:r>
      <w:r w:rsidRPr="0073469F">
        <w:t>minOccurs="</w:t>
      </w:r>
      <w:r>
        <w:t>1</w:t>
      </w:r>
      <w:r w:rsidRPr="0073469F">
        <w:t>"</w:t>
      </w:r>
      <w:r>
        <w:t xml:space="preserve"> </w:t>
      </w:r>
      <w:r w:rsidRPr="0073469F">
        <w:t>maxOccurs="</w:t>
      </w:r>
      <w:r>
        <w:t>1</w:t>
      </w:r>
      <w:r w:rsidRPr="0073469F">
        <w:t>"</w:t>
      </w:r>
      <w:r>
        <w:t>/&gt;</w:t>
      </w:r>
    </w:p>
    <w:p w14:paraId="4A703392" w14:textId="77777777" w:rsidR="00853866" w:rsidRDefault="00853866" w:rsidP="00853866">
      <w:pPr>
        <w:pStyle w:val="PL"/>
      </w:pPr>
      <w:r>
        <w:t xml:space="preserve">      &lt;xs:element name="instructions" type="xs:string"</w:t>
      </w:r>
      <w:r w:rsidRPr="005E52FF">
        <w:t xml:space="preserve"> </w:t>
      </w:r>
      <w:r w:rsidRPr="0073469F">
        <w:t>minOccurs="</w:t>
      </w:r>
      <w:r>
        <w:t>1</w:t>
      </w:r>
      <w:r w:rsidRPr="0073469F">
        <w:t>"</w:t>
      </w:r>
      <w:r>
        <w:t xml:space="preserve"> </w:t>
      </w:r>
      <w:r w:rsidRPr="0073469F">
        <w:t>maxOccurs="</w:t>
      </w:r>
      <w:r>
        <w:t>1</w:t>
      </w:r>
      <w:r w:rsidRPr="0073469F">
        <w:t>"</w:t>
      </w:r>
      <w:r>
        <w:t>/&gt;</w:t>
      </w:r>
    </w:p>
    <w:p w14:paraId="4D773BBC" w14:textId="77777777" w:rsidR="00853866" w:rsidRDefault="00853866" w:rsidP="00853866">
      <w:pPr>
        <w:pStyle w:val="PL"/>
      </w:pPr>
      <w:r>
        <w:t xml:space="preserve">      &lt;xs:any namespace="##other" processContents="lax"/&gt;</w:t>
      </w:r>
    </w:p>
    <w:p w14:paraId="723B7103" w14:textId="77777777" w:rsidR="00853866" w:rsidRDefault="00853866" w:rsidP="00853866">
      <w:pPr>
        <w:pStyle w:val="PL"/>
      </w:pPr>
      <w:r>
        <w:t xml:space="preserve">    &lt;/xs:sequence&gt;</w:t>
      </w:r>
    </w:p>
    <w:p w14:paraId="6D6B787F" w14:textId="77777777" w:rsidR="00853866" w:rsidRDefault="00853866" w:rsidP="00853866">
      <w:pPr>
        <w:pStyle w:val="PL"/>
      </w:pPr>
      <w:r>
        <w:t xml:space="preserve">    &lt;xs:anyAttribute namespace="##any" processContents="lax"/&gt;</w:t>
      </w:r>
    </w:p>
    <w:p w14:paraId="4EFA9C71" w14:textId="77777777" w:rsidR="00853866" w:rsidRPr="00A07BBE" w:rsidRDefault="00853866" w:rsidP="00853866">
      <w:pPr>
        <w:pStyle w:val="PL"/>
      </w:pPr>
      <w:r>
        <w:t xml:space="preserve">  &lt;/xs:complexType&gt;</w:t>
      </w:r>
    </w:p>
    <w:p w14:paraId="7F508213" w14:textId="77777777" w:rsidR="00853866" w:rsidRDefault="00853866" w:rsidP="00853866">
      <w:pPr>
        <w:pStyle w:val="PL"/>
      </w:pPr>
      <w:r>
        <w:t xml:space="preserve">  &lt;xs:complexType name="</w:t>
      </w:r>
      <w:r>
        <w:rPr>
          <w:lang w:val="en-US"/>
        </w:rPr>
        <w:t>tLocalizedValues</w:t>
      </w:r>
      <w:r w:rsidRPr="00192D15">
        <w:rPr>
          <w:lang w:val="en-US"/>
        </w:rPr>
        <w:t>Type</w:t>
      </w:r>
      <w:r>
        <w:t>"&gt;</w:t>
      </w:r>
    </w:p>
    <w:p w14:paraId="4E9B09BD" w14:textId="77777777" w:rsidR="00853866" w:rsidRDefault="00853866" w:rsidP="00853866">
      <w:pPr>
        <w:pStyle w:val="PL"/>
      </w:pPr>
      <w:r>
        <w:t xml:space="preserve">    &lt;xs:sequence&gt;</w:t>
      </w:r>
    </w:p>
    <w:p w14:paraId="2CD174CC" w14:textId="77777777" w:rsidR="00853866" w:rsidRDefault="00853866" w:rsidP="00853866">
      <w:pPr>
        <w:pStyle w:val="PL"/>
      </w:pPr>
      <w:r>
        <w:t xml:space="preserve">      &lt;xs:element name="distance" type="xs:string" </w:t>
      </w:r>
      <w:r w:rsidRPr="0073469F">
        <w:t>minOccurs="</w:t>
      </w:r>
      <w:r>
        <w:t>1</w:t>
      </w:r>
      <w:r w:rsidRPr="0073469F">
        <w:t>"</w:t>
      </w:r>
      <w:r>
        <w:t xml:space="preserve"> </w:t>
      </w:r>
      <w:r w:rsidRPr="0073469F">
        <w:t>maxOccurs="</w:t>
      </w:r>
      <w:r>
        <w:t>1</w:t>
      </w:r>
      <w:r w:rsidRPr="0073469F">
        <w:t>"</w:t>
      </w:r>
      <w:r>
        <w:t>/&gt;</w:t>
      </w:r>
    </w:p>
    <w:p w14:paraId="7A7A877A" w14:textId="77777777" w:rsidR="00853866" w:rsidRDefault="00853866" w:rsidP="00853866">
      <w:pPr>
        <w:pStyle w:val="PL"/>
      </w:pPr>
      <w:r>
        <w:t xml:space="preserve">      &lt;xs:element name="duration" type="xs:string"</w:t>
      </w:r>
      <w:r w:rsidRPr="005E52FF">
        <w:t xml:space="preserve"> </w:t>
      </w:r>
      <w:r w:rsidRPr="0073469F">
        <w:t>minOccurs="</w:t>
      </w:r>
      <w:r>
        <w:t>1</w:t>
      </w:r>
      <w:r w:rsidRPr="0073469F">
        <w:t>"</w:t>
      </w:r>
      <w:r>
        <w:t xml:space="preserve"> </w:t>
      </w:r>
      <w:r w:rsidRPr="0073469F">
        <w:t>maxOccurs="</w:t>
      </w:r>
      <w:r>
        <w:t>1</w:t>
      </w:r>
      <w:r w:rsidRPr="0073469F">
        <w:t>"</w:t>
      </w:r>
      <w:r>
        <w:t>/&gt;</w:t>
      </w:r>
    </w:p>
    <w:p w14:paraId="49AC5D90" w14:textId="77777777" w:rsidR="00853866" w:rsidRDefault="00853866" w:rsidP="00853866">
      <w:pPr>
        <w:pStyle w:val="PL"/>
      </w:pPr>
      <w:r>
        <w:t xml:space="preserve">      &lt;xs:element name="staticDuration" type="xs:string"</w:t>
      </w:r>
      <w:r w:rsidRPr="005E52FF">
        <w:t xml:space="preserve"> </w:t>
      </w:r>
      <w:r w:rsidRPr="0073469F">
        <w:t>minOccurs="</w:t>
      </w:r>
      <w:r>
        <w:t>1</w:t>
      </w:r>
      <w:r w:rsidRPr="0073469F">
        <w:t>"</w:t>
      </w:r>
      <w:r>
        <w:t xml:space="preserve"> </w:t>
      </w:r>
      <w:r w:rsidRPr="0073469F">
        <w:t>maxOccurs="</w:t>
      </w:r>
      <w:r>
        <w:t>unbounded</w:t>
      </w:r>
      <w:r w:rsidRPr="0073469F">
        <w:t>"</w:t>
      </w:r>
      <w:r>
        <w:t>/&gt;</w:t>
      </w:r>
    </w:p>
    <w:p w14:paraId="748E3C18" w14:textId="77777777" w:rsidR="00853866" w:rsidRDefault="00853866" w:rsidP="00853866">
      <w:pPr>
        <w:pStyle w:val="PL"/>
      </w:pPr>
      <w:r>
        <w:t xml:space="preserve">      &lt;xs:any namespace="##other" processContents="lax"/&gt;</w:t>
      </w:r>
    </w:p>
    <w:p w14:paraId="0FA45C4F" w14:textId="77777777" w:rsidR="00853866" w:rsidRDefault="00853866" w:rsidP="00853866">
      <w:pPr>
        <w:pStyle w:val="PL"/>
      </w:pPr>
      <w:r>
        <w:t xml:space="preserve">    &lt;/xs:sequence&gt;</w:t>
      </w:r>
    </w:p>
    <w:p w14:paraId="2F75F248" w14:textId="77777777" w:rsidR="00853866" w:rsidRDefault="00853866" w:rsidP="00853866">
      <w:pPr>
        <w:pStyle w:val="PL"/>
      </w:pPr>
      <w:r>
        <w:t xml:space="preserve">    &lt;xs:anyAttribute namespace="##any" processContents="lax"/&gt;</w:t>
      </w:r>
    </w:p>
    <w:p w14:paraId="5ADC74BE" w14:textId="77777777" w:rsidR="00853866" w:rsidRPr="00A07BBE" w:rsidRDefault="00853866" w:rsidP="00853866">
      <w:pPr>
        <w:pStyle w:val="PL"/>
      </w:pPr>
      <w:r>
        <w:t xml:space="preserve">  &lt;/xs:complexType&gt;</w:t>
      </w:r>
    </w:p>
    <w:p w14:paraId="56778CE4" w14:textId="77777777" w:rsidR="00853866" w:rsidRDefault="00853866" w:rsidP="00853866">
      <w:pPr>
        <w:pStyle w:val="PL"/>
      </w:pPr>
      <w:r>
        <w:t xml:space="preserve">  &lt;xs:complexType name="</w:t>
      </w:r>
      <w:r>
        <w:rPr>
          <w:lang w:val="en-US"/>
        </w:rPr>
        <w:t>tViewPort</w:t>
      </w:r>
      <w:r w:rsidRPr="00192D15">
        <w:rPr>
          <w:lang w:val="en-US"/>
        </w:rPr>
        <w:t>Type</w:t>
      </w:r>
      <w:r>
        <w:t>"&gt;</w:t>
      </w:r>
    </w:p>
    <w:p w14:paraId="4364E7EF" w14:textId="77777777" w:rsidR="00853866" w:rsidRDefault="00853866" w:rsidP="00853866">
      <w:pPr>
        <w:pStyle w:val="PL"/>
      </w:pPr>
      <w:r>
        <w:t xml:space="preserve">    &lt;xs:sequence&gt;</w:t>
      </w:r>
    </w:p>
    <w:p w14:paraId="1122A540" w14:textId="77777777" w:rsidR="00853866" w:rsidRDefault="00853866" w:rsidP="00853866">
      <w:pPr>
        <w:pStyle w:val="PL"/>
      </w:pPr>
      <w:r>
        <w:t xml:space="preserve">      &lt;xs:element name="low" type="vaeinfo:tLatLngType" </w:t>
      </w:r>
      <w:r w:rsidRPr="0073469F">
        <w:t>minOccurs="</w:t>
      </w:r>
      <w:r>
        <w:t>1</w:t>
      </w:r>
      <w:r w:rsidRPr="0073469F">
        <w:t>"</w:t>
      </w:r>
      <w:r>
        <w:t xml:space="preserve"> </w:t>
      </w:r>
      <w:r w:rsidRPr="0073469F">
        <w:t>maxOccurs="</w:t>
      </w:r>
      <w:r>
        <w:t>1</w:t>
      </w:r>
      <w:r w:rsidRPr="0073469F">
        <w:t>"</w:t>
      </w:r>
      <w:r>
        <w:t>/&gt;</w:t>
      </w:r>
    </w:p>
    <w:p w14:paraId="792A5187" w14:textId="77777777" w:rsidR="00853866" w:rsidRDefault="00853866" w:rsidP="00853866">
      <w:pPr>
        <w:pStyle w:val="PL"/>
      </w:pPr>
      <w:r>
        <w:t xml:space="preserve">      &lt;xs:element name="high" type="vaeinfo:tLatLngType"</w:t>
      </w:r>
      <w:r w:rsidRPr="005E52FF">
        <w:t xml:space="preserve"> </w:t>
      </w:r>
      <w:r w:rsidRPr="0073469F">
        <w:t>minOccurs="</w:t>
      </w:r>
      <w:r>
        <w:t>1</w:t>
      </w:r>
      <w:r w:rsidRPr="0073469F">
        <w:t>"</w:t>
      </w:r>
      <w:r>
        <w:t xml:space="preserve"> </w:t>
      </w:r>
      <w:r w:rsidRPr="0073469F">
        <w:t>maxOccurs="</w:t>
      </w:r>
      <w:r>
        <w:t>1</w:t>
      </w:r>
      <w:r w:rsidRPr="0073469F">
        <w:t>"</w:t>
      </w:r>
      <w:r>
        <w:t>/&gt;</w:t>
      </w:r>
    </w:p>
    <w:p w14:paraId="67869A9B" w14:textId="77777777" w:rsidR="00853866" w:rsidRDefault="00853866" w:rsidP="00853866">
      <w:pPr>
        <w:pStyle w:val="PL"/>
      </w:pPr>
      <w:r>
        <w:t xml:space="preserve">      &lt;xs:any namespace="##other" processContents="lax"/&gt;</w:t>
      </w:r>
    </w:p>
    <w:p w14:paraId="31E6222C" w14:textId="77777777" w:rsidR="00853866" w:rsidRDefault="00853866" w:rsidP="00853866">
      <w:pPr>
        <w:pStyle w:val="PL"/>
      </w:pPr>
      <w:r>
        <w:t xml:space="preserve">    &lt;/xs:sequence&gt;</w:t>
      </w:r>
    </w:p>
    <w:p w14:paraId="64B9C11B" w14:textId="77777777" w:rsidR="00853866" w:rsidRDefault="00853866" w:rsidP="00853866">
      <w:pPr>
        <w:pStyle w:val="PL"/>
      </w:pPr>
      <w:r>
        <w:t xml:space="preserve">    &lt;xs:anyAttribute namespace="##any" processContents="lax"/&gt;</w:t>
      </w:r>
    </w:p>
    <w:p w14:paraId="453221D1" w14:textId="77777777" w:rsidR="00853866" w:rsidRPr="00A07BBE" w:rsidRDefault="00853866" w:rsidP="00853866">
      <w:pPr>
        <w:pStyle w:val="PL"/>
      </w:pPr>
      <w:r>
        <w:t xml:space="preserve">  &lt;/xs:complexType&gt;</w:t>
      </w:r>
    </w:p>
    <w:p w14:paraId="2F48362E" w14:textId="77777777" w:rsidR="00853866" w:rsidRDefault="00853866" w:rsidP="00853866">
      <w:pPr>
        <w:pStyle w:val="PL"/>
      </w:pPr>
      <w:r>
        <w:t xml:space="preserve">  &lt;xs:simpleType name="tManeuverType"&gt;</w:t>
      </w:r>
    </w:p>
    <w:p w14:paraId="005341BB" w14:textId="4E100C5E" w:rsidR="00853866" w:rsidRDefault="00853866" w:rsidP="00853866">
      <w:pPr>
        <w:pStyle w:val="PL"/>
      </w:pPr>
      <w:r>
        <w:t xml:space="preserve">    &lt;xs:restriction base="xs:</w:t>
      </w:r>
      <w:r w:rsidR="00D07A3B">
        <w:t>string</w:t>
      </w:r>
      <w:r>
        <w:t>"&gt;</w:t>
      </w:r>
    </w:p>
    <w:p w14:paraId="150D4D32" w14:textId="77777777" w:rsidR="00853866" w:rsidRDefault="00853866" w:rsidP="00853866">
      <w:pPr>
        <w:pStyle w:val="PL"/>
      </w:pPr>
      <w:r>
        <w:t xml:space="preserve">      &lt;xs:enumeration value="MANEUVER_UNSPECIFIED"/&gt;</w:t>
      </w:r>
    </w:p>
    <w:p w14:paraId="3A573BBA" w14:textId="77777777" w:rsidR="00853866" w:rsidRDefault="00853866" w:rsidP="00853866">
      <w:pPr>
        <w:pStyle w:val="PL"/>
      </w:pPr>
      <w:r>
        <w:t xml:space="preserve">      &lt;xs:enumeration value="</w:t>
      </w:r>
      <w:r w:rsidRPr="003D632C">
        <w:rPr>
          <w:lang w:eastAsia="zh-CN"/>
        </w:rPr>
        <w:t>TURN_SLIGHT_LEFT</w:t>
      </w:r>
      <w:r>
        <w:t>"/&gt;</w:t>
      </w:r>
    </w:p>
    <w:p w14:paraId="3F9B1822"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_LEFT</w:t>
      </w:r>
      <w:r>
        <w:t>"/&gt;</w:t>
      </w:r>
    </w:p>
    <w:p w14:paraId="3BF999EF" w14:textId="77777777" w:rsidR="00853866" w:rsidRDefault="00853866" w:rsidP="00853866">
      <w:pPr>
        <w:pStyle w:val="PL"/>
      </w:pPr>
      <w:r>
        <w:t xml:space="preserve">      &lt;xs:enumeration value="U</w:t>
      </w:r>
      <w:r w:rsidRPr="003D632C">
        <w:rPr>
          <w:lang w:eastAsia="zh-CN"/>
        </w:rPr>
        <w:t>TURN_LEFT</w:t>
      </w:r>
      <w:r>
        <w:t>"/&gt;</w:t>
      </w:r>
    </w:p>
    <w:p w14:paraId="71932789" w14:textId="77777777" w:rsidR="00853866" w:rsidRDefault="00853866" w:rsidP="00853866">
      <w:pPr>
        <w:pStyle w:val="PL"/>
      </w:pPr>
      <w:r>
        <w:t xml:space="preserve">      &lt;xs:enumeration value="</w:t>
      </w:r>
      <w:r w:rsidRPr="003D632C">
        <w:rPr>
          <w:lang w:eastAsia="zh-CN"/>
        </w:rPr>
        <w:t>TURN_LEFT</w:t>
      </w:r>
      <w:r>
        <w:t>"/&gt;</w:t>
      </w:r>
    </w:p>
    <w:p w14:paraId="35609813" w14:textId="77777777" w:rsidR="00853866" w:rsidRDefault="00853866" w:rsidP="00853866">
      <w:pPr>
        <w:pStyle w:val="PL"/>
      </w:pPr>
      <w:r>
        <w:t xml:space="preserve">      &lt;xs:enumeration value="</w:t>
      </w:r>
      <w:r w:rsidRPr="003D632C">
        <w:rPr>
          <w:lang w:eastAsia="zh-CN"/>
        </w:rPr>
        <w:t>TURN_SLIGHT_</w:t>
      </w:r>
      <w:r>
        <w:rPr>
          <w:lang w:eastAsia="zh-CN"/>
        </w:rPr>
        <w:t>RIGHT</w:t>
      </w:r>
      <w:r>
        <w:t>"/&gt;</w:t>
      </w:r>
    </w:p>
    <w:p w14:paraId="55B6DA8E" w14:textId="77777777" w:rsidR="00853866" w:rsidRDefault="00853866" w:rsidP="00853866">
      <w:pPr>
        <w:pStyle w:val="PL"/>
      </w:pPr>
      <w:r>
        <w:t xml:space="preserve">      &lt;xs:enumeration value="</w:t>
      </w:r>
      <w:r w:rsidRPr="003D632C">
        <w:rPr>
          <w:lang w:eastAsia="zh-CN"/>
        </w:rPr>
        <w:t>TURN_S</w:t>
      </w:r>
      <w:r>
        <w:rPr>
          <w:lang w:eastAsia="zh-CN"/>
        </w:rPr>
        <w:t>HARP</w:t>
      </w:r>
      <w:r w:rsidRPr="003D632C">
        <w:rPr>
          <w:lang w:eastAsia="zh-CN"/>
        </w:rPr>
        <w:t>_</w:t>
      </w:r>
      <w:r>
        <w:rPr>
          <w:lang w:eastAsia="zh-CN"/>
        </w:rPr>
        <w:t>RIGHT</w:t>
      </w:r>
      <w:r>
        <w:t>"/&gt;</w:t>
      </w:r>
    </w:p>
    <w:p w14:paraId="62EB68A1" w14:textId="77777777" w:rsidR="00853866" w:rsidRDefault="00853866" w:rsidP="00853866">
      <w:pPr>
        <w:pStyle w:val="PL"/>
      </w:pPr>
      <w:r>
        <w:t xml:space="preserve">      &lt;xs:enumeration value="U</w:t>
      </w:r>
      <w:r w:rsidRPr="003D632C">
        <w:rPr>
          <w:lang w:eastAsia="zh-CN"/>
        </w:rPr>
        <w:t>TURN_</w:t>
      </w:r>
      <w:r>
        <w:rPr>
          <w:lang w:eastAsia="zh-CN"/>
        </w:rPr>
        <w:t>RIGHT</w:t>
      </w:r>
      <w:r>
        <w:t>"/&gt;</w:t>
      </w:r>
    </w:p>
    <w:p w14:paraId="7C19C9AB" w14:textId="77777777" w:rsidR="00853866" w:rsidRDefault="00853866" w:rsidP="00853866">
      <w:pPr>
        <w:pStyle w:val="PL"/>
      </w:pPr>
      <w:r>
        <w:t xml:space="preserve">      &lt;xs:enumeration value="</w:t>
      </w:r>
      <w:r w:rsidRPr="003D632C">
        <w:rPr>
          <w:lang w:eastAsia="zh-CN"/>
        </w:rPr>
        <w:t>TURN_</w:t>
      </w:r>
      <w:r>
        <w:rPr>
          <w:lang w:eastAsia="zh-CN"/>
        </w:rPr>
        <w:t>RIGHT</w:t>
      </w:r>
      <w:r>
        <w:t>"/&gt;</w:t>
      </w:r>
    </w:p>
    <w:p w14:paraId="045A9584" w14:textId="77777777" w:rsidR="00853866" w:rsidRDefault="00853866" w:rsidP="00853866">
      <w:pPr>
        <w:pStyle w:val="PL"/>
      </w:pPr>
      <w:r>
        <w:t xml:space="preserve">      &lt;xs:enumeration value="STRAIGHT"/&gt;</w:t>
      </w:r>
    </w:p>
    <w:p w14:paraId="2226AE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LEFT</w:t>
      </w:r>
      <w:r>
        <w:t>"/&gt;</w:t>
      </w:r>
    </w:p>
    <w:p w14:paraId="40F25B1D" w14:textId="77777777" w:rsidR="00853866" w:rsidRDefault="00853866" w:rsidP="00853866">
      <w:pPr>
        <w:pStyle w:val="PL"/>
      </w:pPr>
      <w:r>
        <w:t xml:space="preserve">      &lt;xs:enumeration value="</w:t>
      </w:r>
      <w:r>
        <w:rPr>
          <w:lang w:eastAsia="zh-CN"/>
        </w:rPr>
        <w:t>RAMP</w:t>
      </w:r>
      <w:r w:rsidRPr="003D632C">
        <w:rPr>
          <w:lang w:eastAsia="zh-CN"/>
        </w:rPr>
        <w:t>_</w:t>
      </w:r>
      <w:r>
        <w:rPr>
          <w:lang w:eastAsia="zh-CN"/>
        </w:rPr>
        <w:t>RIGHT</w:t>
      </w:r>
      <w:r>
        <w:t>"/&gt;</w:t>
      </w:r>
    </w:p>
    <w:p w14:paraId="2C9E3370" w14:textId="77777777" w:rsidR="00853866" w:rsidRDefault="00853866" w:rsidP="00853866">
      <w:pPr>
        <w:pStyle w:val="PL"/>
      </w:pPr>
      <w:r>
        <w:t xml:space="preserve">      &lt;xs:enumeration value="MERGE"/&gt;</w:t>
      </w:r>
    </w:p>
    <w:p w14:paraId="4C28299A" w14:textId="77777777" w:rsidR="00853866" w:rsidRDefault="00853866" w:rsidP="00853866">
      <w:pPr>
        <w:pStyle w:val="PL"/>
      </w:pPr>
      <w:r>
        <w:t xml:space="preserve">      &lt;xs:enumeration value="FORK</w:t>
      </w:r>
      <w:r w:rsidRPr="003D632C">
        <w:rPr>
          <w:lang w:eastAsia="zh-CN"/>
        </w:rPr>
        <w:t>_</w:t>
      </w:r>
      <w:r>
        <w:rPr>
          <w:lang w:eastAsia="zh-CN"/>
        </w:rPr>
        <w:t>LEFT</w:t>
      </w:r>
      <w:r>
        <w:t>"/&gt;</w:t>
      </w:r>
    </w:p>
    <w:p w14:paraId="3BD0D196" w14:textId="77777777" w:rsidR="00853866" w:rsidRDefault="00853866" w:rsidP="00853866">
      <w:pPr>
        <w:pStyle w:val="PL"/>
      </w:pPr>
      <w:r>
        <w:t xml:space="preserve">      &lt;xs:enumeration value="FORK</w:t>
      </w:r>
      <w:r w:rsidRPr="003D632C">
        <w:rPr>
          <w:lang w:eastAsia="zh-CN"/>
        </w:rPr>
        <w:t>_</w:t>
      </w:r>
      <w:r>
        <w:rPr>
          <w:lang w:eastAsia="zh-CN"/>
        </w:rPr>
        <w:t>RIGHT</w:t>
      </w:r>
      <w:r>
        <w:t>"/&gt;</w:t>
      </w:r>
    </w:p>
    <w:p w14:paraId="55053CC2" w14:textId="77777777" w:rsidR="00853866" w:rsidRDefault="00853866" w:rsidP="00853866">
      <w:pPr>
        <w:pStyle w:val="PL"/>
      </w:pPr>
      <w:r>
        <w:t xml:space="preserve">      &lt;xs:enumeration value="FERRY"/&gt;</w:t>
      </w:r>
    </w:p>
    <w:p w14:paraId="44F8D371" w14:textId="77777777" w:rsidR="00853866" w:rsidRDefault="00853866" w:rsidP="00853866">
      <w:pPr>
        <w:pStyle w:val="PL"/>
      </w:pPr>
      <w:r>
        <w:t xml:space="preserve">      &lt;xs:enumeration value="FERRY_TRAIN"/&gt;</w:t>
      </w:r>
    </w:p>
    <w:p w14:paraId="18D45E49" w14:textId="77777777" w:rsidR="00853866" w:rsidRDefault="00853866" w:rsidP="00853866">
      <w:pPr>
        <w:pStyle w:val="PL"/>
      </w:pPr>
      <w:r>
        <w:t xml:space="preserve">      &lt;xs:enumeration value="ROUNDABOUT</w:t>
      </w:r>
      <w:r w:rsidRPr="003D632C">
        <w:rPr>
          <w:lang w:eastAsia="zh-CN"/>
        </w:rPr>
        <w:t>_</w:t>
      </w:r>
      <w:r>
        <w:rPr>
          <w:lang w:eastAsia="zh-CN"/>
        </w:rPr>
        <w:t>LEFT</w:t>
      </w:r>
      <w:r>
        <w:t>"/&gt;</w:t>
      </w:r>
    </w:p>
    <w:p w14:paraId="2631CDE5" w14:textId="77777777" w:rsidR="00853866" w:rsidRDefault="00853866" w:rsidP="00853866">
      <w:pPr>
        <w:pStyle w:val="PL"/>
      </w:pPr>
      <w:r>
        <w:t xml:space="preserve">      &lt;xs:enumeration value="ROUNDABOUT</w:t>
      </w:r>
      <w:r w:rsidRPr="003D632C">
        <w:rPr>
          <w:lang w:eastAsia="zh-CN"/>
        </w:rPr>
        <w:t>_</w:t>
      </w:r>
      <w:r>
        <w:rPr>
          <w:lang w:eastAsia="zh-CN"/>
        </w:rPr>
        <w:t>RIGHT</w:t>
      </w:r>
      <w:r>
        <w:t>"/&gt;</w:t>
      </w:r>
    </w:p>
    <w:p w14:paraId="5FB48695" w14:textId="77777777" w:rsidR="00853866" w:rsidRDefault="00853866" w:rsidP="00853866">
      <w:pPr>
        <w:pStyle w:val="PL"/>
      </w:pPr>
      <w:r>
        <w:t xml:space="preserve">      &lt;xs:enumeration value="DEPART"/&gt;</w:t>
      </w:r>
    </w:p>
    <w:p w14:paraId="2B9BEB68" w14:textId="77777777" w:rsidR="00853866" w:rsidRDefault="00853866" w:rsidP="00853866">
      <w:pPr>
        <w:pStyle w:val="PL"/>
      </w:pPr>
      <w:r>
        <w:t xml:space="preserve">      &lt;xs:enumeration value="NAME_CHANGE"/&gt;</w:t>
      </w:r>
    </w:p>
    <w:p w14:paraId="17A2B021" w14:textId="77777777" w:rsidR="00853866" w:rsidRDefault="00853866" w:rsidP="00853866">
      <w:pPr>
        <w:pStyle w:val="PL"/>
      </w:pPr>
      <w:r>
        <w:t xml:space="preserve">    &lt;/xs:restriction&gt;</w:t>
      </w:r>
    </w:p>
    <w:p w14:paraId="574B9011" w14:textId="77777777" w:rsidR="00853866" w:rsidRDefault="00853866" w:rsidP="00853866">
      <w:pPr>
        <w:pStyle w:val="PL"/>
      </w:pPr>
      <w:r>
        <w:t xml:space="preserve">  &lt;/xs:simpleType&gt;</w:t>
      </w:r>
    </w:p>
    <w:p w14:paraId="3A10937D" w14:textId="77777777" w:rsidR="00242BED" w:rsidRDefault="00242BED" w:rsidP="00F0147F">
      <w:pPr>
        <w:pStyle w:val="PL"/>
      </w:pPr>
    </w:p>
    <w:p w14:paraId="04A15873" w14:textId="77777777" w:rsidR="00E1776D" w:rsidRDefault="00E1776D" w:rsidP="00E1776D">
      <w:pPr>
        <w:pStyle w:val="PL"/>
      </w:pPr>
      <w:r>
        <w:t xml:space="preserve">  &lt;xs:complexType name="</w:t>
      </w:r>
      <w:r>
        <w:rPr>
          <w:lang w:val="en-US"/>
        </w:rPr>
        <w:t>tG</w:t>
      </w:r>
      <w:r>
        <w:t>eographicalArea</w:t>
      </w:r>
      <w:r w:rsidRPr="00192D15">
        <w:rPr>
          <w:lang w:val="en-US"/>
        </w:rPr>
        <w:t>Type</w:t>
      </w:r>
      <w:r>
        <w:t>"&gt;</w:t>
      </w:r>
    </w:p>
    <w:p w14:paraId="3CCAF557" w14:textId="77777777" w:rsidR="00E1776D" w:rsidRDefault="00E1776D" w:rsidP="00E1776D">
      <w:pPr>
        <w:pStyle w:val="PL"/>
      </w:pPr>
      <w:r>
        <w:t xml:space="preserve">    &lt;xs:choice&gt;</w:t>
      </w:r>
    </w:p>
    <w:p w14:paraId="5132E1F9" w14:textId="77777777" w:rsidR="00E1776D" w:rsidRDefault="00E1776D" w:rsidP="00E1776D">
      <w:pPr>
        <w:pStyle w:val="PL"/>
      </w:pPr>
      <w:r>
        <w:t xml:space="preserve">      &lt;xs:element name="geographical-area-coordinates" type="</w:t>
      </w:r>
      <w:r>
        <w:rPr>
          <w:lang w:val="en-US"/>
        </w:rPr>
        <w:t>vaeinfo:tG</w:t>
      </w:r>
      <w:r>
        <w:t>eographicalAreaDef"/&gt;</w:t>
      </w:r>
    </w:p>
    <w:p w14:paraId="2813DF5B" w14:textId="77777777" w:rsidR="00E1776D" w:rsidRDefault="00E1776D" w:rsidP="00E1776D">
      <w:pPr>
        <w:pStyle w:val="PL"/>
      </w:pPr>
      <w:r>
        <w:t xml:space="preserve">      &lt;xs:element name="geographical-area-topology" type="vaeinfo:</w:t>
      </w:r>
      <w:r w:rsidRPr="00201F8B">
        <w:t>t</w:t>
      </w:r>
      <w:r>
        <w:t>GeographicalAreaTopologyType"/&gt;</w:t>
      </w:r>
    </w:p>
    <w:p w14:paraId="1D6C6DFE" w14:textId="77777777" w:rsidR="00E1776D" w:rsidRDefault="00E1776D" w:rsidP="00E1776D">
      <w:pPr>
        <w:pStyle w:val="PL"/>
      </w:pPr>
      <w:r>
        <w:t xml:space="preserve">      &lt;xs:any namespace="##other" processContents="lax"/&gt;</w:t>
      </w:r>
    </w:p>
    <w:p w14:paraId="63C46B22" w14:textId="77777777" w:rsidR="00E1776D" w:rsidRDefault="00E1776D" w:rsidP="00E1776D">
      <w:pPr>
        <w:pStyle w:val="PL"/>
      </w:pPr>
      <w:r>
        <w:t xml:space="preserve">    &lt;/xs:choice&gt;</w:t>
      </w:r>
    </w:p>
    <w:p w14:paraId="014EEA98" w14:textId="77777777" w:rsidR="00E1776D" w:rsidRDefault="00E1776D" w:rsidP="00E1776D">
      <w:pPr>
        <w:pStyle w:val="PL"/>
      </w:pPr>
      <w:r>
        <w:t xml:space="preserve">    &lt;xs:anyAttribute namespace="##any" processContents="lax"/&gt;</w:t>
      </w:r>
    </w:p>
    <w:p w14:paraId="4B8A8AA1" w14:textId="77777777" w:rsidR="00E1776D" w:rsidRPr="00A07BBE" w:rsidRDefault="00E1776D" w:rsidP="00E1776D">
      <w:pPr>
        <w:pStyle w:val="PL"/>
      </w:pPr>
      <w:r>
        <w:t xml:space="preserve">  &lt;/xs:complexType&gt;</w:t>
      </w:r>
    </w:p>
    <w:p w14:paraId="1CF53249" w14:textId="77777777" w:rsidR="00E1776D" w:rsidRDefault="00E1776D" w:rsidP="00E1776D">
      <w:pPr>
        <w:pStyle w:val="PL"/>
      </w:pPr>
      <w:r>
        <w:t xml:space="preserve">  &lt;xs:complexType name="</w:t>
      </w:r>
      <w:r>
        <w:rPr>
          <w:lang w:val="en-US"/>
        </w:rPr>
        <w:t>tG</w:t>
      </w:r>
      <w:r>
        <w:t>eographicalAreaTopology</w:t>
      </w:r>
      <w:r w:rsidRPr="00192D15">
        <w:rPr>
          <w:lang w:val="en-US"/>
        </w:rPr>
        <w:t>Type</w:t>
      </w:r>
      <w:r>
        <w:t>"&gt;</w:t>
      </w:r>
    </w:p>
    <w:p w14:paraId="0596D9C3" w14:textId="77777777" w:rsidR="00E1776D" w:rsidRDefault="00E1776D" w:rsidP="00E1776D">
      <w:pPr>
        <w:pStyle w:val="PL"/>
      </w:pPr>
      <w:r>
        <w:t xml:space="preserve">    &lt;xs:</w:t>
      </w:r>
      <w:r w:rsidRPr="0073469F">
        <w:t>sequence</w:t>
      </w:r>
      <w:r>
        <w:t>&gt;</w:t>
      </w:r>
    </w:p>
    <w:p w14:paraId="072CCD02" w14:textId="77777777" w:rsidR="00E1776D" w:rsidRDefault="00E1776D" w:rsidP="00E1776D">
      <w:pPr>
        <w:pStyle w:val="PL"/>
      </w:pPr>
      <w:r>
        <w:t xml:space="preserve">      &lt;xs:element name="cell-area-list" type="</w:t>
      </w:r>
      <w:r>
        <w:rPr>
          <w:lang w:val="en-US"/>
        </w:rPr>
        <w:t>vaeinfo:tNcgi</w:t>
      </w:r>
      <w:r>
        <w:t xml:space="preserve">" </w:t>
      </w:r>
      <w:r w:rsidRPr="0073469F">
        <w:t>minOccurs="0" maxOccurs="unbounded"</w:t>
      </w:r>
      <w:r>
        <w:t>/&gt;</w:t>
      </w:r>
    </w:p>
    <w:p w14:paraId="5CC17DEC" w14:textId="77777777" w:rsidR="00E1776D" w:rsidRDefault="00E1776D" w:rsidP="00E1776D">
      <w:pPr>
        <w:pStyle w:val="PL"/>
      </w:pPr>
      <w:r>
        <w:t xml:space="preserve">      &lt;xs:element name="tracking-area-list" type="vaeinfo:tTrackingAreaIdentityFormat" </w:t>
      </w:r>
      <w:r w:rsidRPr="0073469F">
        <w:t>minOccurs="0" maxOccurs="unbounded"</w:t>
      </w:r>
      <w:r>
        <w:t>/&gt;</w:t>
      </w:r>
    </w:p>
    <w:p w14:paraId="0608A96B" w14:textId="77777777" w:rsidR="00E1776D" w:rsidRDefault="00E1776D" w:rsidP="00E1776D">
      <w:pPr>
        <w:pStyle w:val="PL"/>
      </w:pPr>
      <w:r>
        <w:t xml:space="preserve">      &lt;xs:any namespace="##other" processContents="lax"/&gt;</w:t>
      </w:r>
    </w:p>
    <w:p w14:paraId="155829D1" w14:textId="77777777" w:rsidR="00E1776D" w:rsidRDefault="00E1776D" w:rsidP="00E1776D">
      <w:pPr>
        <w:pStyle w:val="PL"/>
      </w:pPr>
      <w:r>
        <w:t xml:space="preserve">    &lt;/xs:</w:t>
      </w:r>
      <w:r w:rsidRPr="0073469F">
        <w:t>sequence</w:t>
      </w:r>
      <w:r>
        <w:t>&gt;</w:t>
      </w:r>
    </w:p>
    <w:p w14:paraId="7248F663" w14:textId="77777777" w:rsidR="00E1776D" w:rsidRDefault="00E1776D" w:rsidP="00E1776D">
      <w:pPr>
        <w:pStyle w:val="PL"/>
      </w:pPr>
      <w:r>
        <w:t xml:space="preserve">    &lt;xs:anyAttribute namespace="##any" processContents="lax"/&gt;</w:t>
      </w:r>
    </w:p>
    <w:p w14:paraId="74212E65" w14:textId="77777777" w:rsidR="00E1776D" w:rsidRPr="00A07BBE" w:rsidRDefault="00E1776D" w:rsidP="00E1776D">
      <w:pPr>
        <w:pStyle w:val="PL"/>
      </w:pPr>
      <w:r>
        <w:t xml:space="preserve">  &lt;/xs:complexType&gt;</w:t>
      </w:r>
    </w:p>
    <w:p w14:paraId="37FDD167" w14:textId="77777777" w:rsidR="00E1776D" w:rsidRDefault="00E1776D" w:rsidP="00E1776D">
      <w:pPr>
        <w:pStyle w:val="PL"/>
      </w:pPr>
      <w:r>
        <w:t xml:space="preserve">  &lt;xs:simpleType name="tNcgi"&gt;</w:t>
      </w:r>
    </w:p>
    <w:p w14:paraId="1F5727E0" w14:textId="77777777" w:rsidR="00E1776D" w:rsidRDefault="00E1776D" w:rsidP="00E1776D">
      <w:pPr>
        <w:pStyle w:val="PL"/>
      </w:pPr>
      <w:r>
        <w:t xml:space="preserve">    &lt;xs:restriction base="xs:string"&gt;</w:t>
      </w:r>
    </w:p>
    <w:p w14:paraId="6DA16C7A" w14:textId="77777777" w:rsidR="00E1776D" w:rsidRDefault="00E1776D" w:rsidP="00E1776D">
      <w:pPr>
        <w:pStyle w:val="PL"/>
      </w:pPr>
      <w:r>
        <w:t xml:space="preserve">      &lt;xs:pattern value="\d{3}\d{3}[0-1]{28}"/&gt;</w:t>
      </w:r>
    </w:p>
    <w:p w14:paraId="64CB75AF" w14:textId="77777777" w:rsidR="00E1776D" w:rsidRDefault="00E1776D" w:rsidP="00E1776D">
      <w:pPr>
        <w:pStyle w:val="PL"/>
      </w:pPr>
      <w:r>
        <w:t xml:space="preserve">    &lt;/xs:restriction&gt;</w:t>
      </w:r>
    </w:p>
    <w:p w14:paraId="03429607" w14:textId="4F471373" w:rsidR="00E1776D" w:rsidRDefault="00E1776D" w:rsidP="00F0147F">
      <w:pPr>
        <w:pStyle w:val="PL"/>
      </w:pPr>
      <w:r>
        <w:t xml:space="preserve">  &lt;/xs:simpleType&gt;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32" w:name="OLE_LINK4"/>
      <w:bookmarkStart w:id="733" w:name="OLE_LINK5"/>
      <w:r>
        <w:t xml:space="preserve">  </w:t>
      </w:r>
      <w:bookmarkEnd w:id="732"/>
      <w:bookmarkEnd w:id="733"/>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34" w:name="OLE_LINK3"/>
      <w:r w:rsidRPr="00D726FF">
        <w:rPr>
          <w:lang w:val="fr-FR"/>
        </w:rPr>
        <w:t xml:space="preserve">  </w:t>
      </w:r>
      <w:bookmarkEnd w:id="73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58B73DFA" w:rsidR="00A20488" w:rsidRDefault="00A20488" w:rsidP="00A20488">
      <w:pPr>
        <w:pStyle w:val="PL"/>
      </w:pPr>
      <w:r>
        <w:t xml:space="preserve">      &lt;xs:extension base="vaeinfo:tNcgi"&gt;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8FC89A8" w14:textId="31F9104F" w:rsidR="00A20488" w:rsidRDefault="00A20488" w:rsidP="00A20488">
      <w:pPr>
        <w:pStyle w:val="PL"/>
      </w:pPr>
      <w:r>
        <w:t xml:space="preserve">      &lt;xs:element name="any-other-event" type="vaeinfo:tEmptyTypeAttribute" 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Default="00A20488" w:rsidP="00A20488">
      <w:pPr>
        <w:pStyle w:val="PL"/>
      </w:pPr>
      <w:r>
        <w:t xml:space="preserve">  &lt;/xs:complexType&gt;</w:t>
      </w:r>
    </w:p>
    <w:p w14:paraId="5A153A49" w14:textId="77777777" w:rsidR="00100C96" w:rsidRDefault="00100C96" w:rsidP="00100C96">
      <w:pPr>
        <w:pStyle w:val="PL"/>
      </w:pPr>
      <w:r>
        <w:t xml:space="preserve">  &lt;xs:complexType name="tCoordinateType"&gt;</w:t>
      </w:r>
    </w:p>
    <w:p w14:paraId="7B69D995" w14:textId="77777777" w:rsidR="00100C96" w:rsidRDefault="00100C96" w:rsidP="00100C96">
      <w:pPr>
        <w:pStyle w:val="PL"/>
      </w:pPr>
      <w:r>
        <w:t xml:space="preserve">     &lt;xs:choice minOccurs="1" </w:t>
      </w:r>
      <w:r w:rsidRPr="00165FDE">
        <w:t>maxOccurs="</w:t>
      </w:r>
      <w:r>
        <w:t>1</w:t>
      </w:r>
      <w:r w:rsidRPr="00165FDE">
        <w:t>"</w:t>
      </w:r>
      <w:r>
        <w:t>&gt;</w:t>
      </w:r>
    </w:p>
    <w:p w14:paraId="26CD2BE1" w14:textId="77777777" w:rsidR="00100C96" w:rsidRDefault="00100C96" w:rsidP="00100C96">
      <w:pPr>
        <w:pStyle w:val="PL"/>
      </w:pPr>
      <w:r>
        <w:t xml:space="preserve">       &lt;xs:element name="threebytes" type="vaeinfo:tThreeByteType" minOccurs="0"/&gt;</w:t>
      </w:r>
    </w:p>
    <w:p w14:paraId="28192F3B" w14:textId="77777777" w:rsidR="00100C96" w:rsidRDefault="00100C96" w:rsidP="00100C96">
      <w:pPr>
        <w:pStyle w:val="PL"/>
      </w:pPr>
      <w:r>
        <w:t xml:space="preserve">       &lt;xs:any namespace="##other" processContents="lax"/&gt;</w:t>
      </w:r>
    </w:p>
    <w:p w14:paraId="6935B1C3" w14:textId="77777777" w:rsidR="00100C96" w:rsidRDefault="00100C96" w:rsidP="00100C96">
      <w:pPr>
        <w:pStyle w:val="PL"/>
      </w:pPr>
      <w:r>
        <w:t xml:space="preserve">       &lt;xs:element name="anyExt" type="vaeinfo:anyExtType" minOccurs="0"/&gt;</w:t>
      </w:r>
    </w:p>
    <w:p w14:paraId="4BF1830B" w14:textId="77777777" w:rsidR="00100C96" w:rsidRDefault="00100C96" w:rsidP="00100C96">
      <w:pPr>
        <w:pStyle w:val="PL"/>
      </w:pPr>
      <w:r>
        <w:t xml:space="preserve">    &lt;/xs:choice&gt;</w:t>
      </w:r>
    </w:p>
    <w:p w14:paraId="0B3D2AD8" w14:textId="08D172C5" w:rsidR="00100C96" w:rsidRDefault="00100C96" w:rsidP="00100C96">
      <w:pPr>
        <w:pStyle w:val="PL"/>
      </w:pPr>
      <w:r>
        <w:t xml:space="preserve">    &lt;xs:attribute name="type" type="</w:t>
      </w:r>
      <w:r w:rsidR="00D07A3B">
        <w:t>xs:string</w:t>
      </w:r>
      <w:r>
        <w:t>"/&gt;</w:t>
      </w:r>
    </w:p>
    <w:p w14:paraId="44A15EE2" w14:textId="77777777" w:rsidR="00100C96" w:rsidRDefault="00100C96" w:rsidP="00100C96">
      <w:pPr>
        <w:pStyle w:val="PL"/>
      </w:pPr>
      <w:r>
        <w:t xml:space="preserve">    &lt;xs:anyAttribute namespace="##any" processContents="lax"/&gt;</w:t>
      </w:r>
    </w:p>
    <w:p w14:paraId="7DC1E9B3" w14:textId="77777777" w:rsidR="00100C96" w:rsidRDefault="00100C96" w:rsidP="00100C96">
      <w:pPr>
        <w:pStyle w:val="PL"/>
      </w:pPr>
      <w:r>
        <w:t xml:space="preserve">  &lt;/xs:complexType&gt;</w:t>
      </w:r>
    </w:p>
    <w:p w14:paraId="132F83EC" w14:textId="77777777" w:rsidR="00100C96" w:rsidRDefault="00100C96" w:rsidP="00100C96">
      <w:pPr>
        <w:pStyle w:val="PL"/>
      </w:pPr>
      <w:r>
        <w:t xml:space="preserve">  &lt;xs:simpleType name="tThreeByteType"&gt;</w:t>
      </w:r>
    </w:p>
    <w:p w14:paraId="20E4AD02" w14:textId="77777777" w:rsidR="00100C96" w:rsidRDefault="00100C96" w:rsidP="00100C96">
      <w:pPr>
        <w:pStyle w:val="PL"/>
      </w:pPr>
      <w:r>
        <w:t xml:space="preserve">    &lt;xs:restriction base="xs:integer"&gt;</w:t>
      </w:r>
    </w:p>
    <w:p w14:paraId="7FCDE902" w14:textId="77777777" w:rsidR="00100C96" w:rsidRDefault="00100C96" w:rsidP="00100C96">
      <w:pPr>
        <w:pStyle w:val="PL"/>
      </w:pPr>
      <w:r>
        <w:t xml:space="preserve">      &lt;xs:minInclusive value="0"/&gt;</w:t>
      </w:r>
    </w:p>
    <w:p w14:paraId="1970F647" w14:textId="77777777" w:rsidR="00100C96" w:rsidRDefault="00100C96" w:rsidP="00100C96">
      <w:pPr>
        <w:pStyle w:val="PL"/>
      </w:pPr>
      <w:r>
        <w:t xml:space="preserve">      &lt;xs:maxInclusive value="16777215"/&gt;</w:t>
      </w:r>
    </w:p>
    <w:p w14:paraId="1DA4C1B6" w14:textId="77777777" w:rsidR="00100C96" w:rsidRDefault="00100C96" w:rsidP="00100C96">
      <w:pPr>
        <w:pStyle w:val="PL"/>
      </w:pPr>
      <w:r>
        <w:t xml:space="preserve">    &lt;/xs:restriction&gt;</w:t>
      </w:r>
    </w:p>
    <w:p w14:paraId="0ECE8A97" w14:textId="28A384F8" w:rsidR="00100C96" w:rsidRPr="00A07BBE" w:rsidRDefault="00100C96" w:rsidP="00A20488">
      <w:pPr>
        <w:pStyle w:val="PL"/>
      </w:pPr>
      <w:r>
        <w:t xml:space="preserve">  &lt;/xs:simpleType&gt;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3AF37154" w:rsidR="00160C78" w:rsidRDefault="00160C78" w:rsidP="00160C78">
      <w:pPr>
        <w:pStyle w:val="PL"/>
      </w:pPr>
      <w:r>
        <w:t xml:space="preserve">      &lt;xs:element name="delay" type="xs:</w:t>
      </w:r>
      <w:r w:rsidR="00851737" w:rsidRPr="00787368">
        <w:t>nonNegativeInteger</w:t>
      </w:r>
      <w:r>
        <w:t>" minOccurs="0" maxOccurs="1"/&gt;</w:t>
      </w:r>
    </w:p>
    <w:p w14:paraId="41DCD406" w14:textId="284F7A0F" w:rsidR="00160C78" w:rsidRDefault="00160C78" w:rsidP="00160C78">
      <w:pPr>
        <w:pStyle w:val="PL"/>
      </w:pPr>
      <w:r>
        <w:t xml:space="preserve">      &lt;xs:element name="jitter" type="xs:</w:t>
      </w:r>
      <w:r w:rsidR="00851737" w:rsidRPr="00787368">
        <w:t>nonNegativeInteger</w:t>
      </w:r>
      <w:r>
        <w:t>"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0594F523" w:rsidR="00F0147F" w:rsidRPr="00FA073C" w:rsidRDefault="00F0147F" w:rsidP="00F0147F">
      <w:pPr>
        <w:pStyle w:val="PL"/>
        <w:rPr>
          <w:lang w:eastAsia="zh-CN"/>
        </w:rPr>
      </w:pPr>
      <w:r>
        <w:t xml:space="preserve">  &lt;/xs:complexType&gt;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41E43EC1" w:rsidR="00F0147F" w:rsidRPr="00FA073C" w:rsidRDefault="00F0147F" w:rsidP="00F0147F">
      <w:pPr>
        <w:pStyle w:val="PL"/>
        <w:rPr>
          <w:lang w:eastAsia="zh-CN"/>
        </w:rPr>
      </w:pPr>
      <w:r>
        <w:t xml:space="preserve">  &lt;/xs:complexType&gt;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2E262F56" w:rsidR="00F0147F" w:rsidRPr="00FA073C" w:rsidRDefault="00F0147F" w:rsidP="00F0147F">
      <w:pPr>
        <w:pStyle w:val="PL"/>
        <w:rPr>
          <w:lang w:eastAsia="zh-CN"/>
        </w:rPr>
      </w:pPr>
      <w:r>
        <w:t xml:space="preserve">  &lt;/xs:complexType&gt;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437BC36C" w:rsidR="00F0147F" w:rsidRDefault="00F0147F" w:rsidP="00F0147F">
      <w:pPr>
        <w:pStyle w:val="PL"/>
        <w:rPr>
          <w:lang w:eastAsia="zh-CN"/>
        </w:rPr>
      </w:pPr>
      <w:r>
        <w:t xml:space="preserve">  &lt;/xs:complexType&gt;</w:t>
      </w:r>
    </w:p>
    <w:p w14:paraId="5DA30BBF" w14:textId="77777777" w:rsidR="00322EF3" w:rsidRDefault="00322EF3" w:rsidP="00322EF3">
      <w:pPr>
        <w:pStyle w:val="PL"/>
      </w:pPr>
    </w:p>
    <w:p w14:paraId="53068BA2" w14:textId="77777777" w:rsidR="00322EF3" w:rsidRPr="008B4095" w:rsidRDefault="00322EF3" w:rsidP="00322EF3">
      <w:pPr>
        <w:pStyle w:val="PL"/>
        <w:rPr>
          <w:lang w:eastAsia="zh-CN"/>
        </w:rPr>
      </w:pPr>
      <w:r>
        <w:rPr>
          <w:lang w:eastAsia="zh-CN"/>
        </w:rPr>
        <w:t xml:space="preserve">  </w:t>
      </w:r>
      <w:r w:rsidRPr="008B4095">
        <w:rPr>
          <w:lang w:eastAsia="zh-CN"/>
        </w:rPr>
        <w:t>&lt;xs:complexType name="anyExtType"&gt;</w:t>
      </w:r>
    </w:p>
    <w:p w14:paraId="3D27993F"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332EE619" w14:textId="77777777" w:rsidR="00322EF3" w:rsidRPr="008B4095" w:rsidRDefault="00322EF3" w:rsidP="00322EF3">
      <w:pPr>
        <w:pStyle w:val="PL"/>
        <w:rPr>
          <w:lang w:eastAsia="zh-CN"/>
        </w:rPr>
      </w:pPr>
      <w:r>
        <w:rPr>
          <w:lang w:eastAsia="zh-CN"/>
        </w:rPr>
        <w:t xml:space="preserve">      </w:t>
      </w:r>
      <w:r w:rsidRPr="008B4095">
        <w:rPr>
          <w:lang w:eastAsia="zh-CN"/>
        </w:rPr>
        <w:t>&lt;xs:any namespace="##any" processContents="lax" minOccurs="0" maxOccurs="unbounded"/&gt;</w:t>
      </w:r>
    </w:p>
    <w:p w14:paraId="293E0940" w14:textId="77777777" w:rsidR="00322EF3" w:rsidRPr="008B4095" w:rsidRDefault="00322EF3" w:rsidP="00322EF3">
      <w:pPr>
        <w:pStyle w:val="PL"/>
        <w:rPr>
          <w:lang w:eastAsia="zh-CN"/>
        </w:rPr>
      </w:pPr>
      <w:r>
        <w:rPr>
          <w:lang w:eastAsia="zh-CN"/>
        </w:rPr>
        <w:t xml:space="preserve">    </w:t>
      </w:r>
      <w:r w:rsidRPr="008B4095">
        <w:rPr>
          <w:lang w:eastAsia="zh-CN"/>
        </w:rPr>
        <w:t>&lt;/xs:sequence&gt;</w:t>
      </w:r>
    </w:p>
    <w:p w14:paraId="4BF5B09E" w14:textId="77777777" w:rsidR="00322EF3" w:rsidRPr="008B4095" w:rsidRDefault="00322EF3" w:rsidP="00322EF3">
      <w:pPr>
        <w:pStyle w:val="PL"/>
        <w:rPr>
          <w:lang w:eastAsia="zh-CN"/>
        </w:rPr>
      </w:pPr>
      <w:r>
        <w:rPr>
          <w:lang w:eastAsia="zh-CN"/>
        </w:rPr>
        <w:t xml:space="preserve">  </w:t>
      </w:r>
      <w:r w:rsidRPr="008B4095">
        <w:rPr>
          <w:lang w:eastAsia="zh-CN"/>
        </w:rPr>
        <w:t>&lt;/xs:complexType&gt;</w:t>
      </w:r>
    </w:p>
    <w:p w14:paraId="635072F8" w14:textId="77777777" w:rsidR="00B7378C" w:rsidRDefault="00B7378C" w:rsidP="00B7378C">
      <w:pPr>
        <w:pStyle w:val="PL"/>
      </w:pPr>
      <w:r>
        <w:t xml:space="preserve">  &lt;xs:complexType name="tV2PScheduleConfigReqType"&gt;</w:t>
      </w:r>
    </w:p>
    <w:p w14:paraId="20577919" w14:textId="77777777" w:rsidR="00B7378C" w:rsidRDefault="00B7378C" w:rsidP="00B7378C">
      <w:pPr>
        <w:pStyle w:val="PL"/>
      </w:pPr>
      <w:r>
        <w:t xml:space="preserve">    &lt;xs:sequence&gt;</w:t>
      </w:r>
    </w:p>
    <w:p w14:paraId="56CD883A" w14:textId="77777777" w:rsidR="00B7378C" w:rsidRPr="00800DD2" w:rsidRDefault="00B7378C" w:rsidP="00B7378C">
      <w:pPr>
        <w:pStyle w:val="PL"/>
      </w:pPr>
      <w:r>
        <w:rPr>
          <w:lang w:val="en-US"/>
        </w:rPr>
        <w:t xml:space="preserve">      </w:t>
      </w:r>
      <w:r>
        <w:t>&lt;xs:element name="v2x-server-id" type="xs:string"</w:t>
      </w:r>
      <w:r w:rsidRPr="002774D2">
        <w:t xml:space="preserve"> </w:t>
      </w:r>
      <w:r w:rsidRPr="0073469F">
        <w:t>minOccu</w:t>
      </w:r>
      <w:r>
        <w:t>rs="0" maxOccurs="1"/&gt;</w:t>
      </w:r>
    </w:p>
    <w:p w14:paraId="25EFF23D"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12CC77C"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2DED91CD"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0DFF3055" w14:textId="77777777" w:rsidR="00B7378C" w:rsidRDefault="00B7378C" w:rsidP="00B7378C">
      <w:pPr>
        <w:pStyle w:val="PL"/>
      </w:pPr>
      <w:r>
        <w:rPr>
          <w:lang w:val="en-US"/>
        </w:rPr>
        <w:t xml:space="preserve">      </w:t>
      </w:r>
      <w:r>
        <w:t>&lt;xs:element name="default-DRX-cycle-config" type="xs:string"</w:t>
      </w:r>
      <w:r w:rsidRPr="002774D2">
        <w:t xml:space="preserve"> </w:t>
      </w:r>
      <w:r w:rsidRPr="0073469F">
        <w:t>minOccu</w:t>
      </w:r>
      <w:r>
        <w:t>rs="0" maxOccurs="1"/&gt;</w:t>
      </w:r>
    </w:p>
    <w:p w14:paraId="11EDD71B" w14:textId="77777777" w:rsidR="00B7378C" w:rsidRDefault="00B7378C" w:rsidP="00B7378C">
      <w:pPr>
        <w:pStyle w:val="PL"/>
      </w:pPr>
      <w:r>
        <w:rPr>
          <w:lang w:val="en-US"/>
        </w:rPr>
        <w:t xml:space="preserve">      </w:t>
      </w:r>
      <w:r>
        <w:t>&lt;xs:element name="V2P-QoS-requirements" type="xs:string"</w:t>
      </w:r>
      <w:r w:rsidRPr="002774D2">
        <w:t xml:space="preserve"> </w:t>
      </w:r>
      <w:r w:rsidRPr="0073469F">
        <w:t>minOccu</w:t>
      </w:r>
      <w:r>
        <w:t>rs="0" maxOccurs="1"/&gt;</w:t>
      </w:r>
    </w:p>
    <w:p w14:paraId="6C61D4B3" w14:textId="77777777" w:rsidR="00B7378C" w:rsidRDefault="00B7378C" w:rsidP="00B7378C">
      <w:pPr>
        <w:pStyle w:val="PL"/>
      </w:pPr>
      <w:r>
        <w:t xml:space="preserve">      &lt;xs:any namespace="##other" processContents="lax"/&gt;</w:t>
      </w:r>
    </w:p>
    <w:p w14:paraId="0029CDD5" w14:textId="77777777" w:rsidR="00B7378C" w:rsidRDefault="00B7378C" w:rsidP="00B7378C">
      <w:pPr>
        <w:pStyle w:val="PL"/>
      </w:pPr>
      <w:r>
        <w:t xml:space="preserve">    &lt;/xs:sequence&gt;</w:t>
      </w:r>
    </w:p>
    <w:p w14:paraId="5ECA045F" w14:textId="77777777" w:rsidR="00B7378C" w:rsidRDefault="00B7378C" w:rsidP="00B7378C">
      <w:pPr>
        <w:pStyle w:val="PL"/>
      </w:pPr>
      <w:r>
        <w:t xml:space="preserve">    &lt;xs:anyAttribute namespace="##any" processContents="lax"/&gt;</w:t>
      </w:r>
    </w:p>
    <w:p w14:paraId="5DCB154B" w14:textId="242A9743" w:rsidR="00D07A3B" w:rsidRDefault="00D07A3B" w:rsidP="00B7378C">
      <w:pPr>
        <w:pStyle w:val="PL"/>
      </w:pPr>
      <w:r>
        <w:t xml:space="preserve">  &lt;/xs:complexType&gt;</w:t>
      </w:r>
    </w:p>
    <w:p w14:paraId="07169FDC" w14:textId="77777777" w:rsidR="00B7378C" w:rsidRDefault="00B7378C" w:rsidP="00B7378C">
      <w:pPr>
        <w:pStyle w:val="PL"/>
      </w:pPr>
      <w:r>
        <w:t xml:space="preserve">  &lt;xs:complexType name="tTrafficCommunicationPatternType"&gt;</w:t>
      </w:r>
    </w:p>
    <w:p w14:paraId="09FF79A4" w14:textId="5F583377" w:rsidR="00B7378C" w:rsidRDefault="00B7378C" w:rsidP="00B7378C">
      <w:pPr>
        <w:pStyle w:val="PL"/>
      </w:pPr>
      <w:r>
        <w:t xml:space="preserve">    &lt;xs:</w:t>
      </w:r>
      <w:r w:rsidR="00D10D4F">
        <w:t>sequence</w:t>
      </w:r>
      <w:r>
        <w:t>&gt;</w:t>
      </w:r>
    </w:p>
    <w:p w14:paraId="28EA3D54" w14:textId="77777777" w:rsidR="00B7378C" w:rsidRDefault="00B7378C" w:rsidP="00B7378C">
      <w:pPr>
        <w:pStyle w:val="PL"/>
      </w:pPr>
      <w:r>
        <w:t xml:space="preserve">      &lt;xs:element name="tx-schedule" type="xs:dateTime" minOccurs="0" </w:t>
      </w:r>
      <w:r w:rsidRPr="00165FDE">
        <w:t>maxOccurs="</w:t>
      </w:r>
      <w:r>
        <w:t>unbounded</w:t>
      </w:r>
      <w:r w:rsidRPr="00165FDE">
        <w:t>"</w:t>
      </w:r>
      <w:r w:rsidRPr="00DB1907">
        <w:t>/&gt;</w:t>
      </w:r>
    </w:p>
    <w:p w14:paraId="3D3F948F" w14:textId="77777777" w:rsidR="00B7378C" w:rsidRDefault="00B7378C" w:rsidP="00B7378C">
      <w:pPr>
        <w:pStyle w:val="PL"/>
      </w:pPr>
      <w:r>
        <w:t xml:space="preserve">      &lt;xs:element name="rx-schedule" type="xs:dateTime" minOccurs="0" </w:t>
      </w:r>
      <w:r w:rsidRPr="00165FDE">
        <w:t>maxOccurs="</w:t>
      </w:r>
      <w:r>
        <w:t>unbounded</w:t>
      </w:r>
      <w:r w:rsidRPr="00165FDE">
        <w:t>"</w:t>
      </w:r>
      <w:r w:rsidRPr="00DB1907">
        <w:t>/&gt;</w:t>
      </w:r>
    </w:p>
    <w:p w14:paraId="4B331202" w14:textId="77777777" w:rsidR="00B7378C" w:rsidRDefault="00B7378C" w:rsidP="00B7378C">
      <w:pPr>
        <w:pStyle w:val="PL"/>
      </w:pPr>
      <w:r>
        <w:t xml:space="preserve">      &lt;xs:element name="max-inactivity-period" type="xs:nonNegativeInteger" minOccurs="0" </w:t>
      </w:r>
      <w:r w:rsidRPr="00165FDE">
        <w:t>maxOccurs="</w:t>
      </w:r>
      <w:r>
        <w:t>1</w:t>
      </w:r>
      <w:r w:rsidRPr="00165FDE">
        <w:t>"</w:t>
      </w:r>
      <w:r>
        <w:t>/&gt;</w:t>
      </w:r>
    </w:p>
    <w:p w14:paraId="0146AB53" w14:textId="77777777" w:rsidR="00B7378C" w:rsidRDefault="00B7378C" w:rsidP="00B7378C">
      <w:pPr>
        <w:pStyle w:val="PL"/>
      </w:pPr>
      <w:r>
        <w:t xml:space="preserve">      &lt;xs:any namespace="##other" processContents="lax"/&gt;</w:t>
      </w:r>
    </w:p>
    <w:p w14:paraId="0F274567"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09E4760" w14:textId="55BB53AA" w:rsidR="00B7378C" w:rsidRDefault="00B7378C" w:rsidP="00B7378C">
      <w:pPr>
        <w:pStyle w:val="PL"/>
      </w:pPr>
      <w:r>
        <w:t xml:space="preserve">    &lt;/xs:</w:t>
      </w:r>
      <w:r w:rsidR="00D10D4F">
        <w:t>sequence</w:t>
      </w:r>
      <w:r>
        <w:t>&gt;</w:t>
      </w:r>
    </w:p>
    <w:p w14:paraId="032513BE" w14:textId="77777777" w:rsidR="00B7378C" w:rsidRDefault="00B7378C" w:rsidP="00B7378C">
      <w:pPr>
        <w:pStyle w:val="PL"/>
      </w:pPr>
      <w:r>
        <w:t xml:space="preserve">    &lt;xs:anyAttribute namespace="##any" processContents="lax"/&gt;</w:t>
      </w:r>
    </w:p>
    <w:p w14:paraId="4073246F" w14:textId="77777777" w:rsidR="00B7378C" w:rsidRDefault="00B7378C" w:rsidP="00B7378C">
      <w:pPr>
        <w:pStyle w:val="PL"/>
      </w:pPr>
      <w:r>
        <w:t xml:space="preserve">  &lt;/xs:complexType&gt;</w:t>
      </w:r>
    </w:p>
    <w:p w14:paraId="1C4989F3" w14:textId="77777777" w:rsidR="00B7378C" w:rsidRDefault="00B7378C" w:rsidP="00B7378C">
      <w:pPr>
        <w:pStyle w:val="PL"/>
      </w:pPr>
      <w:r>
        <w:t xml:space="preserve">  &lt;xs:complexType name="tResultType"&gt;</w:t>
      </w:r>
    </w:p>
    <w:p w14:paraId="4C3DEEAB" w14:textId="0E858F21" w:rsidR="00B7378C" w:rsidRDefault="00B7378C" w:rsidP="00B7378C">
      <w:pPr>
        <w:pStyle w:val="PL"/>
      </w:pPr>
      <w:r>
        <w:t xml:space="preserve">    &lt;xs:</w:t>
      </w:r>
      <w:r w:rsidR="00D10D4F">
        <w:t>sequence</w:t>
      </w:r>
      <w:r>
        <w:t>&gt;</w:t>
      </w:r>
    </w:p>
    <w:p w14:paraId="7EF9E338" w14:textId="77777777" w:rsidR="00B7378C" w:rsidRDefault="00B7378C" w:rsidP="00B7378C">
      <w:pPr>
        <w:pStyle w:val="PL"/>
      </w:pPr>
      <w:r>
        <w:t xml:space="preserve">      &lt;xs:element name="operation-result" type="vaeinfo:tOperationResultType" minOccurs="1" </w:t>
      </w:r>
      <w:r w:rsidRPr="00165FDE">
        <w:t>maxOccurs="</w:t>
      </w:r>
      <w:r>
        <w:t>1</w:t>
      </w:r>
      <w:r w:rsidRPr="00165FDE">
        <w:t>"</w:t>
      </w:r>
      <w:r w:rsidRPr="00DB1907">
        <w:t>/&gt;</w:t>
      </w:r>
    </w:p>
    <w:p w14:paraId="538ED806" w14:textId="77777777" w:rsidR="00B7378C" w:rsidRDefault="00B7378C" w:rsidP="00B7378C">
      <w:pPr>
        <w:pStyle w:val="PL"/>
      </w:pPr>
      <w:r>
        <w:t xml:space="preserve">      &lt;xs:element name="cause" type="vaeinfo:tCauseType" minOccurs="0" </w:t>
      </w:r>
      <w:r w:rsidRPr="00165FDE">
        <w:t>maxOccurs="</w:t>
      </w:r>
      <w:r>
        <w:t>1</w:t>
      </w:r>
      <w:r w:rsidRPr="00165FDE">
        <w:t>"</w:t>
      </w:r>
      <w:r>
        <w:t>/&gt;</w:t>
      </w:r>
    </w:p>
    <w:p w14:paraId="2A02419C" w14:textId="34D0ADD2" w:rsidR="00B7378C" w:rsidRDefault="00B7378C" w:rsidP="00B7378C">
      <w:pPr>
        <w:pStyle w:val="PL"/>
      </w:pPr>
      <w:r>
        <w:t xml:space="preserve">    &lt;/xs:</w:t>
      </w:r>
      <w:r w:rsidR="00D10D4F">
        <w:t>sequence</w:t>
      </w:r>
      <w:r>
        <w:t>&gt;</w:t>
      </w:r>
    </w:p>
    <w:p w14:paraId="7CDE2BCD" w14:textId="7F686D03" w:rsidR="00B7378C" w:rsidRDefault="00B7378C" w:rsidP="00B7378C">
      <w:pPr>
        <w:pStyle w:val="PL"/>
      </w:pPr>
      <w:r>
        <w:t xml:space="preserve">    &lt;xs:anyAttribute namespace="##any" processContents="lax"/&gt;</w:t>
      </w:r>
    </w:p>
    <w:p w14:paraId="724355A6" w14:textId="77777777" w:rsidR="00B7378C" w:rsidRDefault="00B7378C" w:rsidP="00B7378C">
      <w:pPr>
        <w:pStyle w:val="PL"/>
        <w:rPr>
          <w:lang w:eastAsia="zh-CN"/>
        </w:rPr>
      </w:pPr>
      <w:r>
        <w:t xml:space="preserve">  &lt;/xs:complexType&gt;</w:t>
      </w:r>
    </w:p>
    <w:p w14:paraId="1C39BD04" w14:textId="77777777" w:rsidR="00B7378C" w:rsidRDefault="00B7378C" w:rsidP="00B7378C">
      <w:pPr>
        <w:pStyle w:val="PL"/>
      </w:pPr>
      <w:r>
        <w:t xml:space="preserve">  &lt;xs:complexType name="tV2PScheduleConfigRspType"&gt;</w:t>
      </w:r>
    </w:p>
    <w:p w14:paraId="6E14F1BB" w14:textId="642AFB82" w:rsidR="00B7378C" w:rsidRDefault="00B7378C" w:rsidP="00B7378C">
      <w:pPr>
        <w:pStyle w:val="PL"/>
      </w:pPr>
      <w:r>
        <w:t xml:space="preserve">    &lt;xs:</w:t>
      </w:r>
      <w:r w:rsidR="00D10D4F">
        <w:t>sequence</w:t>
      </w:r>
      <w:r>
        <w:t>&gt;</w:t>
      </w:r>
    </w:p>
    <w:p w14:paraId="348A8460" w14:textId="77777777" w:rsidR="00B7378C" w:rsidRDefault="00B7378C" w:rsidP="00B7378C">
      <w:pPr>
        <w:pStyle w:val="PL"/>
      </w:pPr>
      <w:r>
        <w:t xml:space="preserve">      &lt;xs:element name="result" type="vaeinfo:tOperationResultType" minOccurs="1" </w:t>
      </w:r>
      <w:r w:rsidRPr="00165FDE">
        <w:t>maxOccurs="</w:t>
      </w:r>
      <w:r>
        <w:t>1</w:t>
      </w:r>
      <w:r w:rsidRPr="00165FDE">
        <w:t>"</w:t>
      </w:r>
      <w:r w:rsidRPr="00DB1907">
        <w:t>/&gt;</w:t>
      </w:r>
    </w:p>
    <w:p w14:paraId="41053104" w14:textId="77777777" w:rsidR="00B7378C" w:rsidRDefault="00B7378C" w:rsidP="00B7378C">
      <w:pPr>
        <w:pStyle w:val="PL"/>
      </w:pPr>
      <w:r>
        <w:t xml:space="preserve">      &lt;xs:any namespace="##other" processContents="lax"/&gt;</w:t>
      </w:r>
    </w:p>
    <w:p w14:paraId="7F362DA2"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5C818F1E" w14:textId="5FFF87F6" w:rsidR="00B7378C" w:rsidRDefault="00B7378C" w:rsidP="00B7378C">
      <w:pPr>
        <w:pStyle w:val="PL"/>
      </w:pPr>
      <w:r>
        <w:t xml:space="preserve">    &lt;/xs:</w:t>
      </w:r>
      <w:r w:rsidR="00D10D4F">
        <w:t>sequence</w:t>
      </w:r>
      <w:r>
        <w:t>&gt;</w:t>
      </w:r>
    </w:p>
    <w:p w14:paraId="715C680F" w14:textId="77777777" w:rsidR="00B7378C" w:rsidRDefault="00B7378C" w:rsidP="00B7378C">
      <w:pPr>
        <w:pStyle w:val="PL"/>
      </w:pPr>
      <w:r>
        <w:t xml:space="preserve">    &lt;xs:anyAttribute namespace="##any" processContents="lax"/&gt;</w:t>
      </w:r>
    </w:p>
    <w:p w14:paraId="0110F273" w14:textId="77777777" w:rsidR="00B7378C" w:rsidRDefault="00B7378C" w:rsidP="00B7378C">
      <w:pPr>
        <w:pStyle w:val="PL"/>
      </w:pPr>
      <w:r>
        <w:t xml:space="preserve">  &lt;/xs:complexType&gt;</w:t>
      </w:r>
    </w:p>
    <w:p w14:paraId="0231E7F1" w14:textId="77777777" w:rsidR="00B7378C" w:rsidRDefault="00B7378C" w:rsidP="00B7378C">
      <w:pPr>
        <w:pStyle w:val="PL"/>
      </w:pPr>
      <w:r>
        <w:t xml:space="preserve">  &lt;xs:complexType name="tV2PScheduleUpdateReqType"&gt;</w:t>
      </w:r>
    </w:p>
    <w:p w14:paraId="4F9BCAF0" w14:textId="77777777" w:rsidR="00B7378C" w:rsidRDefault="00B7378C" w:rsidP="00B7378C">
      <w:pPr>
        <w:pStyle w:val="PL"/>
      </w:pPr>
      <w:r>
        <w:t xml:space="preserve">    &lt;xs:sequence&gt;</w:t>
      </w:r>
    </w:p>
    <w:p w14:paraId="26C53BFB" w14:textId="77777777" w:rsidR="00B7378C" w:rsidRDefault="00B7378C" w:rsidP="00B7378C">
      <w:pPr>
        <w:pStyle w:val="PL"/>
      </w:pPr>
      <w:r>
        <w:t xml:space="preserve">      &lt;xs:element name="v2x-ue-id" type="vaeinfo:contentType" minOccurs="1" maxOccurs="1"/&gt;</w:t>
      </w:r>
    </w:p>
    <w:p w14:paraId="779ACECB" w14:textId="77777777" w:rsidR="00B7378C" w:rsidRPr="00800DD2" w:rsidRDefault="00B7378C" w:rsidP="00B7378C">
      <w:pPr>
        <w:pStyle w:val="PL"/>
      </w:pPr>
      <w:r>
        <w:rPr>
          <w:lang w:val="en-US"/>
        </w:rPr>
        <w:t xml:space="preserve">      </w:t>
      </w:r>
      <w:r>
        <w:t>&lt;xs:element name="v2x-group-id" type="xs:string"</w:t>
      </w:r>
      <w:r w:rsidRPr="002774D2">
        <w:t xml:space="preserve"> </w:t>
      </w:r>
      <w:r w:rsidRPr="0073469F">
        <w:t>minOccu</w:t>
      </w:r>
      <w:r>
        <w:t>rs="0"/&gt;</w:t>
      </w:r>
    </w:p>
    <w:p w14:paraId="08FC2DF2" w14:textId="77777777" w:rsidR="00B7378C" w:rsidRPr="00EE32EF" w:rsidRDefault="00B7378C" w:rsidP="00B7378C">
      <w:pPr>
        <w:pStyle w:val="PL"/>
      </w:pPr>
      <w:r>
        <w:rPr>
          <w:lang w:val="en-US"/>
        </w:rPr>
        <w:t xml:space="preserve">      </w:t>
      </w:r>
      <w:r>
        <w:t>&lt;xs:element name="v2x-service-id" type="xs:string"</w:t>
      </w:r>
      <w:r w:rsidRPr="002774D2">
        <w:t xml:space="preserve"> </w:t>
      </w:r>
      <w:r w:rsidRPr="0073469F">
        <w:t>minOccu</w:t>
      </w:r>
      <w:r>
        <w:t>rs="0"/&gt;</w:t>
      </w:r>
    </w:p>
    <w:p w14:paraId="4D7B5B7B" w14:textId="77777777" w:rsidR="00B7378C" w:rsidRDefault="00B7378C" w:rsidP="00B7378C">
      <w:pPr>
        <w:pStyle w:val="PL"/>
      </w:pPr>
      <w:r>
        <w:rPr>
          <w:lang w:val="en-US"/>
        </w:rPr>
        <w:t xml:space="preserve">      </w:t>
      </w:r>
      <w:r>
        <w:t>&lt;xs:element name="traffic-communication-pattern" type="vaeinfo:tTrafficCommunicationPatternType"</w:t>
      </w:r>
      <w:r w:rsidRPr="002774D2">
        <w:t xml:space="preserve"> </w:t>
      </w:r>
      <w:r w:rsidRPr="0073469F">
        <w:t>minOccu</w:t>
      </w:r>
      <w:r>
        <w:t>rs="1" maxOccurs="1"/&gt;</w:t>
      </w:r>
    </w:p>
    <w:p w14:paraId="453CB0A0" w14:textId="77777777" w:rsidR="00D07A3B" w:rsidRDefault="00B7378C" w:rsidP="00B7378C">
      <w:pPr>
        <w:pStyle w:val="PL"/>
      </w:pPr>
      <w:r>
        <w:rPr>
          <w:lang w:val="en-US"/>
        </w:rPr>
        <w:t xml:space="preserve">      </w:t>
      </w:r>
      <w:r>
        <w:t>&lt;xs:element name="default-DRX-cycle-config"</w:t>
      </w:r>
    </w:p>
    <w:p w14:paraId="10714ADD" w14:textId="1DF04D8A" w:rsidR="00B7378C" w:rsidRPr="00D07A3B" w:rsidRDefault="00B7378C" w:rsidP="00B7378C">
      <w:pPr>
        <w:pStyle w:val="PL"/>
      </w:pPr>
      <w:r w:rsidRPr="00D07A3B">
        <w:t>type="</w:t>
      </w:r>
      <w:r w:rsidR="00D07A3B" w:rsidRPr="007A6F8E">
        <w:t>xs:string</w:t>
      </w:r>
      <w:r w:rsidRPr="00D07A3B">
        <w:t>" minOccurs="0" maxOccurs="1"/&gt;</w:t>
      </w:r>
    </w:p>
    <w:p w14:paraId="6551B735" w14:textId="26DB627A" w:rsidR="00B7378C" w:rsidRDefault="00B7378C" w:rsidP="00B7378C">
      <w:pPr>
        <w:pStyle w:val="PL"/>
      </w:pPr>
      <w:r w:rsidRPr="00D07A3B">
        <w:t xml:space="preserve">      </w:t>
      </w:r>
      <w:r>
        <w:t>&lt;xs:element name="V2P-QoS-requirements" type="</w:t>
      </w:r>
      <w:r w:rsidR="00D07A3B" w:rsidRPr="007A6F8E">
        <w:t>xs:string</w:t>
      </w:r>
      <w:r>
        <w:t>"</w:t>
      </w:r>
      <w:r w:rsidRPr="002774D2">
        <w:t xml:space="preserve"> </w:t>
      </w:r>
      <w:r w:rsidRPr="0073469F">
        <w:t>minOccu</w:t>
      </w:r>
      <w:r>
        <w:t>rs="0" maxOccurs="1"/&gt;</w:t>
      </w:r>
    </w:p>
    <w:p w14:paraId="0AEE4B91" w14:textId="77777777" w:rsidR="00B7378C" w:rsidRDefault="00B7378C" w:rsidP="00B7378C">
      <w:pPr>
        <w:pStyle w:val="PL"/>
      </w:pPr>
      <w:r>
        <w:t xml:space="preserve">      &lt;xs:any namespace="##other" processContents="lax"/&gt;</w:t>
      </w:r>
    </w:p>
    <w:p w14:paraId="72D5AEF2" w14:textId="77777777" w:rsidR="00B7378C" w:rsidRDefault="00B7378C" w:rsidP="00B7378C">
      <w:pPr>
        <w:pStyle w:val="PL"/>
      </w:pPr>
      <w:r>
        <w:t xml:space="preserve">    &lt;/xs:sequence&gt;</w:t>
      </w:r>
    </w:p>
    <w:p w14:paraId="0AA57FBD" w14:textId="77777777" w:rsidR="00B7378C" w:rsidRDefault="00B7378C" w:rsidP="00B7378C">
      <w:pPr>
        <w:pStyle w:val="PL"/>
      </w:pPr>
      <w:r>
        <w:t xml:space="preserve">    &lt;xs:anyAttribute namespace="##any" processContents="lax"/&gt;</w:t>
      </w:r>
    </w:p>
    <w:p w14:paraId="0A223906" w14:textId="77777777" w:rsidR="00B7378C" w:rsidRDefault="00B7378C" w:rsidP="00B7378C">
      <w:pPr>
        <w:pStyle w:val="PL"/>
        <w:rPr>
          <w:lang w:eastAsia="zh-CN"/>
        </w:rPr>
      </w:pPr>
      <w:r>
        <w:t xml:space="preserve">  &lt;/xs:complexType&gt;</w:t>
      </w:r>
    </w:p>
    <w:p w14:paraId="5D408C74" w14:textId="77777777" w:rsidR="00B7378C" w:rsidRDefault="00B7378C" w:rsidP="00B7378C">
      <w:pPr>
        <w:pStyle w:val="PL"/>
      </w:pPr>
      <w:r>
        <w:t xml:space="preserve">  &lt;xs:complexType name="tV2PScheduleUpdateRspType"&gt;</w:t>
      </w:r>
    </w:p>
    <w:p w14:paraId="105935A8" w14:textId="1FACABD8" w:rsidR="00B7378C" w:rsidRDefault="00B7378C" w:rsidP="00B7378C">
      <w:pPr>
        <w:pStyle w:val="PL"/>
      </w:pPr>
      <w:r>
        <w:t xml:space="preserve">    &lt;xs:</w:t>
      </w:r>
      <w:r w:rsidR="00D10D4F">
        <w:t>sequence</w:t>
      </w:r>
      <w:r>
        <w:t>&gt;</w:t>
      </w:r>
    </w:p>
    <w:p w14:paraId="496C16A4" w14:textId="77777777" w:rsidR="00B7378C" w:rsidRDefault="00B7378C" w:rsidP="00B7378C">
      <w:pPr>
        <w:pStyle w:val="PL"/>
      </w:pPr>
      <w:r>
        <w:t xml:space="preserve">      &lt;xs:element name="result" type="vaeinfo:tResultType" minOccurs="1" </w:t>
      </w:r>
      <w:r w:rsidRPr="00165FDE">
        <w:t>maxOccurs="</w:t>
      </w:r>
      <w:r>
        <w:t>1</w:t>
      </w:r>
      <w:r w:rsidRPr="00165FDE">
        <w:t>"</w:t>
      </w:r>
      <w:r w:rsidRPr="00DB1907">
        <w:t>/&gt;</w:t>
      </w:r>
    </w:p>
    <w:p w14:paraId="52AD7CA6" w14:textId="77777777" w:rsidR="00B7378C" w:rsidRDefault="00B7378C" w:rsidP="00B7378C">
      <w:pPr>
        <w:pStyle w:val="PL"/>
      </w:pPr>
      <w:r>
        <w:t xml:space="preserve">      &lt;xs:element name="</w:t>
      </w:r>
      <w:r>
        <w:rPr>
          <w:lang w:eastAsia="zh-CN"/>
        </w:rPr>
        <w:t>updated-traffic-communication-pattern</w:t>
      </w:r>
      <w:r>
        <w:t xml:space="preserve">" type="vaeinfo:tTrafficCommunicationPatternType" minOccurs="0" </w:t>
      </w:r>
      <w:r w:rsidRPr="00165FDE">
        <w:t>maxOccurs="</w:t>
      </w:r>
      <w:r>
        <w:t>1</w:t>
      </w:r>
      <w:r w:rsidRPr="00165FDE">
        <w:t>"</w:t>
      </w:r>
      <w:r>
        <w:t>/&gt;</w:t>
      </w:r>
    </w:p>
    <w:p w14:paraId="6493DBCC" w14:textId="77777777" w:rsidR="00B7378C" w:rsidRDefault="00B7378C" w:rsidP="00B7378C">
      <w:pPr>
        <w:pStyle w:val="PL"/>
      </w:pPr>
      <w:r>
        <w:t xml:space="preserve">      &lt;xs:any namespace="##other" processContents="lax"/&gt;</w:t>
      </w:r>
    </w:p>
    <w:p w14:paraId="176405BE" w14:textId="77777777" w:rsidR="00B7378C" w:rsidRPr="00587E76" w:rsidRDefault="00B7378C" w:rsidP="00B7378C">
      <w:pPr>
        <w:pStyle w:val="PL"/>
      </w:pPr>
      <w:r>
        <w:t xml:space="preserve">      </w:t>
      </w:r>
      <w:r w:rsidRPr="0098763C">
        <w:t>&lt;xs:element name="anyExt" type="</w:t>
      </w:r>
      <w:r>
        <w:t>vaeinfo:</w:t>
      </w:r>
      <w:r w:rsidRPr="0098763C">
        <w:t>anyExtType" minOccurs="0"/&gt;</w:t>
      </w:r>
    </w:p>
    <w:p w14:paraId="733CFB53" w14:textId="3E494E18" w:rsidR="00B7378C" w:rsidRDefault="00B7378C" w:rsidP="00B7378C">
      <w:pPr>
        <w:pStyle w:val="PL"/>
      </w:pPr>
      <w:r>
        <w:t xml:space="preserve">    &lt;/xs:</w:t>
      </w:r>
      <w:r w:rsidR="00D10D4F">
        <w:t>sequence</w:t>
      </w:r>
      <w:r>
        <w:t>&gt;</w:t>
      </w:r>
    </w:p>
    <w:p w14:paraId="05828CED" w14:textId="77777777" w:rsidR="00B7378C" w:rsidRDefault="00B7378C" w:rsidP="00B7378C">
      <w:pPr>
        <w:pStyle w:val="PL"/>
      </w:pPr>
      <w:r>
        <w:t xml:space="preserve">    &lt;xs:anyAttribute namespace="##any" processContents="lax"/&gt;</w:t>
      </w:r>
    </w:p>
    <w:p w14:paraId="7C65179E" w14:textId="77777777" w:rsidR="00B7378C" w:rsidRDefault="00B7378C" w:rsidP="00B7378C">
      <w:pPr>
        <w:pStyle w:val="PL"/>
      </w:pPr>
      <w:r>
        <w:t xml:space="preserve">  &lt;/xs:complexType&gt;</w:t>
      </w:r>
    </w:p>
    <w:p w14:paraId="341FE529" w14:textId="77777777" w:rsidR="00B7378C" w:rsidRDefault="00B7378C" w:rsidP="00B7378C">
      <w:pPr>
        <w:pStyle w:val="PL"/>
      </w:pPr>
      <w:r>
        <w:t xml:space="preserve">  &lt;xs:simpleType name="tOperationResultType"&gt;</w:t>
      </w:r>
    </w:p>
    <w:p w14:paraId="46A7247F" w14:textId="77777777" w:rsidR="00B7378C" w:rsidRDefault="00B7378C" w:rsidP="00B7378C">
      <w:pPr>
        <w:pStyle w:val="PL"/>
      </w:pPr>
      <w:r>
        <w:t xml:space="preserve">    &lt;xs:restriction base="xs:string"&gt;</w:t>
      </w:r>
    </w:p>
    <w:p w14:paraId="152FE45F" w14:textId="77777777" w:rsidR="00B7378C" w:rsidRDefault="00B7378C" w:rsidP="00B7378C">
      <w:pPr>
        <w:pStyle w:val="PL"/>
      </w:pPr>
      <w:r>
        <w:t xml:space="preserve">      &lt;xs:enumeration value="Sucess"/&gt;</w:t>
      </w:r>
    </w:p>
    <w:p w14:paraId="6958C7E2" w14:textId="77777777" w:rsidR="00B7378C" w:rsidRDefault="00B7378C" w:rsidP="00B7378C">
      <w:pPr>
        <w:pStyle w:val="PL"/>
      </w:pPr>
      <w:r>
        <w:t xml:space="preserve">      &lt;xs:enumeration value="Failure"/&gt;</w:t>
      </w:r>
    </w:p>
    <w:p w14:paraId="0DF90BDC" w14:textId="77777777" w:rsidR="00B7378C" w:rsidRDefault="00B7378C" w:rsidP="00B7378C">
      <w:pPr>
        <w:pStyle w:val="PL"/>
      </w:pPr>
      <w:r>
        <w:t xml:space="preserve">    &lt;xs:restriction&gt;</w:t>
      </w:r>
    </w:p>
    <w:p w14:paraId="2648B9D6" w14:textId="77777777" w:rsidR="00B7378C" w:rsidRDefault="00B7378C" w:rsidP="00B7378C">
      <w:pPr>
        <w:pStyle w:val="PL"/>
      </w:pPr>
      <w:r>
        <w:t xml:space="preserve">  &lt;/xs:simpleType&gt;</w:t>
      </w:r>
    </w:p>
    <w:p w14:paraId="4F0E0216" w14:textId="77777777" w:rsidR="00B7378C" w:rsidRDefault="00B7378C" w:rsidP="00B7378C">
      <w:pPr>
        <w:pStyle w:val="PL"/>
      </w:pPr>
      <w:r>
        <w:t xml:space="preserve">  &lt;xs:simpleType name="tCauseType"&gt;</w:t>
      </w:r>
    </w:p>
    <w:p w14:paraId="6772DA6F" w14:textId="77777777" w:rsidR="00B7378C" w:rsidRDefault="00B7378C" w:rsidP="00B7378C">
      <w:pPr>
        <w:pStyle w:val="PL"/>
      </w:pPr>
      <w:r>
        <w:t xml:space="preserve">    &lt;xs:restriction base="xs:string"&gt;</w:t>
      </w:r>
    </w:p>
    <w:p w14:paraId="3C32C95D" w14:textId="77777777" w:rsidR="00B7378C" w:rsidRDefault="00B7378C" w:rsidP="00B7378C">
      <w:pPr>
        <w:pStyle w:val="PL"/>
      </w:pPr>
      <w:r>
        <w:t xml:space="preserve">      &lt;xs:enumeration value="</w:t>
      </w:r>
      <w:r>
        <w:rPr>
          <w:lang w:eastAsia="zh-CN"/>
        </w:rPr>
        <w:t>Traffic communication pattern not supported</w:t>
      </w:r>
      <w:r>
        <w:t>"/&gt;</w:t>
      </w:r>
    </w:p>
    <w:p w14:paraId="0363C3FD" w14:textId="77777777" w:rsidR="00B7378C" w:rsidRDefault="00B7378C" w:rsidP="00B7378C">
      <w:pPr>
        <w:pStyle w:val="PL"/>
      </w:pPr>
      <w:r>
        <w:t xml:space="preserve">      &lt;xs:enumeration value="Other"/&gt;</w:t>
      </w:r>
    </w:p>
    <w:p w14:paraId="2562742A" w14:textId="77777777" w:rsidR="00B7378C" w:rsidRDefault="00B7378C" w:rsidP="00B7378C">
      <w:pPr>
        <w:pStyle w:val="PL"/>
      </w:pPr>
      <w:r>
        <w:t xml:space="preserve">    &lt;/xs:restriction&gt;</w:t>
      </w:r>
    </w:p>
    <w:p w14:paraId="16826C25" w14:textId="466F67AE" w:rsidR="00B7378C" w:rsidRPr="00FA073C" w:rsidRDefault="00B7378C" w:rsidP="00F0147F">
      <w:pPr>
        <w:pStyle w:val="PL"/>
      </w:pPr>
      <w:r>
        <w:t xml:space="preserve">  &lt;/xs:simpleType&gt;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35" w:name="_Toc43231233"/>
      <w:bookmarkStart w:id="736" w:name="_Toc43296164"/>
      <w:bookmarkStart w:id="737" w:name="_Toc43400281"/>
      <w:bookmarkStart w:id="738" w:name="_Toc43400898"/>
      <w:bookmarkStart w:id="739" w:name="_Toc45216723"/>
      <w:bookmarkStart w:id="740" w:name="_Toc51938269"/>
      <w:bookmarkStart w:id="741" w:name="_Toc51938804"/>
      <w:bookmarkStart w:id="742" w:name="_Toc68190493"/>
      <w:bookmarkStart w:id="743" w:name="_Toc187744098"/>
      <w:r>
        <w:t>8.5</w:t>
      </w:r>
      <w:r w:rsidRPr="0073469F">
        <w:tab/>
      </w:r>
      <w:r>
        <w:t>Data semantics</w:t>
      </w:r>
      <w:bookmarkEnd w:id="721"/>
      <w:bookmarkEnd w:id="735"/>
      <w:bookmarkEnd w:id="736"/>
      <w:bookmarkEnd w:id="737"/>
      <w:bookmarkEnd w:id="738"/>
      <w:bookmarkEnd w:id="739"/>
      <w:bookmarkEnd w:id="740"/>
      <w:bookmarkEnd w:id="741"/>
      <w:bookmarkEnd w:id="742"/>
      <w:bookmarkEnd w:id="743"/>
    </w:p>
    <w:bookmarkEnd w:id="642"/>
    <w:bookmarkEnd w:id="693"/>
    <w:p w14:paraId="55204D52" w14:textId="3D41E010"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44"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sidR="00192FCD">
        <w:t xml:space="preserve">, </w:t>
      </w:r>
      <w:r w:rsidR="00CC5A08">
        <w:t>&lt;V2P-schedule-config-req&gt;, &lt;V2P-schedule-config-rsp&gt;, &lt;V2P-schedule-update-req&gt;, &lt;V2P-schedule-update-rsp&gt;</w:t>
      </w:r>
      <w:r w:rsidR="000F69FE">
        <w:rPr>
          <w:lang w:eastAsia="zh-CN"/>
        </w:rPr>
        <w:t xml:space="preserve"> </w:t>
      </w:r>
      <w:bookmarkEnd w:id="744"/>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53009E3A" w:rsidR="00A20488" w:rsidRDefault="00A20488" w:rsidP="00A20488">
      <w:r>
        <w:t>&lt;</w:t>
      </w:r>
      <w:r w:rsidRPr="00164055">
        <w:t>reception-uri</w:t>
      </w:r>
      <w:r>
        <w:t xml:space="preserve">&gt; element indicates the destination URI of messages sent to the V2X UE, and includes a URI as specified in </w:t>
      </w:r>
      <w:r w:rsidR="008201FE">
        <w:t>IETF RFC 9110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0A6480F2"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54188C">
        <w:t xml:space="preserve">IETF RFC 9110 [19]; </w:t>
      </w:r>
      <w:r>
        <w:t>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4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Pr="00C615AD" w:rsidRDefault="00A20488" w:rsidP="00C615AD">
      <w:pPr>
        <w:pStyle w:val="B2"/>
      </w:pPr>
      <w:r>
        <w:t>1)</w:t>
      </w:r>
      <w:r>
        <w:tab/>
        <w:t>&lt;expiration-time&gt;, a mandatory element encoded as specified in 3GPP</w:t>
      </w:r>
      <w:r w:rsidRPr="004D3578">
        <w:t> </w:t>
      </w:r>
      <w:r w:rsidRPr="00C615AD">
        <w:t>TS</w:t>
      </w:r>
      <w:r w:rsidRPr="004D3578">
        <w:t> </w:t>
      </w:r>
      <w:r>
        <w:t>24.385</w:t>
      </w:r>
      <w:r w:rsidRPr="004D3578">
        <w:t> </w:t>
      </w:r>
      <w:r w:rsidRPr="00C615AD">
        <w:t>[7] clause</w:t>
      </w:r>
      <w:r w:rsidRPr="004D3578">
        <w:t> </w:t>
      </w:r>
      <w:r w:rsidRPr="00C615AD">
        <w:t>5.5.2;</w:t>
      </w:r>
    </w:p>
    <w:p w14:paraId="21D6B866" w14:textId="77777777" w:rsidR="00A20488" w:rsidRPr="00C615AD" w:rsidRDefault="00A20488" w:rsidP="00C615AD">
      <w:pPr>
        <w:pStyle w:val="B2"/>
      </w:pPr>
      <w:r w:rsidRPr="00C615AD">
        <w:t>2)</w:t>
      </w:r>
      <w:r w:rsidRPr="00C615AD">
        <w:tab/>
        <w:t xml:space="preserve">&lt;plmn-list&gt;, </w:t>
      </w:r>
      <w:r>
        <w:t>a mandatory element which contains one or more &lt;plmn-id&gt; elements, each &lt;plmn-id&gt; element is encoded as specified in</w:t>
      </w:r>
      <w:r w:rsidRPr="00F67A9A">
        <w:t xml:space="preserve"> </w:t>
      </w:r>
      <w:r>
        <w:t>3GPP</w:t>
      </w:r>
      <w:r w:rsidRPr="004D3578">
        <w:t> </w:t>
      </w:r>
      <w:r w:rsidRPr="00C615AD">
        <w:t>TS</w:t>
      </w:r>
      <w:r w:rsidRPr="004D3578">
        <w:t> </w:t>
      </w:r>
      <w:r w:rsidRPr="00C615AD">
        <w:t>23.003</w:t>
      </w:r>
      <w:r w:rsidRPr="004D3578">
        <w:t> </w:t>
      </w:r>
      <w:r w:rsidRPr="00C615AD">
        <w:t>[2];</w:t>
      </w:r>
    </w:p>
    <w:p w14:paraId="456CE610" w14:textId="77777777" w:rsidR="00A20488" w:rsidRPr="00C615AD" w:rsidRDefault="00A20488" w:rsidP="00C615AD">
      <w:pPr>
        <w:pStyle w:val="B2"/>
      </w:pPr>
      <w:r w:rsidRPr="00C615AD">
        <w:t>3)</w:t>
      </w:r>
      <w:r w:rsidRPr="00C615AD">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C615AD">
        <w:t>TS</w:t>
      </w:r>
      <w:r w:rsidRPr="004D3578">
        <w:t> </w:t>
      </w:r>
      <w:r>
        <w:t>24.3</w:t>
      </w:r>
      <w:r w:rsidRPr="008B04F8">
        <w:t>85 </w:t>
      </w:r>
      <w:r w:rsidRPr="00C615AD">
        <w:t>[7] clause</w:t>
      </w:r>
      <w:r w:rsidRPr="008B04F8">
        <w:t> </w:t>
      </w:r>
      <w:r w:rsidRPr="00C615AD">
        <w:t>5.5.8;</w:t>
      </w:r>
    </w:p>
    <w:p w14:paraId="7DC2D8D0" w14:textId="77777777" w:rsidR="00A20488" w:rsidRDefault="00A20488" w:rsidP="00C615AD">
      <w:pPr>
        <w:pStyle w:val="B2"/>
        <w:rPr>
          <w:lang w:eastAsia="ko-KR"/>
        </w:rPr>
      </w:pPr>
      <w:r w:rsidRPr="00C615AD">
        <w:t>4)</w:t>
      </w:r>
      <w:r w:rsidRPr="00C615AD">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Pr="00C615AD" w:rsidRDefault="00A20488" w:rsidP="00A20488">
      <w:pPr>
        <w:pStyle w:val="B3"/>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C615AD">
        <w:t>TS</w:t>
      </w:r>
      <w:r w:rsidRPr="004D3578">
        <w:t> </w:t>
      </w:r>
      <w:r>
        <w:t>24.385</w:t>
      </w:r>
      <w:r w:rsidRPr="004D3578">
        <w:t> </w:t>
      </w:r>
      <w:r w:rsidRPr="00C615AD">
        <w:t>[7] clause</w:t>
      </w:r>
      <w:r w:rsidRPr="004D3578">
        <w:t> </w:t>
      </w:r>
      <w:r w:rsidRPr="00C615AD">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46" w:name="_Toc43231234"/>
      <w:bookmarkStart w:id="747" w:name="_Toc43296165"/>
      <w:bookmarkStart w:id="748" w:name="_Toc43400282"/>
      <w:bookmarkStart w:id="749" w:name="_Toc43400899"/>
      <w:bookmarkStart w:id="750" w:name="_Toc45216724"/>
      <w:bookmarkStart w:id="751" w:name="_Toc51938270"/>
      <w:bookmarkStart w:id="752" w:name="_Toc51938805"/>
      <w:bookmarkStart w:id="753"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54" w:name="OLE_LINK150"/>
      <w:bookmarkStart w:id="755" w:name="OLE_LINK151"/>
      <w:r>
        <w:t xml:space="preserve">contains </w:t>
      </w:r>
      <w:r>
        <w:rPr>
          <w:lang w:eastAsia="zh-CN"/>
        </w:rPr>
        <w:t>the following sub-elements</w:t>
      </w:r>
      <w:bookmarkEnd w:id="754"/>
      <w:bookmarkEnd w:id="755"/>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2BAC7FD1"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r w:rsidR="00F82F94" w:rsidRPr="00F82F94">
        <w:rPr>
          <w:lang w:eastAsia="zh-CN"/>
        </w:rPr>
        <w:t xml:space="preserve"> </w:t>
      </w:r>
      <w:r w:rsidR="00F82F94">
        <w:rPr>
          <w:lang w:eastAsia="zh-CN"/>
        </w:rPr>
        <w:t>the identity of the VRU zone</w:t>
      </w:r>
      <w:r>
        <w:rPr>
          <w:lang w:eastAsia="zh-CN"/>
        </w:rPr>
        <w:t>;</w:t>
      </w:r>
    </w:p>
    <w:p w14:paraId="1D6556DE" w14:textId="1E454E7E" w:rsidR="005701C2"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r w:rsidR="00D00E20" w:rsidRPr="00D00E20">
        <w:rPr>
          <w:lang w:eastAsia="zh-CN"/>
        </w:rPr>
        <w:t xml:space="preserve"> </w:t>
      </w:r>
      <w:r w:rsidR="00D00E20">
        <w:rPr>
          <w:lang w:eastAsia="zh-CN"/>
        </w:rPr>
        <w:t>that contains:</w:t>
      </w:r>
    </w:p>
    <w:p w14:paraId="37806D14" w14:textId="77777777" w:rsidR="00953702" w:rsidRPr="008B04F8" w:rsidRDefault="00953702" w:rsidP="00953702">
      <w:pPr>
        <w:pStyle w:val="B2"/>
      </w:pPr>
      <w:r>
        <w:t>1)</w:t>
      </w:r>
      <w:r>
        <w:tab/>
      </w:r>
      <w:r w:rsidRPr="008B04F8">
        <w:t>&lt;geographical-area</w:t>
      </w:r>
      <w:r>
        <w:t>-coordinates</w:t>
      </w:r>
      <w:r w:rsidRPr="008B04F8">
        <w:t>&gt;</w:t>
      </w:r>
      <w:r>
        <w:t xml:space="preserve">, an optional </w:t>
      </w:r>
      <w:r w:rsidRPr="008B04F8">
        <w:t xml:space="preserve">element </w:t>
      </w:r>
      <w:r>
        <w:t>that contains:</w:t>
      </w:r>
    </w:p>
    <w:p w14:paraId="54E55901" w14:textId="77777777" w:rsidR="00953702" w:rsidRPr="00D10CBC" w:rsidRDefault="00953702" w:rsidP="00953702">
      <w:pPr>
        <w:pStyle w:val="B3"/>
      </w:pPr>
      <w:r>
        <w:t>i</w:t>
      </w:r>
      <w:r w:rsidRPr="00D10CBC">
        <w:t>)</w:t>
      </w:r>
      <w:r w:rsidRPr="00D10CBC">
        <w:tab/>
        <w:t xml:space="preserve">&lt;polygon-area&gt;, an optional element specifying the area as a polygon specified in clause 5.2 of 3GPP TS 23.032 [3]; </w:t>
      </w:r>
      <w:r>
        <w:t>or</w:t>
      </w:r>
    </w:p>
    <w:p w14:paraId="7D9452CD" w14:textId="77777777" w:rsidR="00953702" w:rsidRPr="00D10CBC" w:rsidRDefault="00953702" w:rsidP="00953702">
      <w:pPr>
        <w:pStyle w:val="B3"/>
      </w:pPr>
      <w:r>
        <w:t>ii</w:t>
      </w:r>
      <w:r w:rsidRPr="00D10CBC">
        <w:t>)</w:t>
      </w:r>
      <w:r w:rsidRPr="00D10CBC">
        <w:tab/>
        <w:t>&lt;ellipsoid-arc-area&gt;, an optional element specifying the area as an ellipsoid arc specified in claus</w:t>
      </w:r>
      <w:r>
        <w:t>e 5.7 of 3GPP TS 23.032 [3]; or</w:t>
      </w:r>
    </w:p>
    <w:p w14:paraId="3E3981B4" w14:textId="77777777" w:rsidR="00953702" w:rsidRPr="008B04F8" w:rsidRDefault="00953702" w:rsidP="00953702">
      <w:pPr>
        <w:pStyle w:val="B2"/>
      </w:pPr>
      <w:r>
        <w:t>2)</w:t>
      </w:r>
      <w:r>
        <w:tab/>
      </w:r>
      <w:r w:rsidRPr="008B04F8">
        <w:t>&lt;geographical-area</w:t>
      </w:r>
      <w:r>
        <w:t>-topology</w:t>
      </w:r>
      <w:r w:rsidRPr="008B04F8">
        <w:t>&gt;</w:t>
      </w:r>
      <w:r>
        <w:t xml:space="preserve">, an optional </w:t>
      </w:r>
      <w:r w:rsidRPr="008B04F8">
        <w:t xml:space="preserve">element </w:t>
      </w:r>
      <w:r>
        <w:t>that contains:</w:t>
      </w:r>
    </w:p>
    <w:p w14:paraId="3F319A5A" w14:textId="77777777" w:rsidR="00953702" w:rsidRDefault="00953702" w:rsidP="00953702">
      <w:pPr>
        <w:pStyle w:val="B3"/>
        <w:rPr>
          <w:lang w:eastAsia="zh-CN"/>
        </w:rPr>
      </w:pPr>
      <w:r>
        <w:rPr>
          <w:lang w:eastAsia="zh-CN"/>
        </w:rPr>
        <w:t>i)</w:t>
      </w:r>
      <w:r>
        <w:rPr>
          <w:lang w:eastAsia="zh-CN"/>
        </w:rPr>
        <w:tab/>
        <w:t xml:space="preserve">a </w:t>
      </w:r>
      <w:r w:rsidRPr="00850C0C">
        <w:rPr>
          <w:lang w:eastAsia="zh-CN"/>
        </w:rPr>
        <w:t>&lt;cell-area</w:t>
      </w:r>
      <w:r>
        <w:rPr>
          <w:lang w:eastAsia="zh-CN"/>
        </w:rPr>
        <w:t>-list</w:t>
      </w:r>
      <w:r w:rsidRPr="00850C0C">
        <w:rPr>
          <w:lang w:eastAsia="zh-CN"/>
        </w:rPr>
        <w:t>&gt;</w:t>
      </w:r>
      <w:r>
        <w:rPr>
          <w:lang w:eastAsia="zh-CN"/>
        </w:rPr>
        <w:t>, an optional element that contains:</w:t>
      </w:r>
    </w:p>
    <w:p w14:paraId="6CFB3EDE" w14:textId="77777777" w:rsidR="00953702" w:rsidRPr="00004F96" w:rsidRDefault="00953702" w:rsidP="00953702">
      <w:pPr>
        <w:pStyle w:val="B4"/>
      </w:pPr>
      <w:r>
        <w:t>A</w:t>
      </w:r>
      <w:r w:rsidRPr="00004F96">
        <w:t>)</w:t>
      </w:r>
      <w:r w:rsidRPr="00004F96">
        <w:tab/>
        <w:t>one or more &lt;</w:t>
      </w:r>
      <w:r>
        <w:t>cell-area</w:t>
      </w:r>
      <w:r w:rsidRPr="00004F96">
        <w:t>&gt; elements</w:t>
      </w:r>
      <w:r>
        <w:t xml:space="preserve"> each of them </w:t>
      </w:r>
      <w:r>
        <w:rPr>
          <w:lang w:eastAsia="zh-CN"/>
        </w:rPr>
        <w:t>specifying an NCGI which defines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r w:rsidRPr="00004F96">
        <w:t>;</w:t>
      </w:r>
      <w:r>
        <w:t xml:space="preserve"> or</w:t>
      </w:r>
    </w:p>
    <w:p w14:paraId="7DA7B21F" w14:textId="77777777" w:rsidR="00953702" w:rsidRDefault="00953702" w:rsidP="00953702">
      <w:pPr>
        <w:pStyle w:val="B3"/>
        <w:rPr>
          <w:lang w:eastAsia="zh-CN"/>
        </w:rPr>
      </w:pPr>
      <w:r>
        <w:rPr>
          <w:lang w:eastAsia="zh-CN"/>
        </w:rPr>
        <w:t>ii)</w:t>
      </w:r>
      <w:r>
        <w:rPr>
          <w:lang w:eastAsia="zh-CN"/>
        </w:rPr>
        <w:tab/>
        <w:t>a &lt;tracking-area-list&gt;, an optional element that contains:</w:t>
      </w:r>
    </w:p>
    <w:p w14:paraId="45846000" w14:textId="70666FED" w:rsidR="00953702" w:rsidRPr="008B04F8" w:rsidRDefault="00953702" w:rsidP="00953702">
      <w:pPr>
        <w:pStyle w:val="B4"/>
      </w:pPr>
      <w:r>
        <w:t>A</w:t>
      </w:r>
      <w:r w:rsidRPr="00004F96">
        <w:t>)</w:t>
      </w:r>
      <w:r w:rsidRPr="00004F96">
        <w:tab/>
        <w:t>one or more &lt;</w:t>
      </w:r>
      <w:r>
        <w:t>tracking-area</w:t>
      </w:r>
      <w:r w:rsidRPr="00004F96">
        <w:t>&gt; elements</w:t>
      </w:r>
      <w:r>
        <w:t xml:space="preserve"> each of them </w:t>
      </w:r>
      <w:r>
        <w:rPr>
          <w:lang w:eastAsia="zh-CN"/>
        </w:rPr>
        <w:t>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a VRU zone area applies;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sidRPr="00C615AD">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40ECD0AD"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r w:rsidR="00A476B4">
        <w:rPr>
          <w:lang w:eastAsia="zh-CN"/>
        </w:rPr>
        <w:t>:</w:t>
      </w:r>
    </w:p>
    <w:p w14:paraId="18DB6754" w14:textId="77777777" w:rsidR="00D21332" w:rsidRPr="008B04F8" w:rsidRDefault="00D21332" w:rsidP="00D21332">
      <w:pPr>
        <w:pStyle w:val="B2"/>
      </w:pPr>
      <w:r>
        <w:t>1)</w:t>
      </w:r>
      <w:r>
        <w:tab/>
      </w:r>
      <w:r w:rsidRPr="008B04F8">
        <w:t>&lt;</w:t>
      </w:r>
      <w:r>
        <w:t>triggering-criteria-for-VRU</w:t>
      </w:r>
      <w:r w:rsidRPr="008B04F8">
        <w:t>&gt;</w:t>
      </w:r>
      <w:r>
        <w:t xml:space="preserve">, an optional </w:t>
      </w:r>
      <w:r w:rsidRPr="008B04F8">
        <w:t xml:space="preserve">element </w:t>
      </w:r>
      <w:r>
        <w:t>that contains</w:t>
      </w:r>
      <w:r w:rsidRPr="008B04F8">
        <w:t xml:space="preserve"> the following</w:t>
      </w:r>
      <w:r>
        <w:t>s:</w:t>
      </w:r>
    </w:p>
    <w:p w14:paraId="3417CA0C" w14:textId="77777777" w:rsidR="00D21332" w:rsidRPr="008B04F8" w:rsidRDefault="00D21332" w:rsidP="00D21332">
      <w:pPr>
        <w:pStyle w:val="B3"/>
      </w:pPr>
      <w:r>
        <w:t>i)</w:t>
      </w:r>
      <w:r>
        <w:tab/>
      </w:r>
      <w:r w:rsidRPr="00004F96">
        <w:t>one or more &lt;</w:t>
      </w:r>
      <w:r>
        <w:t>triggering-criterion-for-VRU</w:t>
      </w:r>
      <w:r w:rsidRPr="00004F96">
        <w:t>&gt; elements</w:t>
      </w:r>
      <w:r>
        <w:t xml:space="preserve"> each of them specifying a string set to a trigger criterion for VRU configuration adaptation</w:t>
      </w:r>
      <w:r w:rsidRPr="008B04F8">
        <w:t xml:space="preserve">; </w:t>
      </w:r>
      <w:r>
        <w:t>and</w:t>
      </w:r>
    </w:p>
    <w:p w14:paraId="0FAF019C" w14:textId="77777777" w:rsidR="00D21332" w:rsidRPr="008B04F8" w:rsidRDefault="00D21332" w:rsidP="00D21332">
      <w:pPr>
        <w:pStyle w:val="B2"/>
      </w:pPr>
      <w:r>
        <w:t>2)</w:t>
      </w:r>
      <w:r>
        <w:tab/>
      </w:r>
      <w:r w:rsidRPr="008B04F8">
        <w:t>&lt;</w:t>
      </w:r>
      <w:r>
        <w:t>route-planning-info</w:t>
      </w:r>
      <w:r w:rsidRPr="008B04F8">
        <w:t>&gt;</w:t>
      </w:r>
      <w:r>
        <w:t xml:space="preserve">, an optional </w:t>
      </w:r>
      <w:r w:rsidRPr="008B04F8">
        <w:t xml:space="preserve">element </w:t>
      </w:r>
      <w:r>
        <w:t>that contains</w:t>
      </w:r>
      <w:r w:rsidRPr="008B04F8">
        <w:t xml:space="preserve"> the following</w:t>
      </w:r>
      <w:r>
        <w:t>s:</w:t>
      </w:r>
    </w:p>
    <w:p w14:paraId="69373B0E" w14:textId="57156003" w:rsidR="00D21332" w:rsidRDefault="00D21332" w:rsidP="00D21332">
      <w:pPr>
        <w:pStyle w:val="B3"/>
        <w:rPr>
          <w:lang w:eastAsia="zh-CN"/>
        </w:rPr>
      </w:pPr>
      <w:r>
        <w:rPr>
          <w:lang w:eastAsia="zh-CN"/>
        </w:rPr>
        <w:t>i)</w:t>
      </w:r>
      <w:r>
        <w:rPr>
          <w:lang w:eastAsia="zh-CN"/>
        </w:rPr>
        <w:tab/>
      </w:r>
      <w:r w:rsidRPr="00004F96">
        <w:t>one or more &lt;</w:t>
      </w:r>
      <w:r>
        <w:t>route</w:t>
      </w:r>
      <w:r w:rsidRPr="00004F96">
        <w:t>&gt; elements</w:t>
      </w:r>
      <w:r>
        <w:t xml:space="preserve"> each of them specifying a string set to </w:t>
      </w:r>
      <w:r w:rsidRPr="00377310">
        <w:t>a series o</w:t>
      </w:r>
      <w:r>
        <w:t>f coordinates, such as a route.</w:t>
      </w:r>
    </w:p>
    <w:p w14:paraId="77508927" w14:textId="77777777" w:rsidR="00EA6478" w:rsidRDefault="00EA6478" w:rsidP="00EA6478">
      <w:r>
        <w:t xml:space="preserve">&lt;V2P-schedule-config-req&gt; element </w:t>
      </w:r>
      <w:r>
        <w:rPr>
          <w:lang w:eastAsia="x-none"/>
        </w:rPr>
        <w:t>contains the following sub-elements</w:t>
      </w:r>
      <w:r>
        <w:t>:</w:t>
      </w:r>
    </w:p>
    <w:p w14:paraId="67AAA636" w14:textId="77777777" w:rsidR="00EA6478" w:rsidRDefault="00EA6478" w:rsidP="00EA6478">
      <w:pPr>
        <w:pStyle w:val="B1"/>
      </w:pPr>
      <w:r>
        <w:t>a)</w:t>
      </w:r>
      <w:r>
        <w:tab/>
        <w:t xml:space="preserve">&lt;V2X-server-id&gt;, a mandatory element contains a string </w:t>
      </w:r>
      <w:r w:rsidRPr="001C6DB1">
        <w:t>set to</w:t>
      </w:r>
      <w:r w:rsidRPr="00D87D5F">
        <w:t xml:space="preserve"> </w:t>
      </w:r>
      <w:r w:rsidRPr="003D5CA5">
        <w:t xml:space="preserve">the identity of </w:t>
      </w:r>
      <w:r w:rsidRPr="00DF5880">
        <w:t>the VAE</w:t>
      </w:r>
      <w:r>
        <w:t>-S</w:t>
      </w:r>
      <w:r w:rsidRPr="00DF5880">
        <w:t xml:space="preserve"> which is requester of the V2</w:t>
      </w:r>
      <w:r>
        <w:t>P schedule configuration;</w:t>
      </w:r>
    </w:p>
    <w:p w14:paraId="18B74800"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A51EE6F"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4434E846"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3CBF9800"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1D371849"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5AB6BA7" w14:textId="016042A6"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r>
        <w:rPr>
          <w:lang w:eastAsia="zh-CN"/>
        </w:rPr>
        <w:t xml:space="preserve"> and</w:t>
      </w:r>
    </w:p>
    <w:p w14:paraId="7C4DDC47" w14:textId="64E97C2C" w:rsidR="00EA6478" w:rsidRDefault="00EA6478" w:rsidP="00EA6478">
      <w:pPr>
        <w:pStyle w:val="B1"/>
      </w:pPr>
      <w:r>
        <w:t>e)</w:t>
      </w:r>
      <w:r>
        <w:tab/>
      </w:r>
      <w:r w:rsidRPr="0002186B">
        <w:t>&lt;</w:t>
      </w:r>
      <w:r>
        <w:rPr>
          <w:lang w:eastAsia="zh-CN"/>
        </w:rPr>
        <w:t>default-</w:t>
      </w:r>
      <w:r w:rsidRPr="00C615AD">
        <w:t>DRX-cycle-config</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w:t>
      </w:r>
      <w:r>
        <w:rPr>
          <w:lang w:eastAsia="zh-CN"/>
        </w:rPr>
        <w:t>a</w:t>
      </w:r>
      <w:r w:rsidRPr="008456B8">
        <w:rPr>
          <w:lang w:eastAsia="zh-CN"/>
        </w:rPr>
        <w:t xml:space="preserve"> </w:t>
      </w:r>
      <w:r>
        <w:rPr>
          <w:lang w:eastAsia="zh-CN"/>
        </w:rPr>
        <w:t>string</w:t>
      </w:r>
      <w:r w:rsidRPr="008456B8">
        <w:rPr>
          <w:lang w:eastAsia="zh-CN"/>
        </w:rPr>
        <w:t xml:space="preserve"> used to indicate</w:t>
      </w:r>
      <w:r w:rsidRPr="00DF5880">
        <w:t xml:space="preserve"> the </w:t>
      </w:r>
      <w:r>
        <w:t xml:space="preserve">default DRX cycle configuration for </w:t>
      </w:r>
      <w:r w:rsidRPr="00986958">
        <w:t>broadcast</w:t>
      </w:r>
      <w:r>
        <w:t>,</w:t>
      </w:r>
      <w:r w:rsidRPr="00986958">
        <w:t xml:space="preserve"> groupcast</w:t>
      </w:r>
      <w:r>
        <w:t xml:space="preserve"> and </w:t>
      </w:r>
      <w:r w:rsidRPr="00B71105">
        <w:rPr>
          <w:lang w:val="en-US"/>
        </w:rPr>
        <w:t>unicast</w:t>
      </w:r>
      <w:r>
        <w:t xml:space="preserve"> communication</w:t>
      </w:r>
      <w:r w:rsidRPr="00DF5880">
        <w:t xml:space="preserve"> </w:t>
      </w:r>
      <w:r>
        <w:rPr>
          <w:lang w:eastAsia="zh-CN"/>
        </w:rPr>
        <w:t>(</w:t>
      </w:r>
      <w:r>
        <w:t>see 3GPP TS 24.587 [</w:t>
      </w:r>
      <w:r w:rsidR="00861447">
        <w:t>28</w:t>
      </w:r>
      <w:r>
        <w:t>]); and</w:t>
      </w:r>
    </w:p>
    <w:p w14:paraId="52087E3D" w14:textId="77777777" w:rsidR="00EA6478" w:rsidRDefault="00EA6478" w:rsidP="00EA6478">
      <w:pPr>
        <w:pStyle w:val="B1"/>
      </w:pPr>
      <w:r>
        <w:t>f)</w:t>
      </w:r>
      <w:r>
        <w:tab/>
      </w:r>
      <w:r w:rsidRPr="0002186B">
        <w:t>&lt;</w:t>
      </w:r>
      <w:r>
        <w:t>V2P-QoS-requirements</w:t>
      </w:r>
      <w:r w:rsidRPr="0073469F">
        <w:rPr>
          <w:lang w:eastAsia="ko-KR"/>
        </w:rPr>
        <w:t xml:space="preserve"> &gt;</w:t>
      </w:r>
      <w:r>
        <w:rPr>
          <w:lang w:eastAsia="ko-KR"/>
        </w:rPr>
        <w:t xml:space="preserve">, an optional </w:t>
      </w:r>
      <w:r w:rsidRPr="0073469F">
        <w:rPr>
          <w:lang w:eastAsia="ko-KR"/>
        </w:rPr>
        <w:t>element</w:t>
      </w:r>
      <w:r>
        <w:rPr>
          <w:lang w:eastAsia="ko-KR"/>
        </w:rPr>
        <w:t xml:space="preserve"> </w:t>
      </w:r>
      <w:r>
        <w:t xml:space="preserve">contains a string to indicate </w:t>
      </w:r>
      <w:r>
        <w:rPr>
          <w:lang w:eastAsia="zh-CN"/>
        </w:rPr>
        <w:t xml:space="preserve">the </w:t>
      </w:r>
      <w:r>
        <w:rPr>
          <w:lang w:val="en-US"/>
        </w:rPr>
        <w:t xml:space="preserve">application QoS requirements (e.g., </w:t>
      </w:r>
      <w:r w:rsidRPr="00986958">
        <w:t>PC5 QoS profile to PC5 DRX cycle mapping rules</w:t>
      </w:r>
      <w:r>
        <w:rPr>
          <w:lang w:val="en-US"/>
        </w:rPr>
        <w:t>) for the V2P service</w:t>
      </w:r>
      <w:r w:rsidRPr="00444709">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 xml:space="preserve">5.3 for the </w:t>
      </w:r>
      <w:r w:rsidRPr="00986958">
        <w:t>PC5 QoS profile to PC5 DRX cycle mapping rules</w:t>
      </w:r>
      <w:r>
        <w:t>.</w:t>
      </w:r>
    </w:p>
    <w:p w14:paraId="2ADFBA1C" w14:textId="77777777" w:rsidR="00EA6478" w:rsidRDefault="00EA6478" w:rsidP="00EA6478">
      <w:r>
        <w:t>&lt;V2P-schedule-config-rsp&gt; contains the following sub-elements:</w:t>
      </w:r>
    </w:p>
    <w:p w14:paraId="63F396BE" w14:textId="77777777" w:rsidR="00EA6478" w:rsidRDefault="00EA6478" w:rsidP="00EA6478">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2EAD74F" w14:textId="77777777" w:rsidR="00EA6478" w:rsidRDefault="00EA6478" w:rsidP="00EA6478">
      <w:r>
        <w:t xml:space="preserve">&lt;V2P-schedule-update-req&gt; element </w:t>
      </w:r>
      <w:r>
        <w:rPr>
          <w:lang w:eastAsia="x-none"/>
        </w:rPr>
        <w:t>contains the following sub-elements</w:t>
      </w:r>
      <w:r>
        <w:t>:</w:t>
      </w:r>
    </w:p>
    <w:p w14:paraId="5652B4D5" w14:textId="77777777" w:rsidR="00EA6478" w:rsidRDefault="00EA6478" w:rsidP="00EA6478">
      <w:pPr>
        <w:pStyle w:val="B1"/>
      </w:pPr>
      <w:r>
        <w:t>a)</w:t>
      </w:r>
      <w:r>
        <w:tab/>
        <w:t xml:space="preserve">&lt;V2X-UE-id&gt;, a mandatory element contains the </w:t>
      </w:r>
      <w:r>
        <w:rPr>
          <w:rFonts w:cs="Arial"/>
        </w:rPr>
        <w:t>identity of the V2X UE;</w:t>
      </w:r>
    </w:p>
    <w:p w14:paraId="3DF045FE" w14:textId="77777777" w:rsidR="00EA6478" w:rsidRDefault="00EA6478" w:rsidP="00EA6478">
      <w:pPr>
        <w:pStyle w:val="B1"/>
      </w:pPr>
      <w:r>
        <w:t>b)</w:t>
      </w:r>
      <w:r>
        <w:tab/>
      </w:r>
      <w:r w:rsidRPr="0002186B">
        <w:t>&lt;</w:t>
      </w:r>
      <w:r>
        <w:t>V2X-service-id</w:t>
      </w:r>
      <w:r w:rsidRPr="0073469F">
        <w:rPr>
          <w:lang w:eastAsia="ko-KR"/>
        </w:rPr>
        <w:t>&gt;</w:t>
      </w:r>
      <w:r>
        <w:rPr>
          <w:lang w:eastAsia="ko-KR"/>
        </w:rPr>
        <w:t>, an optional element c</w:t>
      </w:r>
      <w:r>
        <w:t>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8B04F8">
        <w:t>[</w:t>
      </w:r>
      <w:r>
        <w:rPr>
          <w:rFonts w:eastAsia="Malgun Gothic"/>
        </w:rPr>
        <w:t>25</w:t>
      </w:r>
      <w:r w:rsidRPr="008B04F8">
        <w:t>]</w:t>
      </w:r>
      <w:r w:rsidRPr="001D5A4F">
        <w:t xml:space="preserve"> </w:t>
      </w:r>
      <w:r>
        <w:t>for PSID and ITS-AID;</w:t>
      </w:r>
    </w:p>
    <w:p w14:paraId="45B9E95B" w14:textId="77777777" w:rsidR="00EA6478" w:rsidRDefault="00EA6478" w:rsidP="00EA6478">
      <w:pPr>
        <w:pStyle w:val="B1"/>
      </w:pPr>
      <w:r>
        <w:t>c)</w:t>
      </w:r>
      <w:r>
        <w:tab/>
      </w:r>
      <w:r w:rsidRPr="0002186B">
        <w:t>&lt;</w:t>
      </w:r>
      <w:r>
        <w:t>V2X-group-id</w:t>
      </w:r>
      <w:r w:rsidRPr="0073469F">
        <w:rPr>
          <w:lang w:eastAsia="ko-KR"/>
        </w:rPr>
        <w:t>&gt;</w:t>
      </w:r>
      <w:r>
        <w:rPr>
          <w:lang w:eastAsia="ko-KR"/>
        </w:rPr>
        <w:t xml:space="preserve">, an optional </w:t>
      </w:r>
      <w:r w:rsidRPr="0073469F">
        <w:rPr>
          <w:lang w:eastAsia="ko-KR"/>
        </w:rPr>
        <w:t>element</w:t>
      </w:r>
      <w:r>
        <w:rPr>
          <w:lang w:eastAsia="ko-KR"/>
        </w:rPr>
        <w:t xml:space="preserve"> </w:t>
      </w:r>
      <w:r>
        <w:t xml:space="preserve">contains the </w:t>
      </w:r>
      <w:r>
        <w:rPr>
          <w:rFonts w:cs="Arial"/>
        </w:rPr>
        <w:t>identity of a V2X group</w:t>
      </w:r>
      <w:r>
        <w:t>;</w:t>
      </w:r>
    </w:p>
    <w:p w14:paraId="083A17DC" w14:textId="77777777" w:rsidR="00EA6478" w:rsidRPr="008B04F8" w:rsidRDefault="00EA6478" w:rsidP="00EA6478">
      <w:pPr>
        <w:pStyle w:val="B1"/>
        <w:rPr>
          <w:lang w:eastAsia="zh-CN"/>
        </w:rPr>
      </w:pPr>
      <w:r>
        <w:t>d)</w:t>
      </w:r>
      <w:r>
        <w:tab/>
        <w:t>&lt;</w:t>
      </w:r>
      <w:r>
        <w:rPr>
          <w:lang w:eastAsia="zh-CN"/>
        </w:rPr>
        <w:t>traffic-communication-pattern</w:t>
      </w:r>
      <w:r>
        <w:t xml:space="preserve">&gt;, a mandatory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37B2178F" w14:textId="77777777" w:rsidR="00EA6478" w:rsidRDefault="00EA6478" w:rsidP="00EA6478">
      <w:pPr>
        <w:pStyle w:val="B2"/>
        <w:rPr>
          <w:lang w:eastAsia="zh-CN"/>
        </w:rPr>
      </w:pPr>
      <w:r>
        <w:rPr>
          <w:lang w:eastAsia="zh-CN"/>
        </w:rPr>
        <w:t>1)</w:t>
      </w:r>
      <w:r>
        <w:rPr>
          <w:lang w:eastAsia="zh-CN"/>
        </w:rPr>
        <w:tab/>
        <w:t xml:space="preserve">&lt;tx-schedule&gt;, a mandatory element contains one more date and time with </w:t>
      </w:r>
      <w:r w:rsidRPr="0089044F">
        <w:rPr>
          <w:lang w:eastAsia="zh-CN"/>
        </w:rPr>
        <w:t>an offset from the UTC time</w:t>
      </w:r>
      <w:r>
        <w:rPr>
          <w:lang w:eastAsia="zh-CN"/>
        </w:rPr>
        <w:t xml:space="preserve"> indicating scheduled transmissions for V2P communciation;</w:t>
      </w:r>
    </w:p>
    <w:p w14:paraId="463E8B1C" w14:textId="77777777" w:rsidR="00EA6478" w:rsidRDefault="00EA6478" w:rsidP="00EA6478">
      <w:pPr>
        <w:pStyle w:val="B2"/>
        <w:rPr>
          <w:lang w:eastAsia="zh-CN"/>
        </w:rPr>
      </w:pPr>
      <w:r>
        <w:rPr>
          <w:rFonts w:hint="eastAsia"/>
          <w:lang w:eastAsia="zh-CN"/>
        </w:rPr>
        <w:t>2</w:t>
      </w:r>
      <w:r>
        <w:rPr>
          <w:lang w:eastAsia="zh-CN"/>
        </w:rPr>
        <w:t>)</w:t>
      </w:r>
      <w:r>
        <w:rPr>
          <w:lang w:eastAsia="zh-CN"/>
        </w:rPr>
        <w:tab/>
        <w:t xml:space="preserve">&lt;rx-schedule&gt;, a mandatory element contains one more date and time with </w:t>
      </w:r>
      <w:r w:rsidRPr="0089044F">
        <w:rPr>
          <w:lang w:eastAsia="zh-CN"/>
        </w:rPr>
        <w:t>an offset from the UTC time</w:t>
      </w:r>
      <w:r>
        <w:rPr>
          <w:lang w:eastAsia="zh-CN"/>
        </w:rPr>
        <w:t xml:space="preserve"> indicating scheduled receptions for V2P communciation; and</w:t>
      </w:r>
    </w:p>
    <w:p w14:paraId="686B99EB" w14:textId="6C4D81B8" w:rsidR="00EA6478" w:rsidRDefault="00EA6478" w:rsidP="00EA6478">
      <w:pPr>
        <w:pStyle w:val="B2"/>
        <w:rPr>
          <w:lang w:eastAsia="zh-CN"/>
        </w:rPr>
      </w:pPr>
      <w:r>
        <w:rPr>
          <w:lang w:eastAsia="zh-CN"/>
        </w:rPr>
        <w:t>3)</w:t>
      </w:r>
      <w:r>
        <w:rPr>
          <w:lang w:eastAsia="zh-CN"/>
        </w:rPr>
        <w:tab/>
        <w:t xml:space="preserve">&lt;max-inactivity-period&gt;, an optional element contains an integer expressed in units of 1 </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p>
    <w:p w14:paraId="02FCCA08" w14:textId="77777777" w:rsidR="00EA6478" w:rsidRDefault="00EA6478" w:rsidP="00EA6478">
      <w:r>
        <w:t>&lt;V2P-schedule-update-rsp&gt; contains the following sub-elements:</w:t>
      </w:r>
    </w:p>
    <w:p w14:paraId="36DF3979" w14:textId="77777777" w:rsidR="00EA6478" w:rsidRDefault="00EA6478" w:rsidP="00EA6478">
      <w:pPr>
        <w:pStyle w:val="B1"/>
        <w:rPr>
          <w:lang w:val="en-US"/>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 xml:space="preserve">e.g. traffic communication pattern not supported); </w:t>
      </w:r>
      <w:r>
        <w:t>and</w:t>
      </w:r>
    </w:p>
    <w:p w14:paraId="2CACA303" w14:textId="77777777" w:rsidR="00EA6478" w:rsidRPr="008B04F8" w:rsidRDefault="00EA6478" w:rsidP="00EA6478">
      <w:pPr>
        <w:pStyle w:val="B1"/>
        <w:rPr>
          <w:lang w:eastAsia="zh-CN"/>
        </w:rPr>
      </w:pPr>
      <w:r>
        <w:t>b)</w:t>
      </w:r>
      <w:r>
        <w:tab/>
        <w:t>&lt;</w:t>
      </w:r>
      <w:r>
        <w:rPr>
          <w:lang w:eastAsia="zh-CN"/>
        </w:rPr>
        <w:t>updated-traffic-communication-pattern</w:t>
      </w:r>
      <w:r>
        <w:t xml:space="preserve">&gt; element </w:t>
      </w:r>
      <w:r>
        <w:rPr>
          <w:lang w:eastAsia="zh-CN"/>
        </w:rPr>
        <w:t>that contains the following sub-elements</w:t>
      </w:r>
      <w:r w:rsidRPr="009A74C5">
        <w:t xml:space="preserve"> for the </w:t>
      </w:r>
      <w:r w:rsidRPr="00C615AD">
        <w:t>traffic communication pattern for the V2P communication</w:t>
      </w:r>
      <w:r w:rsidRPr="008B04F8">
        <w:rPr>
          <w:lang w:eastAsia="zh-CN"/>
        </w:rPr>
        <w:t>:</w:t>
      </w:r>
    </w:p>
    <w:p w14:paraId="75F68294" w14:textId="77777777" w:rsidR="00EA6478" w:rsidRPr="00C615AD" w:rsidRDefault="00EA6478" w:rsidP="00EA6478">
      <w:pPr>
        <w:pStyle w:val="B2"/>
        <w:rPr>
          <w:rStyle w:val="B1Char"/>
        </w:rPr>
      </w:pPr>
      <w:r>
        <w:rPr>
          <w:lang w:eastAsia="zh-CN"/>
        </w:rPr>
        <w:t>1)</w:t>
      </w:r>
      <w:r>
        <w:rPr>
          <w:lang w:eastAsia="zh-CN"/>
        </w:rPr>
        <w:tab/>
        <w:t>&lt;tx-schedule&gt;, a mandatory element contains one more date and times indicating scheduled transmissions for V2P communciation;</w:t>
      </w:r>
    </w:p>
    <w:p w14:paraId="0CFC5577" w14:textId="77777777" w:rsidR="00EA6478" w:rsidRDefault="00EA6478" w:rsidP="00EA6478">
      <w:pPr>
        <w:pStyle w:val="B2"/>
        <w:rPr>
          <w:lang w:eastAsia="zh-CN"/>
        </w:rPr>
      </w:pPr>
      <w:r>
        <w:rPr>
          <w:rFonts w:hint="eastAsia"/>
          <w:lang w:eastAsia="zh-CN"/>
        </w:rPr>
        <w:t>2</w:t>
      </w:r>
      <w:r>
        <w:rPr>
          <w:lang w:eastAsia="zh-CN"/>
        </w:rPr>
        <w:t>)</w:t>
      </w:r>
      <w:r>
        <w:rPr>
          <w:lang w:eastAsia="zh-CN"/>
        </w:rPr>
        <w:tab/>
        <w:t>&lt;rx-schedule&gt;, a mandatory element contains one more date and times indicating scheduled receptions for V2P communciation; and</w:t>
      </w:r>
    </w:p>
    <w:p w14:paraId="5829CB9F" w14:textId="74765E0F" w:rsidR="00EA6478" w:rsidRPr="00D80679" w:rsidRDefault="00EA6478" w:rsidP="00EA6478">
      <w:pPr>
        <w:pStyle w:val="B2"/>
        <w:rPr>
          <w:lang w:eastAsia="zh-CN"/>
        </w:rPr>
      </w:pPr>
      <w:r>
        <w:rPr>
          <w:lang w:eastAsia="zh-CN"/>
        </w:rPr>
        <w:t>3)</w:t>
      </w:r>
      <w:r>
        <w:rPr>
          <w:lang w:eastAsia="zh-CN"/>
        </w:rPr>
        <w:tab/>
        <w:t>&lt;max-inactivity-period&gt;, an optional element contains an integer expressed in units of 1</w:t>
      </w:r>
      <w:r w:rsidRPr="00ED507D">
        <w:rPr>
          <w:rFonts w:cs="Arial"/>
          <w:lang w:eastAsia="ja-JP"/>
        </w:rPr>
        <w:t>s</w:t>
      </w:r>
      <w:r>
        <w:rPr>
          <w:lang w:eastAsia="zh-CN"/>
        </w:rPr>
        <w:t xml:space="preserve"> used to indicate </w:t>
      </w:r>
      <w:r w:rsidRPr="00742FAE">
        <w:t>indicate the</w:t>
      </w:r>
      <w:r>
        <w:t xml:space="preserve"> </w:t>
      </w:r>
      <w:r w:rsidRPr="002F7AB0">
        <w:rPr>
          <w:lang w:eastAsia="zh-CN"/>
        </w:rPr>
        <w:t>maximum inactivity perio</w:t>
      </w:r>
      <w:r>
        <w:rPr>
          <w:lang w:eastAsia="zh-CN"/>
        </w:rPr>
        <w:t>d of the initiating UE during a PC5 unicast link keep-alive procedure (</w:t>
      </w:r>
      <w:r>
        <w:t>see 3GPP TS 24.587 [</w:t>
      </w:r>
      <w:r w:rsidR="00861447">
        <w:t>28</w:t>
      </w:r>
      <w:r>
        <w:t>])</w:t>
      </w:r>
      <w:r>
        <w:rPr>
          <w:rFonts w:hint="eastAsia"/>
          <w:lang w:eastAsia="zh-CN"/>
        </w:rPr>
        <w:t>.</w:t>
      </w:r>
    </w:p>
    <w:p w14:paraId="71A69D80" w14:textId="77777777" w:rsidR="00A20488" w:rsidRPr="0073469F" w:rsidRDefault="00A20488" w:rsidP="00A20488">
      <w:pPr>
        <w:pStyle w:val="Heading2"/>
      </w:pPr>
      <w:bookmarkStart w:id="756" w:name="_Toc187744099"/>
      <w:r>
        <w:t>8.6</w:t>
      </w:r>
      <w:r w:rsidRPr="0073469F">
        <w:tab/>
      </w:r>
      <w:r>
        <w:t>MIME types</w:t>
      </w:r>
      <w:bookmarkEnd w:id="745"/>
      <w:bookmarkEnd w:id="746"/>
      <w:bookmarkEnd w:id="747"/>
      <w:bookmarkEnd w:id="748"/>
      <w:bookmarkEnd w:id="749"/>
      <w:bookmarkEnd w:id="750"/>
      <w:bookmarkEnd w:id="751"/>
      <w:bookmarkEnd w:id="752"/>
      <w:bookmarkEnd w:id="753"/>
      <w:bookmarkEnd w:id="756"/>
    </w:p>
    <w:p w14:paraId="1FF52233" w14:textId="77777777" w:rsidR="00A20488" w:rsidRPr="0045024E" w:rsidRDefault="00A20488" w:rsidP="00A20488">
      <w:bookmarkStart w:id="75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58" w:name="_Toc43231235"/>
      <w:bookmarkStart w:id="759" w:name="_Toc43296166"/>
      <w:bookmarkStart w:id="760" w:name="_Toc43400283"/>
      <w:bookmarkStart w:id="761" w:name="_Toc43400900"/>
      <w:bookmarkStart w:id="762" w:name="_Toc45216725"/>
      <w:bookmarkStart w:id="763" w:name="_Toc51938271"/>
      <w:bookmarkStart w:id="764" w:name="_Toc51938806"/>
      <w:bookmarkStart w:id="765" w:name="_Toc68190495"/>
      <w:bookmarkStart w:id="766" w:name="_Toc187744100"/>
      <w:r>
        <w:t>8.7</w:t>
      </w:r>
      <w:r w:rsidRPr="0073469F">
        <w:tab/>
        <w:t>IANA registration template</w:t>
      </w:r>
      <w:bookmarkEnd w:id="757"/>
      <w:bookmarkEnd w:id="758"/>
      <w:bookmarkEnd w:id="759"/>
      <w:bookmarkEnd w:id="760"/>
      <w:bookmarkEnd w:id="761"/>
      <w:bookmarkEnd w:id="762"/>
      <w:bookmarkEnd w:id="763"/>
      <w:bookmarkEnd w:id="764"/>
      <w:bookmarkEnd w:id="765"/>
      <w:bookmarkEnd w:id="766"/>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26C89F0F"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C5710E">
        <w:t>IETF RFC 9110</w:t>
      </w:r>
      <w:r w:rsidR="00C5710E" w:rsidRPr="00250CC3">
        <w:t xml:space="preserve"> </w:t>
      </w:r>
      <w:r w:rsidRPr="00250CC3">
        <w:t>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7" w:name="_Toc43231236"/>
      <w:bookmarkStart w:id="768" w:name="_Toc43296167"/>
      <w:bookmarkStart w:id="769" w:name="_Toc43400284"/>
      <w:bookmarkStart w:id="770" w:name="_Toc43400901"/>
      <w:bookmarkStart w:id="771" w:name="_Toc45216726"/>
      <w:bookmarkStart w:id="772" w:name="_Toc51938272"/>
      <w:bookmarkStart w:id="773" w:name="_Toc51938807"/>
      <w:bookmarkStart w:id="774" w:name="_Toc68190496"/>
      <w:bookmarkStart w:id="775" w:name="_Toc1063787"/>
      <w:bookmarkStart w:id="776" w:name="_Toc34309598"/>
      <w:bookmarkStart w:id="777" w:name="_Toc187744101"/>
      <w:r>
        <w:t>9</w:t>
      </w:r>
      <w:r>
        <w:tab/>
        <w:t>VAE related configuration</w:t>
      </w:r>
      <w:bookmarkEnd w:id="767"/>
      <w:bookmarkEnd w:id="768"/>
      <w:bookmarkEnd w:id="769"/>
      <w:bookmarkEnd w:id="770"/>
      <w:bookmarkEnd w:id="771"/>
      <w:bookmarkEnd w:id="772"/>
      <w:bookmarkEnd w:id="773"/>
      <w:bookmarkEnd w:id="774"/>
      <w:bookmarkEnd w:id="777"/>
    </w:p>
    <w:p w14:paraId="1B4E9AF8" w14:textId="77777777" w:rsidR="00A20488" w:rsidRDefault="00A20488" w:rsidP="00A20488">
      <w:pPr>
        <w:pStyle w:val="Heading2"/>
      </w:pPr>
      <w:bookmarkStart w:id="778" w:name="_Toc43231237"/>
      <w:bookmarkStart w:id="779" w:name="_Toc43296168"/>
      <w:bookmarkStart w:id="780" w:name="_Toc43400285"/>
      <w:bookmarkStart w:id="781" w:name="_Toc43400902"/>
      <w:bookmarkStart w:id="782" w:name="_Toc45216727"/>
      <w:bookmarkStart w:id="783" w:name="_Toc51938273"/>
      <w:bookmarkStart w:id="784" w:name="_Toc51938808"/>
      <w:bookmarkStart w:id="785" w:name="_Toc68190497"/>
      <w:bookmarkStart w:id="786" w:name="_Toc187744102"/>
      <w:r>
        <w:t>9.1</w:t>
      </w:r>
      <w:r>
        <w:tab/>
        <w:t>General</w:t>
      </w:r>
      <w:bookmarkEnd w:id="778"/>
      <w:bookmarkEnd w:id="779"/>
      <w:bookmarkEnd w:id="780"/>
      <w:bookmarkEnd w:id="781"/>
      <w:bookmarkEnd w:id="782"/>
      <w:bookmarkEnd w:id="783"/>
      <w:bookmarkEnd w:id="784"/>
      <w:bookmarkEnd w:id="785"/>
      <w:bookmarkEnd w:id="78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7" w:name="_Toc43231238"/>
      <w:bookmarkStart w:id="788" w:name="_Toc43296169"/>
      <w:bookmarkStart w:id="789" w:name="_Toc43400286"/>
      <w:bookmarkStart w:id="790" w:name="_Toc43400903"/>
      <w:bookmarkStart w:id="791" w:name="_Toc45216728"/>
      <w:bookmarkStart w:id="792" w:name="_Toc51938274"/>
      <w:bookmarkStart w:id="793" w:name="_Toc51938809"/>
      <w:bookmarkStart w:id="794" w:name="_Toc68190498"/>
      <w:bookmarkStart w:id="795" w:name="_Toc187744103"/>
      <w:r>
        <w:t>9.2</w:t>
      </w:r>
      <w:r>
        <w:tab/>
        <w:t>VAE client UE configuration coding</w:t>
      </w:r>
      <w:bookmarkEnd w:id="787"/>
      <w:bookmarkEnd w:id="788"/>
      <w:bookmarkEnd w:id="789"/>
      <w:bookmarkEnd w:id="790"/>
      <w:bookmarkEnd w:id="791"/>
      <w:bookmarkEnd w:id="792"/>
      <w:bookmarkEnd w:id="793"/>
      <w:bookmarkEnd w:id="794"/>
      <w:bookmarkEnd w:id="795"/>
    </w:p>
    <w:p w14:paraId="0C89871A" w14:textId="77777777" w:rsidR="00A20488" w:rsidRPr="0077692A" w:rsidRDefault="00A20488" w:rsidP="00A20488">
      <w:pPr>
        <w:pStyle w:val="Heading3"/>
      </w:pPr>
      <w:bookmarkStart w:id="796" w:name="_Toc43231239"/>
      <w:bookmarkStart w:id="797" w:name="_Toc43296170"/>
      <w:bookmarkStart w:id="798" w:name="_Toc43400287"/>
      <w:bookmarkStart w:id="799" w:name="_Toc43400904"/>
      <w:bookmarkStart w:id="800" w:name="_Toc45216729"/>
      <w:bookmarkStart w:id="801" w:name="_Toc51938275"/>
      <w:bookmarkStart w:id="802" w:name="_Toc51938810"/>
      <w:bookmarkStart w:id="803" w:name="_Toc68190499"/>
      <w:bookmarkStart w:id="804" w:name="_Toc187744104"/>
      <w:r>
        <w:t>9.2.1</w:t>
      </w:r>
      <w:r>
        <w:tab/>
        <w:t>General</w:t>
      </w:r>
      <w:bookmarkEnd w:id="796"/>
      <w:bookmarkEnd w:id="797"/>
      <w:bookmarkEnd w:id="798"/>
      <w:bookmarkEnd w:id="799"/>
      <w:bookmarkEnd w:id="800"/>
      <w:bookmarkEnd w:id="801"/>
      <w:bookmarkEnd w:id="802"/>
      <w:bookmarkEnd w:id="803"/>
      <w:bookmarkEnd w:id="80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805" w:name="_Toc43231240"/>
      <w:bookmarkStart w:id="806" w:name="_Toc43296171"/>
      <w:bookmarkStart w:id="807" w:name="_Toc43400288"/>
      <w:bookmarkStart w:id="808" w:name="_Toc43400905"/>
      <w:bookmarkStart w:id="809" w:name="_Toc45216730"/>
      <w:bookmarkStart w:id="810" w:name="_Toc51938276"/>
      <w:bookmarkStart w:id="811" w:name="_Toc51938811"/>
      <w:bookmarkStart w:id="812" w:name="_Toc68190500"/>
      <w:bookmarkStart w:id="813" w:name="_Toc187744105"/>
      <w:r>
        <w:t>9.2.2</w:t>
      </w:r>
      <w:r>
        <w:tab/>
        <w:t>Application u</w:t>
      </w:r>
      <w:r w:rsidRPr="000B2651">
        <w:t>nique ID</w:t>
      </w:r>
      <w:bookmarkEnd w:id="805"/>
      <w:bookmarkEnd w:id="806"/>
      <w:bookmarkEnd w:id="807"/>
      <w:bookmarkEnd w:id="808"/>
      <w:bookmarkEnd w:id="809"/>
      <w:bookmarkEnd w:id="810"/>
      <w:bookmarkEnd w:id="811"/>
      <w:bookmarkEnd w:id="812"/>
      <w:bookmarkEnd w:id="813"/>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14" w:name="_Toc43231241"/>
      <w:bookmarkStart w:id="815" w:name="_Toc43296172"/>
      <w:bookmarkStart w:id="816" w:name="_Toc43400289"/>
      <w:bookmarkStart w:id="817" w:name="_Toc43400906"/>
      <w:bookmarkStart w:id="818" w:name="_Toc45216731"/>
      <w:bookmarkStart w:id="819" w:name="_Toc51938277"/>
      <w:bookmarkStart w:id="820" w:name="_Toc51938812"/>
      <w:bookmarkStart w:id="821" w:name="_Toc68190501"/>
      <w:bookmarkStart w:id="822" w:name="_Toc187744106"/>
      <w:r>
        <w:t>9.2.3</w:t>
      </w:r>
      <w:r>
        <w:tab/>
        <w:t>Structure</w:t>
      </w:r>
      <w:bookmarkEnd w:id="814"/>
      <w:bookmarkEnd w:id="815"/>
      <w:bookmarkEnd w:id="816"/>
      <w:bookmarkEnd w:id="817"/>
      <w:bookmarkEnd w:id="818"/>
      <w:bookmarkEnd w:id="819"/>
      <w:bookmarkEnd w:id="820"/>
      <w:bookmarkEnd w:id="821"/>
      <w:bookmarkEnd w:id="82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23" w:name="_Toc43231242"/>
      <w:bookmarkStart w:id="824" w:name="_Toc43296173"/>
      <w:bookmarkStart w:id="825" w:name="_Toc43400290"/>
      <w:bookmarkStart w:id="826" w:name="_Toc43400907"/>
      <w:bookmarkStart w:id="827" w:name="_Toc45216732"/>
      <w:bookmarkStart w:id="828" w:name="_Toc51938278"/>
      <w:bookmarkStart w:id="829" w:name="_Toc51938813"/>
      <w:bookmarkStart w:id="830" w:name="_Toc68190502"/>
      <w:bookmarkStart w:id="831" w:name="_Toc187744107"/>
      <w:r w:rsidRPr="00C83612">
        <w:rPr>
          <w:rFonts w:eastAsia="GulimChe"/>
        </w:rPr>
        <w:t>9.2.4</w:t>
      </w:r>
      <w:r w:rsidRPr="00C83612">
        <w:rPr>
          <w:rFonts w:eastAsia="GulimChe"/>
        </w:rPr>
        <w:tab/>
        <w:t>XML schema</w:t>
      </w:r>
      <w:bookmarkEnd w:id="823"/>
      <w:bookmarkEnd w:id="824"/>
      <w:bookmarkEnd w:id="825"/>
      <w:bookmarkEnd w:id="826"/>
      <w:bookmarkEnd w:id="827"/>
      <w:bookmarkEnd w:id="828"/>
      <w:bookmarkEnd w:id="829"/>
      <w:bookmarkEnd w:id="830"/>
      <w:bookmarkEnd w:id="831"/>
    </w:p>
    <w:p w14:paraId="1ECD6A8C" w14:textId="77777777" w:rsidR="00A20488" w:rsidRDefault="00A20488" w:rsidP="00A20488">
      <w:pPr>
        <w:pStyle w:val="Heading4"/>
      </w:pPr>
      <w:bookmarkStart w:id="832" w:name="_Toc20157542"/>
      <w:bookmarkStart w:id="833" w:name="_Toc27502599"/>
      <w:bookmarkStart w:id="834" w:name="_Toc43231243"/>
      <w:bookmarkStart w:id="835" w:name="_Toc43296174"/>
      <w:bookmarkStart w:id="836" w:name="_Toc43400291"/>
      <w:bookmarkStart w:id="837" w:name="_Toc43400908"/>
      <w:bookmarkStart w:id="838" w:name="_Toc45216733"/>
      <w:bookmarkStart w:id="839" w:name="_Toc51938279"/>
      <w:bookmarkStart w:id="840" w:name="_Toc51938814"/>
      <w:bookmarkStart w:id="841" w:name="_Toc68190503"/>
      <w:bookmarkStart w:id="842" w:name="_Toc187744108"/>
      <w:r>
        <w:t>9.2.4.1</w:t>
      </w:r>
      <w:r>
        <w:tab/>
        <w:t>General</w:t>
      </w:r>
      <w:bookmarkEnd w:id="832"/>
      <w:bookmarkEnd w:id="833"/>
      <w:bookmarkEnd w:id="834"/>
      <w:bookmarkEnd w:id="835"/>
      <w:bookmarkEnd w:id="836"/>
      <w:bookmarkEnd w:id="837"/>
      <w:bookmarkEnd w:id="838"/>
      <w:bookmarkEnd w:id="839"/>
      <w:bookmarkEnd w:id="840"/>
      <w:bookmarkEnd w:id="841"/>
      <w:bookmarkEnd w:id="84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43" w:name="_Toc20157543"/>
      <w:bookmarkStart w:id="844" w:name="_Toc27502600"/>
      <w:bookmarkStart w:id="845" w:name="_Toc43231244"/>
      <w:bookmarkStart w:id="846" w:name="_Toc43296175"/>
      <w:bookmarkStart w:id="847" w:name="_Toc43400292"/>
      <w:bookmarkStart w:id="848" w:name="_Toc43400909"/>
      <w:bookmarkStart w:id="849" w:name="_Toc45216734"/>
      <w:bookmarkStart w:id="850" w:name="_Toc51938280"/>
      <w:bookmarkStart w:id="851" w:name="_Toc51938815"/>
      <w:bookmarkStart w:id="852" w:name="_Toc68190504"/>
      <w:bookmarkStart w:id="853" w:name="_Toc187744109"/>
      <w:r>
        <w:t>9.2.4.2</w:t>
      </w:r>
      <w:r>
        <w:tab/>
        <w:t>XML schema for V2X specific extensions</w:t>
      </w:r>
      <w:bookmarkEnd w:id="843"/>
      <w:bookmarkEnd w:id="844"/>
      <w:bookmarkEnd w:id="845"/>
      <w:bookmarkEnd w:id="846"/>
      <w:bookmarkEnd w:id="847"/>
      <w:bookmarkEnd w:id="848"/>
      <w:bookmarkEnd w:id="849"/>
      <w:bookmarkEnd w:id="850"/>
      <w:bookmarkEnd w:id="851"/>
      <w:bookmarkEnd w:id="852"/>
      <w:bookmarkEnd w:id="85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54" w:name="_Toc43231245"/>
      <w:bookmarkStart w:id="855" w:name="_Toc43296176"/>
      <w:bookmarkStart w:id="856" w:name="_Toc43400293"/>
      <w:bookmarkStart w:id="857" w:name="_Toc43400910"/>
      <w:bookmarkStart w:id="858" w:name="_Toc45216735"/>
      <w:bookmarkStart w:id="859" w:name="_Toc51938281"/>
      <w:bookmarkStart w:id="860" w:name="_Toc51938816"/>
      <w:bookmarkStart w:id="861" w:name="_Toc68190505"/>
      <w:bookmarkStart w:id="862" w:name="_Toc187744110"/>
      <w:r w:rsidRPr="00C83612">
        <w:rPr>
          <w:rFonts w:eastAsia="GulimChe"/>
        </w:rPr>
        <w:t>9.2.5</w:t>
      </w:r>
      <w:r w:rsidRPr="00C83612">
        <w:rPr>
          <w:rFonts w:eastAsia="GulimChe"/>
        </w:rPr>
        <w:tab/>
        <w:t>Data semantics</w:t>
      </w:r>
      <w:bookmarkEnd w:id="854"/>
      <w:bookmarkEnd w:id="855"/>
      <w:bookmarkEnd w:id="856"/>
      <w:bookmarkEnd w:id="857"/>
      <w:bookmarkEnd w:id="858"/>
      <w:bookmarkEnd w:id="859"/>
      <w:bookmarkEnd w:id="860"/>
      <w:bookmarkEnd w:id="861"/>
      <w:bookmarkEnd w:id="86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63" w:name="_Toc43231246"/>
      <w:bookmarkStart w:id="864" w:name="_Toc43296177"/>
      <w:bookmarkStart w:id="865" w:name="_Toc43400294"/>
      <w:bookmarkStart w:id="866" w:name="_Toc43400911"/>
      <w:bookmarkStart w:id="867" w:name="_Toc45216736"/>
      <w:bookmarkStart w:id="868" w:name="_Toc51938282"/>
      <w:bookmarkStart w:id="869" w:name="_Toc51938817"/>
      <w:bookmarkStart w:id="870" w:name="_Toc68190506"/>
      <w:bookmarkStart w:id="871" w:name="_Toc187744111"/>
      <w:r>
        <w:t>9.2.6</w:t>
      </w:r>
      <w:r w:rsidRPr="0073469F">
        <w:tab/>
      </w:r>
      <w:r>
        <w:t>MIME types</w:t>
      </w:r>
      <w:bookmarkEnd w:id="863"/>
      <w:bookmarkEnd w:id="864"/>
      <w:bookmarkEnd w:id="865"/>
      <w:bookmarkEnd w:id="866"/>
      <w:bookmarkEnd w:id="867"/>
      <w:bookmarkEnd w:id="868"/>
      <w:bookmarkEnd w:id="869"/>
      <w:bookmarkEnd w:id="870"/>
      <w:bookmarkEnd w:id="87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72" w:name="_Toc43400295"/>
      <w:bookmarkStart w:id="873" w:name="_Toc43400912"/>
      <w:bookmarkStart w:id="874" w:name="_Toc45216737"/>
      <w:bookmarkStart w:id="875" w:name="_Toc51938283"/>
      <w:bookmarkStart w:id="876" w:name="_Toc51938818"/>
      <w:bookmarkStart w:id="877" w:name="_Toc68190507"/>
      <w:bookmarkStart w:id="878" w:name="_Toc187744112"/>
      <w:r>
        <w:t>Annex A</w:t>
      </w:r>
      <w:r w:rsidRPr="004D3578">
        <w:t xml:space="preserve"> (informative):</w:t>
      </w:r>
      <w:r w:rsidRPr="004D3578">
        <w:br/>
        <w:t>Change history</w:t>
      </w:r>
      <w:bookmarkEnd w:id="74"/>
      <w:bookmarkEnd w:id="775"/>
      <w:bookmarkEnd w:id="776"/>
      <w:bookmarkEnd w:id="872"/>
      <w:bookmarkEnd w:id="873"/>
      <w:bookmarkEnd w:id="874"/>
      <w:bookmarkEnd w:id="875"/>
      <w:bookmarkEnd w:id="876"/>
      <w:bookmarkEnd w:id="877"/>
      <w:bookmarkEnd w:id="87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C615AD" w:rsidRDefault="006479E1" w:rsidP="00C615AD">
            <w:pPr>
              <w:pStyle w:val="TAC"/>
              <w:rPr>
                <w:rFonts w:cs="Arial"/>
                <w:sz w:val="16"/>
                <w:szCs w:val="16"/>
                <w:lang w:eastAsia="en-GB"/>
              </w:rPr>
            </w:pPr>
            <w:hyperlink r:id="rId13" w:history="1">
              <w:r w:rsidR="00957101" w:rsidRPr="00C615AD">
                <w:rPr>
                  <w:rStyle w:val="Hyperlink"/>
                  <w:rFonts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C615AD" w:rsidRDefault="004C429F" w:rsidP="00C615AD">
            <w:pPr>
              <w:pStyle w:val="TAC"/>
              <w:rPr>
                <w:sz w:val="16"/>
              </w:rPr>
            </w:pPr>
            <w:r w:rsidRPr="00C615AD">
              <w:rPr>
                <w:sz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r w:rsidR="00D76214" w:rsidRPr="00957101" w14:paraId="22D309E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E13C736" w14:textId="3C0D4EC3" w:rsidR="00D76214" w:rsidRDefault="0002202B"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5CE6" w14:textId="6593569F" w:rsidR="00D76214" w:rsidRDefault="0002202B"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CECE2E" w14:textId="4FABC5BF" w:rsidR="00D76214" w:rsidRPr="00F77E9A" w:rsidRDefault="00F77E9A" w:rsidP="00F77E9A">
            <w:pPr>
              <w:spacing w:after="0"/>
              <w:jc w:val="center"/>
              <w:rPr>
                <w:rFonts w:ascii="Arial" w:hAnsi="Arial" w:cs="Arial"/>
                <w:b/>
                <w:bCs/>
                <w:color w:val="808080"/>
                <w:sz w:val="18"/>
                <w:szCs w:val="18"/>
                <w:lang w:eastAsia="en-GB"/>
              </w:rPr>
            </w:pPr>
            <w:r>
              <w:rPr>
                <w:rFonts w:ascii="Arial" w:hAnsi="Arial" w:cs="Arial"/>
                <w:b/>
                <w:bCs/>
                <w:color w:val="808080"/>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C88064" w14:textId="606EEC0C" w:rsidR="00D76214" w:rsidRDefault="0002202B" w:rsidP="003C1453">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79B0" w14:textId="1A6283D8" w:rsidR="00D76214" w:rsidRDefault="0002202B"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411" w14:textId="5068B622" w:rsidR="00D76214" w:rsidRDefault="0002202B"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FE3AE" w14:textId="5C2006D3" w:rsidR="00D76214" w:rsidRDefault="0002202B" w:rsidP="003C145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6C72" w14:textId="53B2A9A3" w:rsidR="00D76214" w:rsidRDefault="0002202B" w:rsidP="003C1453">
            <w:pPr>
              <w:pStyle w:val="TAC"/>
              <w:rPr>
                <w:sz w:val="16"/>
                <w:szCs w:val="16"/>
              </w:rPr>
            </w:pPr>
            <w:r>
              <w:rPr>
                <w:sz w:val="16"/>
                <w:szCs w:val="16"/>
              </w:rPr>
              <w:t>18.2.0</w:t>
            </w:r>
          </w:p>
        </w:tc>
      </w:tr>
      <w:tr w:rsidR="00E16417" w:rsidRPr="00957101" w14:paraId="4F042A4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F543076" w14:textId="119D4946" w:rsidR="00E16417" w:rsidRDefault="0078582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3D019" w14:textId="2628CFFD" w:rsidR="00E16417" w:rsidRDefault="0078582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30F84" w14:textId="7D5E4685" w:rsidR="00E16417" w:rsidRDefault="0023533B" w:rsidP="0023533B">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7433F" w14:textId="45F6B9E4" w:rsidR="00E16417" w:rsidRDefault="00785827" w:rsidP="003C1453">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B150" w14:textId="22BBF53D" w:rsidR="00E16417" w:rsidRDefault="0078582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E1358" w14:textId="0E4C12D4" w:rsidR="00E16417" w:rsidRDefault="00785827"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8E32C" w14:textId="0D07C9E9" w:rsidR="00E16417" w:rsidRDefault="00785827" w:rsidP="003C1453">
            <w:pPr>
              <w:pStyle w:val="TAL"/>
              <w:rPr>
                <w:sz w:val="16"/>
                <w:szCs w:val="16"/>
              </w:rPr>
            </w:pPr>
            <w:r>
              <w:rPr>
                <w:sz w:val="16"/>
                <w:szCs w:val="16"/>
              </w:rPr>
              <w:t>Resolution of the editor's note on sub-elements of the geographical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FDE69" w14:textId="0E1C019E" w:rsidR="00E16417" w:rsidRDefault="00785827" w:rsidP="003C1453">
            <w:pPr>
              <w:pStyle w:val="TAC"/>
              <w:rPr>
                <w:sz w:val="16"/>
                <w:szCs w:val="16"/>
              </w:rPr>
            </w:pPr>
            <w:r>
              <w:rPr>
                <w:sz w:val="16"/>
                <w:szCs w:val="16"/>
              </w:rPr>
              <w:t>18.2.0</w:t>
            </w:r>
          </w:p>
        </w:tc>
      </w:tr>
      <w:tr w:rsidR="00057D6C" w:rsidRPr="00957101" w14:paraId="73F02A5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1EA9370" w14:textId="3390CA21" w:rsidR="00057D6C" w:rsidRDefault="00A601E4"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EC14" w14:textId="235646C5" w:rsidR="00057D6C" w:rsidRDefault="00A601E4"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3BA48A" w14:textId="55F7B635" w:rsidR="00057D6C" w:rsidRDefault="004F5484" w:rsidP="004F5484">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423EA" w14:textId="553CD43F" w:rsidR="00057D6C" w:rsidRDefault="00A601E4" w:rsidP="003C1453">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2A36C" w14:textId="089218B4" w:rsidR="00057D6C" w:rsidRDefault="00A601E4"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30C9" w14:textId="2060819B" w:rsidR="00057D6C" w:rsidRDefault="00A601E4"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084F6" w14:textId="013149BE" w:rsidR="00057D6C" w:rsidRDefault="00A601E4" w:rsidP="003C1453">
            <w:pPr>
              <w:pStyle w:val="TAL"/>
              <w:rPr>
                <w:sz w:val="16"/>
                <w:szCs w:val="16"/>
              </w:rPr>
            </w:pPr>
            <w:r>
              <w:rPr>
                <w:sz w:val="16"/>
                <w:szCs w:val="16"/>
              </w:rPr>
              <w:t>Resolution of the editor's note on sub-elements of the VRU-communication-assistance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9813F" w14:textId="19C41ECD" w:rsidR="00057D6C" w:rsidRDefault="00A601E4" w:rsidP="003C1453">
            <w:pPr>
              <w:pStyle w:val="TAC"/>
              <w:rPr>
                <w:sz w:val="16"/>
                <w:szCs w:val="16"/>
              </w:rPr>
            </w:pPr>
            <w:r>
              <w:rPr>
                <w:sz w:val="16"/>
                <w:szCs w:val="16"/>
              </w:rPr>
              <w:t>18.2.0</w:t>
            </w:r>
          </w:p>
        </w:tc>
      </w:tr>
      <w:tr w:rsidR="00FE14CB" w:rsidRPr="00957101" w14:paraId="66B479C8"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8DB9F98" w14:textId="35DB7C3F" w:rsidR="00FE14CB" w:rsidRDefault="00DF053D"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4E7A" w14:textId="75EF182E" w:rsidR="00FE14CB" w:rsidRDefault="00DF053D"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7D8A5E" w14:textId="60459D37" w:rsidR="00FE14CB" w:rsidRDefault="005976C6" w:rsidP="005976C6">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320F25" w14:textId="64184BF7" w:rsidR="00FE14CB" w:rsidRDefault="00DF053D" w:rsidP="003C1453">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BAD80" w14:textId="75AD9DF6" w:rsidR="00FE14CB" w:rsidRDefault="00DF053D"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BBDAD" w14:textId="5D741805" w:rsidR="00FE14CB" w:rsidRDefault="00DF053D"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55D7" w14:textId="6A52DC99" w:rsidR="00FE14CB" w:rsidRDefault="00DF053D" w:rsidP="003C1453">
            <w:pPr>
              <w:pStyle w:val="TAL"/>
              <w:rPr>
                <w:sz w:val="16"/>
                <w:szCs w:val="16"/>
              </w:rPr>
            </w:pPr>
            <w:r>
              <w:rPr>
                <w:sz w:val="16"/>
                <w:szCs w:val="16"/>
              </w:rPr>
              <w:t>XML schema for the &lt;VRU-zone-configuration-info-notification&gt;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1D13A" w14:textId="3770796F" w:rsidR="00FE14CB" w:rsidRDefault="00DF053D" w:rsidP="003C1453">
            <w:pPr>
              <w:pStyle w:val="TAC"/>
              <w:rPr>
                <w:sz w:val="16"/>
                <w:szCs w:val="16"/>
              </w:rPr>
            </w:pPr>
            <w:r>
              <w:rPr>
                <w:sz w:val="16"/>
                <w:szCs w:val="16"/>
              </w:rPr>
              <w:t>18.2.0</w:t>
            </w:r>
          </w:p>
        </w:tc>
      </w:tr>
      <w:tr w:rsidR="00085928" w:rsidRPr="00957101" w14:paraId="28826A3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666F2A3" w14:textId="6769EA75" w:rsidR="00085928" w:rsidRDefault="001C347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737F2" w14:textId="01071416" w:rsidR="00085928" w:rsidRDefault="001C347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6AA2BDC" w14:textId="639B8C24" w:rsidR="00085928" w:rsidRDefault="001749CC" w:rsidP="001749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6174CF" w14:textId="628DA622" w:rsidR="00085928" w:rsidRDefault="001C3470" w:rsidP="003C1453">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AF388" w14:textId="5D11CF6C" w:rsidR="00085928" w:rsidRDefault="001C3470"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D6312" w14:textId="03B69563" w:rsidR="00085928" w:rsidRDefault="001C3470"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EB25D" w14:textId="64093478" w:rsidR="00085928" w:rsidRDefault="001C3470" w:rsidP="003C1453">
            <w:pPr>
              <w:pStyle w:val="TAL"/>
              <w:rPr>
                <w:sz w:val="16"/>
                <w:szCs w:val="16"/>
              </w:rPr>
            </w:pPr>
            <w:r>
              <w:rPr>
                <w:sz w:val="16"/>
                <w:szCs w:val="16"/>
              </w:rPr>
              <w:t>XML schema for the &lt;VRU-zone-configuration-parameters&gt;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D40F9" w14:textId="535037D3" w:rsidR="00085928" w:rsidRDefault="001C3470" w:rsidP="003C1453">
            <w:pPr>
              <w:pStyle w:val="TAC"/>
              <w:rPr>
                <w:sz w:val="16"/>
                <w:szCs w:val="16"/>
              </w:rPr>
            </w:pPr>
            <w:r>
              <w:rPr>
                <w:sz w:val="16"/>
                <w:szCs w:val="16"/>
              </w:rPr>
              <w:t>18.2.0</w:t>
            </w:r>
          </w:p>
        </w:tc>
      </w:tr>
      <w:tr w:rsidR="00D273AA" w:rsidRPr="00957101" w14:paraId="4DAA02E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F747166" w14:textId="073E6C54" w:rsidR="00D273AA" w:rsidRDefault="00234B3C"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9BF" w14:textId="5784653C" w:rsidR="00D273AA" w:rsidRDefault="00234B3C"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18078" w14:textId="324219A2" w:rsidR="00D273AA" w:rsidRDefault="00602222" w:rsidP="00602222">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A4DA3" w14:textId="075C2488" w:rsidR="00D273AA" w:rsidRDefault="00234B3C" w:rsidP="003C1453">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6273" w14:textId="0A4D54C6" w:rsidR="00D273AA" w:rsidRDefault="00234B3C"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A8F8C" w14:textId="1E630352" w:rsidR="00D273AA" w:rsidRDefault="00234B3C"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96C" w14:textId="632F6F4F" w:rsidR="00D273AA" w:rsidRDefault="00234B3C" w:rsidP="003C1453">
            <w:pPr>
              <w:pStyle w:val="TAL"/>
              <w:rPr>
                <w:sz w:val="16"/>
                <w:szCs w:val="16"/>
              </w:rPr>
            </w:pPr>
            <w:r>
              <w:rPr>
                <w:sz w:val="16"/>
                <w:szCs w:val="16"/>
              </w:rPr>
              <w:t>XML schema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0CB9" w14:textId="7C03A343" w:rsidR="00D273AA" w:rsidRDefault="00234B3C" w:rsidP="003C1453">
            <w:pPr>
              <w:pStyle w:val="TAC"/>
              <w:rPr>
                <w:sz w:val="16"/>
                <w:szCs w:val="16"/>
              </w:rPr>
            </w:pPr>
            <w:r>
              <w:rPr>
                <w:sz w:val="16"/>
                <w:szCs w:val="16"/>
              </w:rPr>
              <w:t>18.2.0</w:t>
            </w:r>
          </w:p>
        </w:tc>
      </w:tr>
      <w:tr w:rsidR="00C105B2" w:rsidRPr="00957101" w14:paraId="5ABCB19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60633A0" w14:textId="635DFE45" w:rsidR="00C105B2" w:rsidRDefault="00BF0420"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74887" w14:textId="4EB5A1AE" w:rsidR="00C105B2" w:rsidRDefault="00BF0420"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66738" w14:textId="1209481F" w:rsidR="00C105B2" w:rsidRDefault="00BF0420" w:rsidP="00BF0420">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D292B5" w14:textId="238B94CA" w:rsidR="00C105B2" w:rsidRDefault="00BF0420" w:rsidP="003C1453">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2E88B" w14:textId="181CB3D2" w:rsidR="00C105B2" w:rsidRDefault="00BF0420"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FE93" w14:textId="38C5D6D2" w:rsidR="00C105B2" w:rsidRDefault="00BF0420"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644B1" w14:textId="6F570D26" w:rsidR="00C105B2" w:rsidRDefault="00BF0420" w:rsidP="003C1453">
            <w:pPr>
              <w:pStyle w:val="TAL"/>
              <w:rPr>
                <w:sz w:val="16"/>
                <w:szCs w:val="16"/>
              </w:rPr>
            </w:pPr>
            <w:r>
              <w:rPr>
                <w:sz w:val="16"/>
                <w:szCs w:val="16"/>
              </w:rPr>
              <w:t>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5F460" w14:textId="19DF4E8D" w:rsidR="00C105B2" w:rsidRDefault="00BF0420" w:rsidP="003C1453">
            <w:pPr>
              <w:pStyle w:val="TAC"/>
              <w:rPr>
                <w:sz w:val="16"/>
                <w:szCs w:val="16"/>
              </w:rPr>
            </w:pPr>
            <w:r>
              <w:rPr>
                <w:sz w:val="16"/>
                <w:szCs w:val="16"/>
              </w:rPr>
              <w:t>18.2.0</w:t>
            </w:r>
          </w:p>
        </w:tc>
      </w:tr>
      <w:tr w:rsidR="009165C5" w:rsidRPr="00957101" w14:paraId="76C69A1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1DE6" w14:textId="40918F3D" w:rsidR="009165C5" w:rsidRDefault="009235E8"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E8A2" w14:textId="592182A3" w:rsidR="009165C5" w:rsidRDefault="009235E8"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AE4DCC" w14:textId="4F1281A9" w:rsidR="009165C5" w:rsidRDefault="00F173B3" w:rsidP="00F173B3">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EB2E67" w14:textId="48695447" w:rsidR="009165C5" w:rsidRDefault="009235E8" w:rsidP="003C1453">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FEE1A" w14:textId="5EC5E035" w:rsidR="009165C5" w:rsidRDefault="009235E8"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E1644" w14:textId="38359840" w:rsidR="009165C5" w:rsidRDefault="009235E8"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8F8BB" w14:textId="0CDF31A8" w:rsidR="009165C5" w:rsidRDefault="009235E8" w:rsidP="003C1453">
            <w:pPr>
              <w:pStyle w:val="TAL"/>
              <w:rPr>
                <w:sz w:val="16"/>
                <w:szCs w:val="16"/>
              </w:rPr>
            </w:pPr>
            <w:r>
              <w:rPr>
                <w:sz w:val="16"/>
                <w:szCs w:val="16"/>
              </w:rPr>
              <w:t>Structure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0975" w14:textId="7FAA4D80" w:rsidR="009165C5" w:rsidRDefault="009235E8" w:rsidP="003C1453">
            <w:pPr>
              <w:pStyle w:val="TAC"/>
              <w:rPr>
                <w:sz w:val="16"/>
                <w:szCs w:val="16"/>
              </w:rPr>
            </w:pPr>
            <w:r>
              <w:rPr>
                <w:sz w:val="16"/>
                <w:szCs w:val="16"/>
              </w:rPr>
              <w:t>18.2.0</w:t>
            </w:r>
          </w:p>
        </w:tc>
      </w:tr>
      <w:tr w:rsidR="009923AF" w:rsidRPr="00957101" w14:paraId="501002C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A736277" w14:textId="559CF1A4" w:rsidR="009923AF" w:rsidRDefault="00AE15F7"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7115" w14:textId="1F9B3698" w:rsidR="009923AF" w:rsidRDefault="00AE15F7"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200439" w14:textId="11F5558C" w:rsidR="009923AF" w:rsidRDefault="009753CC" w:rsidP="009753CC">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EF77F" w14:textId="59D18F8C" w:rsidR="009923AF" w:rsidRDefault="00AE15F7" w:rsidP="003C1453">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96F1E" w14:textId="1AD92887" w:rsidR="009923AF" w:rsidRDefault="00AE15F7"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8C3A4" w14:textId="36081C8C" w:rsidR="009923AF" w:rsidRDefault="00AE15F7"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63A3A" w14:textId="0747564B" w:rsidR="009923AF" w:rsidRDefault="00AE15F7" w:rsidP="003C1453">
            <w:pPr>
              <w:pStyle w:val="TAL"/>
              <w:rPr>
                <w:sz w:val="16"/>
                <w:szCs w:val="16"/>
              </w:rPr>
            </w:pPr>
            <w:r>
              <w:rPr>
                <w:sz w:val="16"/>
                <w:szCs w:val="16"/>
              </w:rPr>
              <w:t>Data semantics for VAE support for energy efficient V2P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A022" w14:textId="189E512A" w:rsidR="009923AF" w:rsidRDefault="00AE15F7" w:rsidP="003C1453">
            <w:pPr>
              <w:pStyle w:val="TAC"/>
              <w:rPr>
                <w:sz w:val="16"/>
                <w:szCs w:val="16"/>
              </w:rPr>
            </w:pPr>
            <w:r>
              <w:rPr>
                <w:sz w:val="16"/>
                <w:szCs w:val="16"/>
              </w:rPr>
              <w:t>18.2.0</w:t>
            </w:r>
          </w:p>
        </w:tc>
      </w:tr>
      <w:tr w:rsidR="00B04029" w:rsidRPr="00957101" w14:paraId="4EB38FA9"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65EB985" w14:textId="78C425E2" w:rsidR="00B04029" w:rsidRDefault="000C66B5" w:rsidP="003C145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E3C0" w14:textId="6BB1EFAD" w:rsidR="00B04029" w:rsidRDefault="000C66B5" w:rsidP="003C145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D1450B" w14:textId="4583806C" w:rsidR="00B04029" w:rsidRDefault="00861369" w:rsidP="00861369">
            <w:pPr>
              <w:spacing w:after="0"/>
              <w:jc w:val="center"/>
              <w:rPr>
                <w:rFonts w:ascii="Arial" w:hAnsi="Arial" w:cs="Arial"/>
                <w:b/>
                <w:bCs/>
                <w:color w:val="808080"/>
                <w:sz w:val="18"/>
                <w:szCs w:val="18"/>
                <w:lang w:eastAsia="en-GB"/>
              </w:rPr>
            </w:pPr>
            <w:r>
              <w:rPr>
                <w:rFonts w:ascii="Arial" w:hAnsi="Arial" w:cs="Arial"/>
                <w:b/>
                <w:bCs/>
                <w:color w:val="808080"/>
                <w:sz w:val="18"/>
                <w:szCs w:val="18"/>
              </w:rPr>
              <w:t>CP-233198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2A06D" w14:textId="546B55B1" w:rsidR="00B04029" w:rsidRDefault="000C66B5" w:rsidP="003C1453">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883" w14:textId="19A7A132" w:rsidR="00B04029" w:rsidRDefault="000C66B5"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4C28" w14:textId="3E8E4FF6" w:rsidR="00B04029" w:rsidRDefault="000C66B5"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469F5" w14:textId="7BEB8590" w:rsidR="00B04029" w:rsidRDefault="000C66B5" w:rsidP="003C1453">
            <w:pPr>
              <w:pStyle w:val="TAL"/>
              <w:rPr>
                <w:sz w:val="16"/>
                <w:szCs w:val="16"/>
              </w:rPr>
            </w:pPr>
            <w:r>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A42A" w14:textId="0C28B289" w:rsidR="00B04029" w:rsidRDefault="000C66B5" w:rsidP="003C1453">
            <w:pPr>
              <w:pStyle w:val="TAC"/>
              <w:rPr>
                <w:sz w:val="16"/>
                <w:szCs w:val="16"/>
              </w:rPr>
            </w:pPr>
            <w:r>
              <w:rPr>
                <w:sz w:val="16"/>
                <w:szCs w:val="16"/>
              </w:rPr>
              <w:t>18.2.0</w:t>
            </w:r>
          </w:p>
        </w:tc>
      </w:tr>
      <w:tr w:rsidR="002B3C6B" w:rsidRPr="00957101" w14:paraId="2F15B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5DAECF7" w14:textId="6E27DCE6" w:rsidR="002B3C6B" w:rsidRDefault="002B3C6B"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17C0C" w14:textId="0A524DA8" w:rsidR="002B3C6B" w:rsidRDefault="002B3C6B"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C0BAAA" w14:textId="2DFBE525" w:rsidR="002B3C6B" w:rsidRPr="007C10EA" w:rsidRDefault="007C10EA" w:rsidP="00861369">
            <w:pPr>
              <w:spacing w:after="0"/>
              <w:jc w:val="center"/>
              <w:rPr>
                <w:rFonts w:ascii="Arial" w:hAnsi="Arial" w:cs="Arial"/>
                <w:sz w:val="16"/>
                <w:szCs w:val="16"/>
                <w:lang w:eastAsia="en-GB"/>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5F196" w14:textId="1279E14D" w:rsidR="002B3C6B" w:rsidRDefault="002B3C6B" w:rsidP="003C1453">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DB90" w14:textId="68C51472" w:rsidR="002B3C6B" w:rsidRDefault="002B3C6B"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583" w14:textId="6BAE5292" w:rsidR="002B3C6B" w:rsidRDefault="002B3C6B"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76009" w14:textId="19A2A03B" w:rsidR="002B3C6B" w:rsidRDefault="002B3C6B" w:rsidP="003C145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BEAA7" w14:textId="0EE9AE36" w:rsidR="002B3C6B" w:rsidRDefault="002B3C6B" w:rsidP="003C1453">
            <w:pPr>
              <w:pStyle w:val="TAC"/>
              <w:rPr>
                <w:sz w:val="16"/>
                <w:szCs w:val="16"/>
              </w:rPr>
            </w:pPr>
            <w:r>
              <w:rPr>
                <w:sz w:val="16"/>
                <w:szCs w:val="16"/>
              </w:rPr>
              <w:t>18.3.0</w:t>
            </w:r>
          </w:p>
        </w:tc>
      </w:tr>
      <w:tr w:rsidR="00D10D4F" w:rsidRPr="00957101" w14:paraId="0E7EBAD3"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B15D389" w14:textId="2ED1EFF8" w:rsidR="00D10D4F" w:rsidRDefault="00D10D4F"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284D" w14:textId="09F7537B" w:rsidR="00D10D4F" w:rsidRDefault="00D10D4F"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5403A3" w14:textId="0F522FED" w:rsidR="00D10D4F" w:rsidRDefault="00D10D4F"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1C7330" w14:textId="331944FE" w:rsidR="00D10D4F" w:rsidRDefault="00D10D4F" w:rsidP="003C1453">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AC5D" w14:textId="476D1C31" w:rsidR="00D10D4F" w:rsidRDefault="00D10D4F"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040E6" w14:textId="03D59BA0" w:rsidR="00D10D4F" w:rsidRDefault="00D10D4F"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6C4F2" w14:textId="316B525F" w:rsidR="00D10D4F" w:rsidRDefault="00D10D4F" w:rsidP="003C1453">
            <w:pPr>
              <w:pStyle w:val="TAL"/>
              <w:rPr>
                <w:sz w:val="16"/>
                <w:szCs w:val="16"/>
              </w:rPr>
            </w:pPr>
            <w:r>
              <w:rPr>
                <w:sz w:val="16"/>
                <w:szCs w:val="16"/>
              </w:rPr>
              <w:t>Correction to the choice element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E4877" w14:textId="2785708A" w:rsidR="00D10D4F" w:rsidRDefault="00D10D4F" w:rsidP="003C1453">
            <w:pPr>
              <w:pStyle w:val="TAC"/>
              <w:rPr>
                <w:sz w:val="16"/>
                <w:szCs w:val="16"/>
              </w:rPr>
            </w:pPr>
            <w:r>
              <w:rPr>
                <w:sz w:val="16"/>
                <w:szCs w:val="16"/>
              </w:rPr>
              <w:t>18.3.0</w:t>
            </w:r>
          </w:p>
        </w:tc>
      </w:tr>
      <w:tr w:rsidR="00BC72B6" w:rsidRPr="00957101" w14:paraId="6221C0AE"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E6E613A" w14:textId="43E9ADCD" w:rsidR="00BC72B6" w:rsidRDefault="00BC72B6" w:rsidP="003C14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4DB3E" w14:textId="486D9D05" w:rsidR="00BC72B6" w:rsidRDefault="00BC72B6" w:rsidP="003C14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8ABA5F4" w14:textId="5C175065" w:rsidR="00BC72B6" w:rsidRDefault="00BC72B6" w:rsidP="00861369">
            <w:pPr>
              <w:spacing w:after="0"/>
              <w:jc w:val="center"/>
              <w:rPr>
                <w:rFonts w:ascii="Arial" w:hAnsi="Arial" w:cs="Arial"/>
                <w:sz w:val="16"/>
                <w:szCs w:val="16"/>
                <w:lang w:eastAsia="en-GB"/>
              </w:rPr>
            </w:pPr>
            <w:r>
              <w:rPr>
                <w:rFonts w:ascii="Arial" w:hAnsi="Arial" w:cs="Arial"/>
                <w:sz w:val="16"/>
                <w:szCs w:val="16"/>
              </w:rPr>
              <w:t>CP-240130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A3F9B" w14:textId="68BDF4CC" w:rsidR="00BC72B6" w:rsidRDefault="00BC72B6" w:rsidP="003C1453">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6FF78" w14:textId="3DC3E2C9" w:rsidR="00BC72B6" w:rsidRDefault="00BC72B6"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35020" w14:textId="0EBFDC2C" w:rsidR="00BC72B6" w:rsidRDefault="00BC72B6"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59193" w14:textId="00514A0F" w:rsidR="00BC72B6" w:rsidRDefault="00BC72B6" w:rsidP="003C1453">
            <w:pPr>
              <w:pStyle w:val="TAL"/>
              <w:rPr>
                <w:sz w:val="16"/>
                <w:szCs w:val="16"/>
              </w:rPr>
            </w:pPr>
            <w:r>
              <w:rPr>
                <w:sz w:val="16"/>
                <w:szCs w:val="16"/>
              </w:rPr>
              <w:t>XML schema corrections V2XAPP_ph3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E85DA" w14:textId="57AB5E4D" w:rsidR="00BC72B6" w:rsidRDefault="00BC72B6" w:rsidP="003C1453">
            <w:pPr>
              <w:pStyle w:val="TAC"/>
              <w:rPr>
                <w:sz w:val="16"/>
                <w:szCs w:val="16"/>
              </w:rPr>
            </w:pPr>
            <w:r>
              <w:rPr>
                <w:sz w:val="16"/>
                <w:szCs w:val="16"/>
              </w:rPr>
              <w:t>18.3.0</w:t>
            </w:r>
          </w:p>
        </w:tc>
      </w:tr>
      <w:tr w:rsidR="001A490E" w:rsidRPr="00957101" w14:paraId="01789BB4"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691" w14:textId="0AFA0561" w:rsidR="001A490E" w:rsidRDefault="001A490E" w:rsidP="003C145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4C46E" w14:textId="34AD1B68" w:rsidR="001A490E" w:rsidRDefault="001A490E" w:rsidP="003C145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D07BF0" w14:textId="416A2100" w:rsidR="001A490E" w:rsidRPr="00C615AD" w:rsidRDefault="006479E1" w:rsidP="00C615AD">
            <w:pPr>
              <w:pStyle w:val="TAC"/>
              <w:rPr>
                <w:rFonts w:cs="Arial"/>
                <w:sz w:val="16"/>
                <w:szCs w:val="16"/>
              </w:rPr>
            </w:pPr>
            <w:hyperlink r:id="rId14" w:history="1">
              <w:r w:rsidR="001A490E" w:rsidRPr="00C615AD">
                <w:rPr>
                  <w:sz w:val="16"/>
                </w:rPr>
                <w:t>CP-242244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F8713" w14:textId="70014784" w:rsidR="001A490E" w:rsidRDefault="001A490E" w:rsidP="003C1453">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920F" w14:textId="7C218417" w:rsidR="001A490E" w:rsidRDefault="001A490E"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91F18" w14:textId="2CD57159" w:rsidR="001A490E" w:rsidRDefault="001A490E"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B530" w14:textId="136A3B13" w:rsidR="001A490E" w:rsidRDefault="001A490E" w:rsidP="003C145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5A146" w14:textId="6D691646" w:rsidR="001A490E" w:rsidRDefault="001A490E" w:rsidP="003C1453">
            <w:pPr>
              <w:pStyle w:val="TAC"/>
              <w:rPr>
                <w:sz w:val="16"/>
                <w:szCs w:val="16"/>
              </w:rPr>
            </w:pPr>
            <w:r>
              <w:rPr>
                <w:sz w:val="16"/>
                <w:szCs w:val="16"/>
              </w:rPr>
              <w:t>18.4.0</w:t>
            </w:r>
          </w:p>
        </w:tc>
      </w:tr>
      <w:tr w:rsidR="00C83E2F" w:rsidRPr="00957101" w14:paraId="47EA6251"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D5E00A3" w14:textId="05CA9013" w:rsidR="00C83E2F" w:rsidRDefault="00C83E2F" w:rsidP="003C145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B30DF" w14:textId="4705E9CA" w:rsidR="00C83E2F" w:rsidRDefault="00C83E2F" w:rsidP="003C145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9EDC09" w14:textId="43A1633F" w:rsidR="00C83E2F" w:rsidRPr="00C615AD" w:rsidRDefault="00C83E2F" w:rsidP="00C615AD">
            <w:pPr>
              <w:pStyle w:val="TAC"/>
              <w:rPr>
                <w:sz w:val="16"/>
              </w:rPr>
            </w:pPr>
            <w:hyperlink r:id="rId15" w:history="1">
              <w:r w:rsidRPr="00C615AD">
                <w:rPr>
                  <w:sz w:val="16"/>
                </w:rPr>
                <w:t>CP-243216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C3D3B" w14:textId="48E6CFC3" w:rsidR="00C83E2F" w:rsidRDefault="00C83E2F" w:rsidP="003C1453">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D2DB" w14:textId="59BD3C76" w:rsidR="00C83E2F" w:rsidRDefault="00C83E2F" w:rsidP="003C14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EDE8" w14:textId="4BC565CA" w:rsidR="00C83E2F" w:rsidRDefault="00C83E2F" w:rsidP="003C145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A8A9" w14:textId="6EDED7F0" w:rsidR="00C83E2F" w:rsidRDefault="00C83E2F" w:rsidP="003C1453">
            <w:pPr>
              <w:pStyle w:val="TAL"/>
              <w:rPr>
                <w:sz w:val="16"/>
                <w:szCs w:val="16"/>
              </w:rPr>
            </w:pPr>
            <w:r>
              <w:rPr>
                <w:sz w:val="16"/>
                <w:szCs w:val="16"/>
              </w:rPr>
              <w:t xml:space="preserve">Correction to application unique 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02AE4" w14:textId="760EFF0E" w:rsidR="00C83E2F" w:rsidRDefault="00C83E2F" w:rsidP="003C1453">
            <w:pPr>
              <w:pStyle w:val="TAC"/>
              <w:rPr>
                <w:sz w:val="16"/>
                <w:szCs w:val="16"/>
              </w:rPr>
            </w:pPr>
            <w:r>
              <w:rPr>
                <w:sz w:val="16"/>
                <w:szCs w:val="16"/>
              </w:rPr>
              <w:t>18.5.0</w:t>
            </w:r>
          </w:p>
        </w:tc>
      </w:tr>
      <w:tr w:rsidR="00C94A42" w:rsidRPr="00957101" w14:paraId="775D9C1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E851DC5" w14:textId="5D39D9C6" w:rsidR="00C94A42" w:rsidRDefault="00C94A42" w:rsidP="003C145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3DC91" w14:textId="4A36D205" w:rsidR="00C94A42" w:rsidRDefault="00C94A42" w:rsidP="003C145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C183E3" w14:textId="3FEA323F" w:rsidR="00C94A42" w:rsidRPr="00C615AD" w:rsidRDefault="00C94A42" w:rsidP="00C615AD">
            <w:pPr>
              <w:pStyle w:val="TAC"/>
              <w:rPr>
                <w:sz w:val="16"/>
              </w:rPr>
            </w:pPr>
            <w:hyperlink r:id="rId16" w:history="1">
              <w:r w:rsidRPr="00C615AD">
                <w:rPr>
                  <w:sz w:val="16"/>
                </w:rPr>
                <w:t>CP-243235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ED73CF" w14:textId="3423F125" w:rsidR="00C94A42" w:rsidRDefault="00C94A42" w:rsidP="003C1453">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08598" w14:textId="61E6DE6C" w:rsidR="00C94A42" w:rsidRDefault="00C94A42"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1F74D" w14:textId="70EFC819" w:rsidR="00C94A42" w:rsidRDefault="00C94A42"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93212" w14:textId="39DC5261" w:rsidR="00C94A42" w:rsidRDefault="00C94A42" w:rsidP="003C1453">
            <w:pPr>
              <w:pStyle w:val="TAL"/>
              <w:rPr>
                <w:sz w:val="16"/>
                <w:szCs w:val="16"/>
              </w:rPr>
            </w:pPr>
            <w:r>
              <w:rPr>
                <w:sz w:val="16"/>
                <w:szCs w:val="16"/>
              </w:rPr>
              <w:t xml:space="preserve">Correction to undefined references under clauses 6.16 and 8.5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A1FF" w14:textId="54513146" w:rsidR="00C94A42" w:rsidRDefault="00C94A42" w:rsidP="003C1453">
            <w:pPr>
              <w:pStyle w:val="TAC"/>
              <w:rPr>
                <w:sz w:val="16"/>
                <w:szCs w:val="16"/>
              </w:rPr>
            </w:pPr>
            <w:r>
              <w:rPr>
                <w:sz w:val="16"/>
                <w:szCs w:val="16"/>
              </w:rPr>
              <w:t>18.5.0</w:t>
            </w:r>
          </w:p>
        </w:tc>
      </w:tr>
    </w:tbl>
    <w:p w14:paraId="6AE5F0B0" w14:textId="77777777" w:rsidR="00080512" w:rsidRDefault="00080512" w:rsidP="00A2048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B4D1" w14:textId="77777777" w:rsidR="00345921" w:rsidRDefault="00345921">
      <w:r>
        <w:separator/>
      </w:r>
    </w:p>
  </w:endnote>
  <w:endnote w:type="continuationSeparator" w:id="0">
    <w:p w14:paraId="3E7BE075" w14:textId="77777777" w:rsidR="00345921" w:rsidRDefault="0034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8C44" w14:textId="77777777" w:rsidR="00345921" w:rsidRDefault="00345921">
      <w:r>
        <w:separator/>
      </w:r>
    </w:p>
  </w:footnote>
  <w:footnote w:type="continuationSeparator" w:id="0">
    <w:p w14:paraId="7ABAB28E" w14:textId="77777777" w:rsidR="00345921" w:rsidRDefault="00345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E7B60D"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9E1">
      <w:rPr>
        <w:rFonts w:ascii="Arial" w:hAnsi="Arial" w:cs="Arial"/>
        <w:b/>
        <w:noProof/>
        <w:sz w:val="18"/>
        <w:szCs w:val="18"/>
      </w:rPr>
      <w:t>3GPP TS 24.486 V18.5.0 (2024-12)</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44E">
      <w:rPr>
        <w:rFonts w:ascii="Arial" w:hAnsi="Arial" w:cs="Arial"/>
        <w:b/>
        <w:noProof/>
        <w:sz w:val="18"/>
        <w:szCs w:val="18"/>
      </w:rPr>
      <w:t>23</w:t>
    </w:r>
    <w:r>
      <w:rPr>
        <w:rFonts w:ascii="Arial" w:hAnsi="Arial" w:cs="Arial"/>
        <w:b/>
        <w:sz w:val="18"/>
        <w:szCs w:val="18"/>
      </w:rPr>
      <w:fldChar w:fldCharType="end"/>
    </w:r>
  </w:p>
  <w:p w14:paraId="13C538E8" w14:textId="71186E61"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9E1">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36627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9693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463173">
    <w:abstractNumId w:val="11"/>
  </w:num>
  <w:num w:numId="4" w16cid:durableId="506870532">
    <w:abstractNumId w:val="12"/>
  </w:num>
  <w:num w:numId="5" w16cid:durableId="224608641">
    <w:abstractNumId w:val="9"/>
  </w:num>
  <w:num w:numId="6" w16cid:durableId="1021711752">
    <w:abstractNumId w:val="7"/>
  </w:num>
  <w:num w:numId="7" w16cid:durableId="1761368257">
    <w:abstractNumId w:val="6"/>
  </w:num>
  <w:num w:numId="8" w16cid:durableId="1104689000">
    <w:abstractNumId w:val="5"/>
  </w:num>
  <w:num w:numId="9" w16cid:durableId="1722830116">
    <w:abstractNumId w:val="4"/>
  </w:num>
  <w:num w:numId="10" w16cid:durableId="162935260">
    <w:abstractNumId w:val="8"/>
  </w:num>
  <w:num w:numId="11" w16cid:durableId="1083264803">
    <w:abstractNumId w:val="3"/>
  </w:num>
  <w:num w:numId="12" w16cid:durableId="1570339834">
    <w:abstractNumId w:val="2"/>
  </w:num>
  <w:num w:numId="13" w16cid:durableId="1424835364">
    <w:abstractNumId w:val="1"/>
  </w:num>
  <w:num w:numId="14" w16cid:durableId="1339191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C1"/>
    <w:rsid w:val="00004B3F"/>
    <w:rsid w:val="0002202B"/>
    <w:rsid w:val="0002370A"/>
    <w:rsid w:val="00031001"/>
    <w:rsid w:val="00031935"/>
    <w:rsid w:val="00031999"/>
    <w:rsid w:val="00031ABE"/>
    <w:rsid w:val="00033397"/>
    <w:rsid w:val="00040095"/>
    <w:rsid w:val="00040D85"/>
    <w:rsid w:val="00047C10"/>
    <w:rsid w:val="00051834"/>
    <w:rsid w:val="000549B6"/>
    <w:rsid w:val="00054A22"/>
    <w:rsid w:val="000554FE"/>
    <w:rsid w:val="00057D6C"/>
    <w:rsid w:val="00057F74"/>
    <w:rsid w:val="00062023"/>
    <w:rsid w:val="00062148"/>
    <w:rsid w:val="000655A6"/>
    <w:rsid w:val="00071CEE"/>
    <w:rsid w:val="00080512"/>
    <w:rsid w:val="000835D6"/>
    <w:rsid w:val="00085928"/>
    <w:rsid w:val="00086686"/>
    <w:rsid w:val="000966E4"/>
    <w:rsid w:val="000A20F1"/>
    <w:rsid w:val="000A70B8"/>
    <w:rsid w:val="000A7670"/>
    <w:rsid w:val="000A7A50"/>
    <w:rsid w:val="000C47C3"/>
    <w:rsid w:val="000C526E"/>
    <w:rsid w:val="000C66B5"/>
    <w:rsid w:val="000D4A7C"/>
    <w:rsid w:val="000D58AB"/>
    <w:rsid w:val="000D785F"/>
    <w:rsid w:val="000F69FE"/>
    <w:rsid w:val="00100C96"/>
    <w:rsid w:val="00133525"/>
    <w:rsid w:val="00133E6A"/>
    <w:rsid w:val="00134519"/>
    <w:rsid w:val="001476B4"/>
    <w:rsid w:val="00160C78"/>
    <w:rsid w:val="00161409"/>
    <w:rsid w:val="00173B3F"/>
    <w:rsid w:val="001749CC"/>
    <w:rsid w:val="001879D6"/>
    <w:rsid w:val="00192364"/>
    <w:rsid w:val="00192FCD"/>
    <w:rsid w:val="00194EE5"/>
    <w:rsid w:val="001A490E"/>
    <w:rsid w:val="001A4C42"/>
    <w:rsid w:val="001A7420"/>
    <w:rsid w:val="001B22AA"/>
    <w:rsid w:val="001B6637"/>
    <w:rsid w:val="001C21C3"/>
    <w:rsid w:val="001C3470"/>
    <w:rsid w:val="001C5391"/>
    <w:rsid w:val="001D02C2"/>
    <w:rsid w:val="001E227C"/>
    <w:rsid w:val="001E3ECB"/>
    <w:rsid w:val="001E441B"/>
    <w:rsid w:val="001E63A3"/>
    <w:rsid w:val="001F0C1D"/>
    <w:rsid w:val="001F1132"/>
    <w:rsid w:val="001F168B"/>
    <w:rsid w:val="002052AC"/>
    <w:rsid w:val="00224439"/>
    <w:rsid w:val="002267AE"/>
    <w:rsid w:val="0023352B"/>
    <w:rsid w:val="00233E67"/>
    <w:rsid w:val="002347A2"/>
    <w:rsid w:val="00234B3C"/>
    <w:rsid w:val="0023533B"/>
    <w:rsid w:val="00242BED"/>
    <w:rsid w:val="00245150"/>
    <w:rsid w:val="002516D7"/>
    <w:rsid w:val="00261C3D"/>
    <w:rsid w:val="00264877"/>
    <w:rsid w:val="002675F0"/>
    <w:rsid w:val="00275973"/>
    <w:rsid w:val="002760EE"/>
    <w:rsid w:val="00280A81"/>
    <w:rsid w:val="00280DA2"/>
    <w:rsid w:val="00284092"/>
    <w:rsid w:val="002847DD"/>
    <w:rsid w:val="002A5615"/>
    <w:rsid w:val="002A6539"/>
    <w:rsid w:val="002B3C6B"/>
    <w:rsid w:val="002B6339"/>
    <w:rsid w:val="002B77F7"/>
    <w:rsid w:val="002C2FBA"/>
    <w:rsid w:val="002D0D21"/>
    <w:rsid w:val="002E00EE"/>
    <w:rsid w:val="002E0665"/>
    <w:rsid w:val="002E4BF3"/>
    <w:rsid w:val="002F0240"/>
    <w:rsid w:val="002F42B3"/>
    <w:rsid w:val="003172DC"/>
    <w:rsid w:val="00322EF3"/>
    <w:rsid w:val="00332156"/>
    <w:rsid w:val="00334828"/>
    <w:rsid w:val="00334993"/>
    <w:rsid w:val="00345921"/>
    <w:rsid w:val="003523A8"/>
    <w:rsid w:val="0035462D"/>
    <w:rsid w:val="00356555"/>
    <w:rsid w:val="00370C3B"/>
    <w:rsid w:val="00374BB0"/>
    <w:rsid w:val="00375D71"/>
    <w:rsid w:val="003765B8"/>
    <w:rsid w:val="003974B3"/>
    <w:rsid w:val="003C1453"/>
    <w:rsid w:val="003C3971"/>
    <w:rsid w:val="003C527A"/>
    <w:rsid w:val="003D286B"/>
    <w:rsid w:val="003D2D95"/>
    <w:rsid w:val="003F08E7"/>
    <w:rsid w:val="003F6031"/>
    <w:rsid w:val="004014FB"/>
    <w:rsid w:val="0041408B"/>
    <w:rsid w:val="004157D5"/>
    <w:rsid w:val="004212DB"/>
    <w:rsid w:val="004213C7"/>
    <w:rsid w:val="004220DB"/>
    <w:rsid w:val="004227D4"/>
    <w:rsid w:val="00423334"/>
    <w:rsid w:val="00423800"/>
    <w:rsid w:val="004328C8"/>
    <w:rsid w:val="004345EC"/>
    <w:rsid w:val="00440FD6"/>
    <w:rsid w:val="00450B44"/>
    <w:rsid w:val="00465515"/>
    <w:rsid w:val="00471EBB"/>
    <w:rsid w:val="00487CBF"/>
    <w:rsid w:val="0049751D"/>
    <w:rsid w:val="004A3E45"/>
    <w:rsid w:val="004A6A0F"/>
    <w:rsid w:val="004B01AF"/>
    <w:rsid w:val="004C30AC"/>
    <w:rsid w:val="004C3FDD"/>
    <w:rsid w:val="004C429F"/>
    <w:rsid w:val="004C5A5D"/>
    <w:rsid w:val="004D3578"/>
    <w:rsid w:val="004D39BB"/>
    <w:rsid w:val="004E09FE"/>
    <w:rsid w:val="004E213A"/>
    <w:rsid w:val="004F0988"/>
    <w:rsid w:val="004F3340"/>
    <w:rsid w:val="004F5484"/>
    <w:rsid w:val="00502942"/>
    <w:rsid w:val="00506A20"/>
    <w:rsid w:val="00521959"/>
    <w:rsid w:val="0053388B"/>
    <w:rsid w:val="00535773"/>
    <w:rsid w:val="00536692"/>
    <w:rsid w:val="00540E13"/>
    <w:rsid w:val="0054188C"/>
    <w:rsid w:val="00543E6C"/>
    <w:rsid w:val="00544209"/>
    <w:rsid w:val="00565087"/>
    <w:rsid w:val="005701C2"/>
    <w:rsid w:val="0057122F"/>
    <w:rsid w:val="00587D4F"/>
    <w:rsid w:val="005976C6"/>
    <w:rsid w:val="00597B11"/>
    <w:rsid w:val="005D1F27"/>
    <w:rsid w:val="005D2E01"/>
    <w:rsid w:val="005D6513"/>
    <w:rsid w:val="005D7526"/>
    <w:rsid w:val="005E27C3"/>
    <w:rsid w:val="005E4BB2"/>
    <w:rsid w:val="005F788A"/>
    <w:rsid w:val="00602222"/>
    <w:rsid w:val="00602AEA"/>
    <w:rsid w:val="00614FDF"/>
    <w:rsid w:val="006303F3"/>
    <w:rsid w:val="0063543D"/>
    <w:rsid w:val="006469E9"/>
    <w:rsid w:val="00647114"/>
    <w:rsid w:val="0064745B"/>
    <w:rsid w:val="006479E1"/>
    <w:rsid w:val="00652D3E"/>
    <w:rsid w:val="006554D0"/>
    <w:rsid w:val="00661DF0"/>
    <w:rsid w:val="00663ACB"/>
    <w:rsid w:val="00672221"/>
    <w:rsid w:val="00676D44"/>
    <w:rsid w:val="006828F2"/>
    <w:rsid w:val="006912E9"/>
    <w:rsid w:val="0069247B"/>
    <w:rsid w:val="00693501"/>
    <w:rsid w:val="00697B7B"/>
    <w:rsid w:val="006A306B"/>
    <w:rsid w:val="006A323F"/>
    <w:rsid w:val="006A501A"/>
    <w:rsid w:val="006B2452"/>
    <w:rsid w:val="006B30D0"/>
    <w:rsid w:val="006B3735"/>
    <w:rsid w:val="006B7C0F"/>
    <w:rsid w:val="006C3D95"/>
    <w:rsid w:val="006D42E2"/>
    <w:rsid w:val="006E02E6"/>
    <w:rsid w:val="006E5C86"/>
    <w:rsid w:val="006F15AC"/>
    <w:rsid w:val="00701116"/>
    <w:rsid w:val="007037F9"/>
    <w:rsid w:val="007070ED"/>
    <w:rsid w:val="007075BA"/>
    <w:rsid w:val="0071174C"/>
    <w:rsid w:val="00712F25"/>
    <w:rsid w:val="00713C44"/>
    <w:rsid w:val="00734A5B"/>
    <w:rsid w:val="0074026F"/>
    <w:rsid w:val="007429F6"/>
    <w:rsid w:val="007433D0"/>
    <w:rsid w:val="00744E76"/>
    <w:rsid w:val="00747DFE"/>
    <w:rsid w:val="00752E60"/>
    <w:rsid w:val="0075435A"/>
    <w:rsid w:val="0076056F"/>
    <w:rsid w:val="00765EA3"/>
    <w:rsid w:val="00774DA4"/>
    <w:rsid w:val="00775FE1"/>
    <w:rsid w:val="00781F0F"/>
    <w:rsid w:val="00785827"/>
    <w:rsid w:val="007A45CD"/>
    <w:rsid w:val="007B600E"/>
    <w:rsid w:val="007B6C40"/>
    <w:rsid w:val="007C0637"/>
    <w:rsid w:val="007C10EA"/>
    <w:rsid w:val="007C4D0A"/>
    <w:rsid w:val="007C5D53"/>
    <w:rsid w:val="007D64C7"/>
    <w:rsid w:val="007D6AB7"/>
    <w:rsid w:val="007E4E8E"/>
    <w:rsid w:val="007F0F4A"/>
    <w:rsid w:val="00802611"/>
    <w:rsid w:val="008028A4"/>
    <w:rsid w:val="00812546"/>
    <w:rsid w:val="008201FE"/>
    <w:rsid w:val="008263CB"/>
    <w:rsid w:val="00830747"/>
    <w:rsid w:val="00835CB3"/>
    <w:rsid w:val="00835E98"/>
    <w:rsid w:val="0084352E"/>
    <w:rsid w:val="00845F66"/>
    <w:rsid w:val="00851737"/>
    <w:rsid w:val="00853866"/>
    <w:rsid w:val="008553A1"/>
    <w:rsid w:val="0085767D"/>
    <w:rsid w:val="00861369"/>
    <w:rsid w:val="00861447"/>
    <w:rsid w:val="008635C7"/>
    <w:rsid w:val="0087111D"/>
    <w:rsid w:val="00871AC8"/>
    <w:rsid w:val="00874761"/>
    <w:rsid w:val="0087480C"/>
    <w:rsid w:val="00874975"/>
    <w:rsid w:val="008768CA"/>
    <w:rsid w:val="00880E83"/>
    <w:rsid w:val="00881A35"/>
    <w:rsid w:val="00893EC2"/>
    <w:rsid w:val="008B70E6"/>
    <w:rsid w:val="008C0CF0"/>
    <w:rsid w:val="008C0D70"/>
    <w:rsid w:val="008C384C"/>
    <w:rsid w:val="008C5335"/>
    <w:rsid w:val="008D0125"/>
    <w:rsid w:val="008D792B"/>
    <w:rsid w:val="008E2D68"/>
    <w:rsid w:val="008E2D83"/>
    <w:rsid w:val="008E5495"/>
    <w:rsid w:val="008E6756"/>
    <w:rsid w:val="008E772B"/>
    <w:rsid w:val="008F0822"/>
    <w:rsid w:val="008F3DE5"/>
    <w:rsid w:val="00901150"/>
    <w:rsid w:val="0090271F"/>
    <w:rsid w:val="00902E23"/>
    <w:rsid w:val="0090443E"/>
    <w:rsid w:val="009114D7"/>
    <w:rsid w:val="0091348E"/>
    <w:rsid w:val="009165C5"/>
    <w:rsid w:val="00917CCB"/>
    <w:rsid w:val="009235E8"/>
    <w:rsid w:val="00932E4A"/>
    <w:rsid w:val="00933DEC"/>
    <w:rsid w:val="00933FB0"/>
    <w:rsid w:val="00942EC2"/>
    <w:rsid w:val="00950AB4"/>
    <w:rsid w:val="009518FB"/>
    <w:rsid w:val="00953702"/>
    <w:rsid w:val="00955E71"/>
    <w:rsid w:val="00957101"/>
    <w:rsid w:val="00966896"/>
    <w:rsid w:val="00970B38"/>
    <w:rsid w:val="009753CC"/>
    <w:rsid w:val="009811F7"/>
    <w:rsid w:val="009923AF"/>
    <w:rsid w:val="009A3636"/>
    <w:rsid w:val="009A5E44"/>
    <w:rsid w:val="009B200C"/>
    <w:rsid w:val="009B4477"/>
    <w:rsid w:val="009B6D56"/>
    <w:rsid w:val="009C1275"/>
    <w:rsid w:val="009C774B"/>
    <w:rsid w:val="009D0522"/>
    <w:rsid w:val="009F37B7"/>
    <w:rsid w:val="009F39C4"/>
    <w:rsid w:val="009F56D5"/>
    <w:rsid w:val="00A10F02"/>
    <w:rsid w:val="00A15C7A"/>
    <w:rsid w:val="00A164B4"/>
    <w:rsid w:val="00A20488"/>
    <w:rsid w:val="00A26956"/>
    <w:rsid w:val="00A27486"/>
    <w:rsid w:val="00A36D64"/>
    <w:rsid w:val="00A448D6"/>
    <w:rsid w:val="00A476B4"/>
    <w:rsid w:val="00A53358"/>
    <w:rsid w:val="00A53724"/>
    <w:rsid w:val="00A56066"/>
    <w:rsid w:val="00A601E4"/>
    <w:rsid w:val="00A73129"/>
    <w:rsid w:val="00A73547"/>
    <w:rsid w:val="00A804A8"/>
    <w:rsid w:val="00A82346"/>
    <w:rsid w:val="00A8371A"/>
    <w:rsid w:val="00A92BA1"/>
    <w:rsid w:val="00A944B3"/>
    <w:rsid w:val="00A95A32"/>
    <w:rsid w:val="00A95B18"/>
    <w:rsid w:val="00A95C2C"/>
    <w:rsid w:val="00AB4A5D"/>
    <w:rsid w:val="00AC29A3"/>
    <w:rsid w:val="00AC6BC6"/>
    <w:rsid w:val="00AD1E17"/>
    <w:rsid w:val="00AD2D8A"/>
    <w:rsid w:val="00AD3291"/>
    <w:rsid w:val="00AD4AD0"/>
    <w:rsid w:val="00AD6BFD"/>
    <w:rsid w:val="00AE15F7"/>
    <w:rsid w:val="00AE65E2"/>
    <w:rsid w:val="00AE7CC4"/>
    <w:rsid w:val="00AF1460"/>
    <w:rsid w:val="00AF5027"/>
    <w:rsid w:val="00AF744E"/>
    <w:rsid w:val="00B02746"/>
    <w:rsid w:val="00B04029"/>
    <w:rsid w:val="00B04496"/>
    <w:rsid w:val="00B05E8E"/>
    <w:rsid w:val="00B1008C"/>
    <w:rsid w:val="00B15449"/>
    <w:rsid w:val="00B26801"/>
    <w:rsid w:val="00B3361B"/>
    <w:rsid w:val="00B34E25"/>
    <w:rsid w:val="00B3706F"/>
    <w:rsid w:val="00B45B10"/>
    <w:rsid w:val="00B47C3D"/>
    <w:rsid w:val="00B6661E"/>
    <w:rsid w:val="00B70A5A"/>
    <w:rsid w:val="00B70F6E"/>
    <w:rsid w:val="00B7378C"/>
    <w:rsid w:val="00B7445E"/>
    <w:rsid w:val="00B8162A"/>
    <w:rsid w:val="00B93086"/>
    <w:rsid w:val="00B9428C"/>
    <w:rsid w:val="00BA19ED"/>
    <w:rsid w:val="00BA2140"/>
    <w:rsid w:val="00BA43E5"/>
    <w:rsid w:val="00BA4B8D"/>
    <w:rsid w:val="00BB13C4"/>
    <w:rsid w:val="00BB3C2A"/>
    <w:rsid w:val="00BB47F8"/>
    <w:rsid w:val="00BB5C14"/>
    <w:rsid w:val="00BC0F7D"/>
    <w:rsid w:val="00BC20AE"/>
    <w:rsid w:val="00BC3508"/>
    <w:rsid w:val="00BC4937"/>
    <w:rsid w:val="00BC6F0E"/>
    <w:rsid w:val="00BC72B6"/>
    <w:rsid w:val="00BD7572"/>
    <w:rsid w:val="00BD7D31"/>
    <w:rsid w:val="00BE308A"/>
    <w:rsid w:val="00BE3255"/>
    <w:rsid w:val="00BE7595"/>
    <w:rsid w:val="00BF0420"/>
    <w:rsid w:val="00BF128E"/>
    <w:rsid w:val="00C074DD"/>
    <w:rsid w:val="00C105B2"/>
    <w:rsid w:val="00C1496A"/>
    <w:rsid w:val="00C16760"/>
    <w:rsid w:val="00C25BFD"/>
    <w:rsid w:val="00C268E4"/>
    <w:rsid w:val="00C33079"/>
    <w:rsid w:val="00C45231"/>
    <w:rsid w:val="00C55095"/>
    <w:rsid w:val="00C550B3"/>
    <w:rsid w:val="00C551FF"/>
    <w:rsid w:val="00C5710E"/>
    <w:rsid w:val="00C571F0"/>
    <w:rsid w:val="00C57C5D"/>
    <w:rsid w:val="00C615AD"/>
    <w:rsid w:val="00C72833"/>
    <w:rsid w:val="00C73CEE"/>
    <w:rsid w:val="00C80F1D"/>
    <w:rsid w:val="00C83E2F"/>
    <w:rsid w:val="00C91962"/>
    <w:rsid w:val="00C93F40"/>
    <w:rsid w:val="00C94A42"/>
    <w:rsid w:val="00CA3D0C"/>
    <w:rsid w:val="00CA65CF"/>
    <w:rsid w:val="00CC5A08"/>
    <w:rsid w:val="00CD61D1"/>
    <w:rsid w:val="00D00E20"/>
    <w:rsid w:val="00D0161C"/>
    <w:rsid w:val="00D06C6E"/>
    <w:rsid w:val="00D07A3B"/>
    <w:rsid w:val="00D10D4F"/>
    <w:rsid w:val="00D21332"/>
    <w:rsid w:val="00D273AA"/>
    <w:rsid w:val="00D334E5"/>
    <w:rsid w:val="00D337D3"/>
    <w:rsid w:val="00D4436B"/>
    <w:rsid w:val="00D455BC"/>
    <w:rsid w:val="00D566F1"/>
    <w:rsid w:val="00D5725F"/>
    <w:rsid w:val="00D57972"/>
    <w:rsid w:val="00D60746"/>
    <w:rsid w:val="00D61423"/>
    <w:rsid w:val="00D6506A"/>
    <w:rsid w:val="00D675A9"/>
    <w:rsid w:val="00D738D6"/>
    <w:rsid w:val="00D755EB"/>
    <w:rsid w:val="00D76048"/>
    <w:rsid w:val="00D76214"/>
    <w:rsid w:val="00D800EF"/>
    <w:rsid w:val="00D82E6F"/>
    <w:rsid w:val="00D87E00"/>
    <w:rsid w:val="00D9134D"/>
    <w:rsid w:val="00DA2D73"/>
    <w:rsid w:val="00DA7A03"/>
    <w:rsid w:val="00DB0EB3"/>
    <w:rsid w:val="00DB1818"/>
    <w:rsid w:val="00DB5075"/>
    <w:rsid w:val="00DC309B"/>
    <w:rsid w:val="00DC4DA2"/>
    <w:rsid w:val="00DC51E6"/>
    <w:rsid w:val="00DC5219"/>
    <w:rsid w:val="00DC7655"/>
    <w:rsid w:val="00DD24B0"/>
    <w:rsid w:val="00DD25A0"/>
    <w:rsid w:val="00DD4C17"/>
    <w:rsid w:val="00DD630A"/>
    <w:rsid w:val="00DD74A5"/>
    <w:rsid w:val="00DE3D0B"/>
    <w:rsid w:val="00DF053D"/>
    <w:rsid w:val="00DF2B1F"/>
    <w:rsid w:val="00DF62CD"/>
    <w:rsid w:val="00E16417"/>
    <w:rsid w:val="00E16509"/>
    <w:rsid w:val="00E1776D"/>
    <w:rsid w:val="00E223D1"/>
    <w:rsid w:val="00E42AF5"/>
    <w:rsid w:val="00E44582"/>
    <w:rsid w:val="00E509C8"/>
    <w:rsid w:val="00E538FE"/>
    <w:rsid w:val="00E64242"/>
    <w:rsid w:val="00E6579B"/>
    <w:rsid w:val="00E71AFE"/>
    <w:rsid w:val="00E7563E"/>
    <w:rsid w:val="00E77645"/>
    <w:rsid w:val="00E82A02"/>
    <w:rsid w:val="00EA0B90"/>
    <w:rsid w:val="00EA15B0"/>
    <w:rsid w:val="00EA5EA7"/>
    <w:rsid w:val="00EA6478"/>
    <w:rsid w:val="00EB4AE4"/>
    <w:rsid w:val="00EC4A25"/>
    <w:rsid w:val="00ED2993"/>
    <w:rsid w:val="00ED6444"/>
    <w:rsid w:val="00EE0DA2"/>
    <w:rsid w:val="00EE7BD6"/>
    <w:rsid w:val="00EF608C"/>
    <w:rsid w:val="00F0147F"/>
    <w:rsid w:val="00F025A2"/>
    <w:rsid w:val="00F03024"/>
    <w:rsid w:val="00F04712"/>
    <w:rsid w:val="00F12A34"/>
    <w:rsid w:val="00F13360"/>
    <w:rsid w:val="00F173B3"/>
    <w:rsid w:val="00F17E9C"/>
    <w:rsid w:val="00F21C17"/>
    <w:rsid w:val="00F22EC7"/>
    <w:rsid w:val="00F26678"/>
    <w:rsid w:val="00F304D2"/>
    <w:rsid w:val="00F325C8"/>
    <w:rsid w:val="00F37445"/>
    <w:rsid w:val="00F47D89"/>
    <w:rsid w:val="00F653B8"/>
    <w:rsid w:val="00F65DF9"/>
    <w:rsid w:val="00F67B97"/>
    <w:rsid w:val="00F76281"/>
    <w:rsid w:val="00F77E9A"/>
    <w:rsid w:val="00F82748"/>
    <w:rsid w:val="00F82F94"/>
    <w:rsid w:val="00F9008D"/>
    <w:rsid w:val="00FA0ADB"/>
    <w:rsid w:val="00FA1266"/>
    <w:rsid w:val="00FA78AE"/>
    <w:rsid w:val="00FB038D"/>
    <w:rsid w:val="00FB5EB3"/>
    <w:rsid w:val="00FC1192"/>
    <w:rsid w:val="00FE14CB"/>
    <w:rsid w:val="00FE79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qFormat/>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397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0648">
      <w:bodyDiv w:val="1"/>
      <w:marLeft w:val="0"/>
      <w:marRight w:val="0"/>
      <w:marTop w:val="0"/>
      <w:marBottom w:val="0"/>
      <w:divBdr>
        <w:top w:val="none" w:sz="0" w:space="0" w:color="auto"/>
        <w:left w:val="none" w:sz="0" w:space="0" w:color="auto"/>
        <w:bottom w:val="none" w:sz="0" w:space="0" w:color="auto"/>
        <w:right w:val="none" w:sz="0" w:space="0" w:color="auto"/>
      </w:divBdr>
    </w:div>
    <w:div w:id="222062695">
      <w:bodyDiv w:val="1"/>
      <w:marLeft w:val="0"/>
      <w:marRight w:val="0"/>
      <w:marTop w:val="0"/>
      <w:marBottom w:val="0"/>
      <w:divBdr>
        <w:top w:val="none" w:sz="0" w:space="0" w:color="auto"/>
        <w:left w:val="none" w:sz="0" w:space="0" w:color="auto"/>
        <w:bottom w:val="none" w:sz="0" w:space="0" w:color="auto"/>
        <w:right w:val="none" w:sz="0" w:space="0" w:color="auto"/>
      </w:divBdr>
    </w:div>
    <w:div w:id="395593449">
      <w:bodyDiv w:val="1"/>
      <w:marLeft w:val="0"/>
      <w:marRight w:val="0"/>
      <w:marTop w:val="0"/>
      <w:marBottom w:val="0"/>
      <w:divBdr>
        <w:top w:val="none" w:sz="0" w:space="0" w:color="auto"/>
        <w:left w:val="none" w:sz="0" w:space="0" w:color="auto"/>
        <w:bottom w:val="none" w:sz="0" w:space="0" w:color="auto"/>
        <w:right w:val="none" w:sz="0" w:space="0" w:color="auto"/>
      </w:divBdr>
    </w:div>
    <w:div w:id="602345261">
      <w:bodyDiv w:val="1"/>
      <w:marLeft w:val="0"/>
      <w:marRight w:val="0"/>
      <w:marTop w:val="0"/>
      <w:marBottom w:val="0"/>
      <w:divBdr>
        <w:top w:val="none" w:sz="0" w:space="0" w:color="auto"/>
        <w:left w:val="none" w:sz="0" w:space="0" w:color="auto"/>
        <w:bottom w:val="none" w:sz="0" w:space="0" w:color="auto"/>
        <w:right w:val="none" w:sz="0" w:space="0" w:color="auto"/>
      </w:divBdr>
    </w:div>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02636231">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39800444">
      <w:bodyDiv w:val="1"/>
      <w:marLeft w:val="0"/>
      <w:marRight w:val="0"/>
      <w:marTop w:val="0"/>
      <w:marBottom w:val="0"/>
      <w:divBdr>
        <w:top w:val="none" w:sz="0" w:space="0" w:color="auto"/>
        <w:left w:val="none" w:sz="0" w:space="0" w:color="auto"/>
        <w:bottom w:val="none" w:sz="0" w:space="0" w:color="auto"/>
        <w:right w:val="none" w:sz="0" w:space="0" w:color="auto"/>
      </w:divBdr>
    </w:div>
    <w:div w:id="943154000">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997031794">
      <w:bodyDiv w:val="1"/>
      <w:marLeft w:val="0"/>
      <w:marRight w:val="0"/>
      <w:marTop w:val="0"/>
      <w:marBottom w:val="0"/>
      <w:divBdr>
        <w:top w:val="none" w:sz="0" w:space="0" w:color="auto"/>
        <w:left w:val="none" w:sz="0" w:space="0" w:color="auto"/>
        <w:bottom w:val="none" w:sz="0" w:space="0" w:color="auto"/>
        <w:right w:val="none" w:sz="0" w:space="0" w:color="auto"/>
      </w:divBdr>
    </w:div>
    <w:div w:id="1050493017">
      <w:bodyDiv w:val="1"/>
      <w:marLeft w:val="0"/>
      <w:marRight w:val="0"/>
      <w:marTop w:val="0"/>
      <w:marBottom w:val="0"/>
      <w:divBdr>
        <w:top w:val="none" w:sz="0" w:space="0" w:color="auto"/>
        <w:left w:val="none" w:sz="0" w:space="0" w:color="auto"/>
        <w:bottom w:val="none" w:sz="0" w:space="0" w:color="auto"/>
        <w:right w:val="none" w:sz="0" w:space="0" w:color="auto"/>
      </w:divBdr>
    </w:div>
    <w:div w:id="1089886786">
      <w:bodyDiv w:val="1"/>
      <w:marLeft w:val="0"/>
      <w:marRight w:val="0"/>
      <w:marTop w:val="0"/>
      <w:marBottom w:val="0"/>
      <w:divBdr>
        <w:top w:val="none" w:sz="0" w:space="0" w:color="auto"/>
        <w:left w:val="none" w:sz="0" w:space="0" w:color="auto"/>
        <w:bottom w:val="none" w:sz="0" w:space="0" w:color="auto"/>
        <w:right w:val="none" w:sz="0" w:space="0" w:color="auto"/>
      </w:divBdr>
    </w:div>
    <w:div w:id="1282612736">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543900375">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1979796304">
      <w:bodyDiv w:val="1"/>
      <w:marLeft w:val="0"/>
      <w:marRight w:val="0"/>
      <w:marTop w:val="0"/>
      <w:marBottom w:val="0"/>
      <w:divBdr>
        <w:top w:val="none" w:sz="0" w:space="0" w:color="auto"/>
        <w:left w:val="none" w:sz="0" w:space="0" w:color="auto"/>
        <w:bottom w:val="none" w:sz="0" w:space="0" w:color="auto"/>
        <w:right w:val="none" w:sz="0" w:space="0" w:color="auto"/>
      </w:divBdr>
    </w:div>
    <w:div w:id="2052029432">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 w:id="2105882927">
      <w:bodyDiv w:val="1"/>
      <w:marLeft w:val="0"/>
      <w:marRight w:val="0"/>
      <w:marTop w:val="0"/>
      <w:marBottom w:val="0"/>
      <w:divBdr>
        <w:top w:val="none" w:sz="0" w:space="0" w:color="auto"/>
        <w:left w:val="none" w:sz="0" w:space="0" w:color="auto"/>
        <w:bottom w:val="none" w:sz="0" w:space="0" w:color="auto"/>
        <w:right w:val="none" w:sz="0" w:space="0" w:color="auto"/>
      </w:divBdr>
    </w:div>
    <w:div w:id="211720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4323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43216"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tsg_ct/TSGC_105_Melbourne/Docs/CP-2422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5FF1E-B7BA-4044-A53B-350D1992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81</Pages>
  <Words>35394</Words>
  <Characters>201746</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236667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24.543_CR0029R2_(Rel-19)_SEALDD_Ph2</cp:lastModifiedBy>
  <cp:revision>6</cp:revision>
  <cp:lastPrinted>2019-02-25T14:05:00Z</cp:lastPrinted>
  <dcterms:created xsi:type="dcterms:W3CDTF">2025-01-09T10:58:00Z</dcterms:created>
  <dcterms:modified xsi:type="dcterms:W3CDTF">2025-01-14T09:46:00Z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