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A3CE5" w14:textId="7EAC9A3D"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002F50BB" w:rsidRPr="008577C3">
        <w:rPr>
          <w:noProof w:val="0"/>
        </w:rPr>
        <w:t>V</w:t>
      </w:r>
      <w:r w:rsidR="004F78AA">
        <w:rPr>
          <w:noProof w:val="0"/>
        </w:rPr>
        <w:t>17.9.0</w:t>
      </w:r>
      <w:r w:rsidRPr="008577C3">
        <w:rPr>
          <w:noProof w:val="0"/>
        </w:rPr>
        <w:t xml:space="preserve"> </w:t>
      </w:r>
      <w:r w:rsidRPr="008577C3">
        <w:rPr>
          <w:noProof w:val="0"/>
          <w:sz w:val="32"/>
        </w:rPr>
        <w:t>(</w:t>
      </w:r>
      <w:r w:rsidR="004F78AA">
        <w:rPr>
          <w:noProof w:val="0"/>
          <w:sz w:val="32"/>
        </w:rPr>
        <w:t>2024-12</w:t>
      </w:r>
      <w:r w:rsidRPr="008577C3">
        <w:rPr>
          <w:noProof w:val="0"/>
          <w:sz w:val="32"/>
        </w:rPr>
        <w:t>)</w:t>
      </w:r>
    </w:p>
    <w:p w14:paraId="53BEE0DA" w14:textId="77777777" w:rsidR="00080512" w:rsidRPr="008577C3" w:rsidRDefault="00080512">
      <w:pPr>
        <w:pStyle w:val="ZB"/>
        <w:framePr w:wrap="notBeside"/>
        <w:rPr>
          <w:noProof w:val="0"/>
        </w:rPr>
      </w:pPr>
      <w:r w:rsidRPr="008577C3">
        <w:rPr>
          <w:noProof w:val="0"/>
        </w:rPr>
        <w:t>Technical Specification</w:t>
      </w:r>
    </w:p>
    <w:p w14:paraId="5CC4E5DB" w14:textId="77777777" w:rsidR="009D13BA" w:rsidRPr="008577C3" w:rsidRDefault="009D13BA" w:rsidP="009D13BA">
      <w:pPr>
        <w:pStyle w:val="ZT"/>
        <w:framePr w:wrap="notBeside"/>
      </w:pPr>
      <w:r w:rsidRPr="008577C3">
        <w:t>3rd Generation Partnership Project;</w:t>
      </w:r>
    </w:p>
    <w:p w14:paraId="08B2FA86" w14:textId="77777777" w:rsidR="009D13BA" w:rsidRPr="008577C3" w:rsidRDefault="009D13BA" w:rsidP="009D13BA">
      <w:pPr>
        <w:pStyle w:val="ZT"/>
        <w:framePr w:wrap="notBeside"/>
      </w:pPr>
      <w:r w:rsidRPr="008577C3">
        <w:t>Technical Specification Group Services and System Aspects;</w:t>
      </w:r>
    </w:p>
    <w:p w14:paraId="554192BD"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4FA72F01"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5BC32B1A" w14:textId="77777777" w:rsidR="009D13BA" w:rsidRPr="008577C3" w:rsidRDefault="009D13BA" w:rsidP="009D13BA">
      <w:pPr>
        <w:pStyle w:val="ZT"/>
        <w:framePr w:wrap="notBeside"/>
        <w:rPr>
          <w:i/>
          <w:sz w:val="28"/>
        </w:rPr>
      </w:pPr>
      <w:r w:rsidRPr="008577C3">
        <w:t>(</w:t>
      </w:r>
      <w:r w:rsidRPr="008577C3">
        <w:rPr>
          <w:rStyle w:val="ZGSM"/>
        </w:rPr>
        <w:t xml:space="preserve">Release </w:t>
      </w:r>
      <w:r w:rsidR="002F50BB" w:rsidRPr="008577C3">
        <w:rPr>
          <w:rStyle w:val="ZGSM"/>
        </w:rPr>
        <w:t>1</w:t>
      </w:r>
      <w:r w:rsidR="002F50BB">
        <w:rPr>
          <w:rStyle w:val="ZGSM"/>
        </w:rPr>
        <w:t>7</w:t>
      </w:r>
      <w:r w:rsidRPr="008577C3">
        <w:t>)</w:t>
      </w:r>
    </w:p>
    <w:p w14:paraId="69597A4E" w14:textId="77777777" w:rsidR="00080512" w:rsidRPr="008577C3" w:rsidRDefault="00080512">
      <w:pPr>
        <w:pStyle w:val="ZT"/>
        <w:framePr w:wrap="notBeside"/>
        <w:rPr>
          <w:i/>
          <w:sz w:val="28"/>
        </w:rPr>
      </w:pPr>
    </w:p>
    <w:p w14:paraId="28B5F7D3"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67F12C4C"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2A3D46DD" w14:textId="77777777"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14:paraId="0BD44B4E" w14:textId="77777777" w:rsidR="00FC1192" w:rsidRPr="008577C3" w:rsidRDefault="00FC1192" w:rsidP="00FC1192">
      <w:pPr>
        <w:pStyle w:val="ZU"/>
        <w:framePr w:h="4929" w:hRule="exact" w:wrap="notBeside"/>
        <w:tabs>
          <w:tab w:val="right" w:pos="10206"/>
        </w:tabs>
        <w:jc w:val="left"/>
        <w:rPr>
          <w:noProof w:val="0"/>
        </w:rPr>
      </w:pPr>
    </w:p>
    <w:p w14:paraId="6A599998" w14:textId="77777777"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14:paraId="0A664725"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001154DB">
        <w:rPr>
          <w:i/>
          <w:noProof w:val="0"/>
        </w:rPr>
        <w:pict w14:anchorId="76D69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8577C3">
        <w:rPr>
          <w:noProof w:val="0"/>
          <w:color w:val="0000FF"/>
        </w:rPr>
        <w:tab/>
      </w:r>
      <w:r w:rsidR="001154DB">
        <w:rPr>
          <w:noProof w:val="0"/>
        </w:rPr>
        <w:pict w14:anchorId="21654F6F">
          <v:shape id="_x0000_i1026" type="#_x0000_t75" style="width:127.5pt;height:75pt">
            <v:imagedata r:id="rId10" o:title="3GPP-logo_web"/>
          </v:shape>
        </w:pict>
      </w:r>
    </w:p>
    <w:p w14:paraId="10C411A3" w14:textId="77777777" w:rsidR="00080512" w:rsidRPr="008577C3" w:rsidRDefault="00080512">
      <w:pPr>
        <w:pStyle w:val="ZU"/>
        <w:framePr w:h="4929" w:hRule="exact" w:wrap="notBeside"/>
        <w:tabs>
          <w:tab w:val="right" w:pos="10206"/>
        </w:tabs>
        <w:jc w:val="left"/>
        <w:rPr>
          <w:noProof w:val="0"/>
        </w:rPr>
      </w:pPr>
    </w:p>
    <w:p w14:paraId="4CE560B9"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3GPP..</w:t>
      </w:r>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16BC7020" w14:textId="77777777" w:rsidR="00080512" w:rsidRPr="008577C3" w:rsidRDefault="00080512">
      <w:pPr>
        <w:pStyle w:val="ZV"/>
        <w:framePr w:wrap="notBeside"/>
        <w:rPr>
          <w:noProof w:val="0"/>
        </w:rPr>
      </w:pPr>
    </w:p>
    <w:p w14:paraId="56264A13" w14:textId="77777777" w:rsidR="00080512" w:rsidRPr="008577C3" w:rsidRDefault="00080512"/>
    <w:bookmarkEnd w:id="0"/>
    <w:p w14:paraId="15F49B90"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6400A2ED" w14:textId="77777777" w:rsidR="00614FDF" w:rsidRPr="008577C3" w:rsidRDefault="00614FDF" w:rsidP="00614FDF">
      <w:pPr>
        <w:rPr>
          <w:i/>
        </w:rPr>
      </w:pPr>
      <w:bookmarkStart w:id="1" w:name="page2"/>
      <w:r w:rsidRPr="008577C3">
        <w:lastRenderedPageBreak/>
        <w:br/>
      </w:r>
    </w:p>
    <w:p w14:paraId="0777401C" w14:textId="77777777" w:rsidR="00080512" w:rsidRPr="008577C3" w:rsidRDefault="00080512"/>
    <w:p w14:paraId="04E315C4"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16C6BE65"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6182F963" w14:textId="77777777" w:rsidR="00080512" w:rsidRPr="008577C3" w:rsidRDefault="00080512">
      <w:pPr>
        <w:pStyle w:val="FP"/>
        <w:framePr w:wrap="notBeside" w:hAnchor="margin" w:yAlign="center"/>
        <w:ind w:left="2835" w:right="2835"/>
        <w:jc w:val="center"/>
        <w:rPr>
          <w:rFonts w:ascii="Arial" w:hAnsi="Arial"/>
          <w:sz w:val="18"/>
        </w:rPr>
      </w:pPr>
    </w:p>
    <w:p w14:paraId="78A63CDA"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1C797AFF"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7B704F97"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1EAA5496"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077BB45F"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FC344A1"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712C9D17" w14:textId="77777777" w:rsidR="00080512" w:rsidRPr="008577C3" w:rsidRDefault="00080512"/>
    <w:p w14:paraId="57937BEE"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50064DF9"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1CEA349B" w14:textId="77777777" w:rsidR="00080512" w:rsidRPr="008577C3" w:rsidRDefault="00080512" w:rsidP="00FA1266">
      <w:pPr>
        <w:pStyle w:val="FP"/>
        <w:framePr w:h="3057" w:hRule="exact" w:wrap="notBeside" w:vAnchor="page" w:hAnchor="margin" w:y="12605"/>
        <w:jc w:val="center"/>
      </w:pPr>
    </w:p>
    <w:p w14:paraId="5FF0EE68"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402C82" w:rsidRPr="008577C3">
        <w:rPr>
          <w:sz w:val="18"/>
        </w:rPr>
        <w:t>20</w:t>
      </w:r>
      <w:r w:rsidR="00402C82">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14:paraId="38F6EC4A"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73D3AAEC" w14:textId="77777777" w:rsidR="00FC1192" w:rsidRPr="008577C3" w:rsidRDefault="00FC1192" w:rsidP="00FA1266">
      <w:pPr>
        <w:pStyle w:val="FP"/>
        <w:framePr w:h="3057" w:hRule="exact" w:wrap="notBeside" w:vAnchor="page" w:hAnchor="margin" w:y="12605"/>
        <w:rPr>
          <w:sz w:val="18"/>
        </w:rPr>
      </w:pPr>
    </w:p>
    <w:p w14:paraId="1A5109FC"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31F8D1E7" w14:textId="77777777" w:rsidR="00080512" w:rsidRPr="008577C3" w:rsidRDefault="00734A5B" w:rsidP="00FA1266">
      <w:pPr>
        <w:pStyle w:val="FP"/>
        <w:framePr w:h="3057" w:hRule="exact" w:wrap="notBeside" w:vAnchor="page" w:hAnchor="margin" w:y="12605"/>
        <w:rPr>
          <w:sz w:val="18"/>
        </w:rPr>
      </w:pPr>
      <w:r w:rsidRPr="008577C3">
        <w:rPr>
          <w:sz w:val="18"/>
        </w:rPr>
        <w:t>3GPP™ is a Trade Mark of ETSI registered for the benefit of its Members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31995E17"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14:paraId="63BB63A8" w14:textId="77777777" w:rsidR="00080512" w:rsidRPr="008577C3" w:rsidRDefault="00080512">
      <w:pPr>
        <w:pStyle w:val="TT"/>
      </w:pPr>
      <w:r w:rsidRPr="008577C3">
        <w:br w:type="page"/>
      </w:r>
      <w:r w:rsidRPr="008577C3">
        <w:lastRenderedPageBreak/>
        <w:t>Contents</w:t>
      </w:r>
    </w:p>
    <w:p w14:paraId="464F203E" w14:textId="0689F419" w:rsidR="001154DB" w:rsidRDefault="005305C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154DB">
        <w:rPr>
          <w:noProof/>
        </w:rPr>
        <w:t>Foreword</w:t>
      </w:r>
      <w:r w:rsidR="001154DB">
        <w:rPr>
          <w:noProof/>
        </w:rPr>
        <w:tab/>
      </w:r>
      <w:r w:rsidR="001154DB">
        <w:rPr>
          <w:noProof/>
        </w:rPr>
        <w:fldChar w:fldCharType="begin" w:fldLock="1"/>
      </w:r>
      <w:r w:rsidR="001154DB">
        <w:rPr>
          <w:noProof/>
        </w:rPr>
        <w:instrText xml:space="preserve"> PAGEREF _Toc187393066 \h </w:instrText>
      </w:r>
      <w:r w:rsidR="001154DB">
        <w:rPr>
          <w:noProof/>
        </w:rPr>
      </w:r>
      <w:r w:rsidR="001154DB">
        <w:rPr>
          <w:noProof/>
        </w:rPr>
        <w:fldChar w:fldCharType="separate"/>
      </w:r>
      <w:r w:rsidR="001154DB">
        <w:rPr>
          <w:noProof/>
        </w:rPr>
        <w:t>5</w:t>
      </w:r>
      <w:r w:rsidR="001154DB">
        <w:rPr>
          <w:noProof/>
        </w:rPr>
        <w:fldChar w:fldCharType="end"/>
      </w:r>
    </w:p>
    <w:p w14:paraId="6494CDE0" w14:textId="558B6B2F"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_Toc187393067 \h </w:instrText>
      </w:r>
      <w:r>
        <w:rPr>
          <w:noProof/>
        </w:rPr>
      </w:r>
      <w:r>
        <w:rPr>
          <w:noProof/>
        </w:rPr>
        <w:fldChar w:fldCharType="separate"/>
      </w:r>
      <w:r>
        <w:rPr>
          <w:noProof/>
        </w:rPr>
        <w:t>7</w:t>
      </w:r>
      <w:r>
        <w:rPr>
          <w:noProof/>
        </w:rPr>
        <w:fldChar w:fldCharType="end"/>
      </w:r>
    </w:p>
    <w:p w14:paraId="3BAB0508" w14:textId="4191B67C"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_Toc187393068 \h </w:instrText>
      </w:r>
      <w:r>
        <w:rPr>
          <w:noProof/>
        </w:rPr>
      </w:r>
      <w:r>
        <w:rPr>
          <w:noProof/>
        </w:rPr>
        <w:fldChar w:fldCharType="separate"/>
      </w:r>
      <w:r>
        <w:rPr>
          <w:noProof/>
        </w:rPr>
        <w:t>7</w:t>
      </w:r>
      <w:r>
        <w:rPr>
          <w:noProof/>
        </w:rPr>
        <w:fldChar w:fldCharType="end"/>
      </w:r>
    </w:p>
    <w:p w14:paraId="2AECEB02" w14:textId="678CFD6F"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_Toc187393069 \h </w:instrText>
      </w:r>
      <w:r>
        <w:rPr>
          <w:noProof/>
        </w:rPr>
      </w:r>
      <w:r>
        <w:rPr>
          <w:noProof/>
        </w:rPr>
        <w:fldChar w:fldCharType="separate"/>
      </w:r>
      <w:r>
        <w:rPr>
          <w:noProof/>
        </w:rPr>
        <w:t>8</w:t>
      </w:r>
      <w:r>
        <w:rPr>
          <w:noProof/>
        </w:rPr>
        <w:fldChar w:fldCharType="end"/>
      </w:r>
    </w:p>
    <w:p w14:paraId="5E00832B" w14:textId="0633DC3C"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_Toc187393070 \h </w:instrText>
      </w:r>
      <w:r>
        <w:rPr>
          <w:noProof/>
        </w:rPr>
      </w:r>
      <w:r>
        <w:rPr>
          <w:noProof/>
        </w:rPr>
        <w:fldChar w:fldCharType="separate"/>
      </w:r>
      <w:r>
        <w:rPr>
          <w:noProof/>
        </w:rPr>
        <w:t>8</w:t>
      </w:r>
      <w:r>
        <w:rPr>
          <w:noProof/>
        </w:rPr>
        <w:fldChar w:fldCharType="end"/>
      </w:r>
    </w:p>
    <w:p w14:paraId="54B4E17C" w14:textId="33B5988F"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_Toc187393071 \h </w:instrText>
      </w:r>
      <w:r>
        <w:rPr>
          <w:noProof/>
        </w:rPr>
      </w:r>
      <w:r>
        <w:rPr>
          <w:noProof/>
        </w:rPr>
        <w:fldChar w:fldCharType="separate"/>
      </w:r>
      <w:r>
        <w:rPr>
          <w:noProof/>
        </w:rPr>
        <w:t>9</w:t>
      </w:r>
      <w:r>
        <w:rPr>
          <w:noProof/>
        </w:rPr>
        <w:fldChar w:fldCharType="end"/>
      </w:r>
    </w:p>
    <w:p w14:paraId="3A3B3C39" w14:textId="2FD7F1E8"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_Toc187393072 \h </w:instrText>
      </w:r>
      <w:r>
        <w:rPr>
          <w:noProof/>
        </w:rPr>
      </w:r>
      <w:r>
        <w:rPr>
          <w:noProof/>
        </w:rPr>
        <w:fldChar w:fldCharType="separate"/>
      </w:r>
      <w:r>
        <w:rPr>
          <w:noProof/>
        </w:rPr>
        <w:t>9</w:t>
      </w:r>
      <w:r>
        <w:rPr>
          <w:noProof/>
        </w:rPr>
        <w:fldChar w:fldCharType="end"/>
      </w:r>
    </w:p>
    <w:p w14:paraId="0D8218F2" w14:textId="600D6159"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fldLock="1"/>
      </w:r>
      <w:r>
        <w:rPr>
          <w:noProof/>
        </w:rPr>
        <w:instrText xml:space="preserve"> PAGEREF _Toc187393073 \h </w:instrText>
      </w:r>
      <w:r>
        <w:rPr>
          <w:noProof/>
        </w:rPr>
      </w:r>
      <w:r>
        <w:rPr>
          <w:noProof/>
        </w:rPr>
        <w:fldChar w:fldCharType="separate"/>
      </w:r>
      <w:r>
        <w:rPr>
          <w:noProof/>
        </w:rPr>
        <w:t>9</w:t>
      </w:r>
      <w:r>
        <w:rPr>
          <w:noProof/>
        </w:rPr>
        <w:fldChar w:fldCharType="end"/>
      </w:r>
    </w:p>
    <w:p w14:paraId="5303C545" w14:textId="4931A217"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EE KPIs Overview</w:t>
      </w:r>
      <w:r>
        <w:rPr>
          <w:noProof/>
        </w:rPr>
        <w:tab/>
      </w:r>
      <w:r>
        <w:rPr>
          <w:noProof/>
        </w:rPr>
        <w:fldChar w:fldCharType="begin" w:fldLock="1"/>
      </w:r>
      <w:r>
        <w:rPr>
          <w:noProof/>
        </w:rPr>
        <w:instrText xml:space="preserve"> PAGEREF _Toc187393074 \h </w:instrText>
      </w:r>
      <w:r>
        <w:rPr>
          <w:noProof/>
        </w:rPr>
      </w:r>
      <w:r>
        <w:rPr>
          <w:noProof/>
        </w:rPr>
        <w:fldChar w:fldCharType="separate"/>
      </w:r>
      <w:r>
        <w:rPr>
          <w:noProof/>
        </w:rPr>
        <w:t>9</w:t>
      </w:r>
      <w:r>
        <w:rPr>
          <w:noProof/>
        </w:rPr>
        <w:fldChar w:fldCharType="end"/>
      </w:r>
    </w:p>
    <w:p w14:paraId="52B3BB3C" w14:textId="0C6F675D"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_Toc187393075 \h </w:instrText>
      </w:r>
      <w:r>
        <w:rPr>
          <w:noProof/>
        </w:rPr>
      </w:r>
      <w:r>
        <w:rPr>
          <w:noProof/>
        </w:rPr>
        <w:fldChar w:fldCharType="separate"/>
      </w:r>
      <w:r>
        <w:rPr>
          <w:noProof/>
        </w:rPr>
        <w:t>10</w:t>
      </w:r>
      <w:r>
        <w:rPr>
          <w:noProof/>
        </w:rPr>
        <w:fldChar w:fldCharType="end"/>
      </w:r>
    </w:p>
    <w:p w14:paraId="5422DE76" w14:textId="4A86699D"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Energy saving</w:t>
      </w:r>
      <w:r>
        <w:rPr>
          <w:noProof/>
        </w:rPr>
        <w:tab/>
      </w:r>
      <w:r>
        <w:rPr>
          <w:noProof/>
        </w:rPr>
        <w:fldChar w:fldCharType="begin" w:fldLock="1"/>
      </w:r>
      <w:r>
        <w:rPr>
          <w:noProof/>
        </w:rPr>
        <w:instrText xml:space="preserve"> PAGEREF _Toc187393076 \h </w:instrText>
      </w:r>
      <w:r>
        <w:rPr>
          <w:noProof/>
        </w:rPr>
      </w:r>
      <w:r>
        <w:rPr>
          <w:noProof/>
        </w:rPr>
        <w:fldChar w:fldCharType="separate"/>
      </w:r>
      <w:r>
        <w:rPr>
          <w:noProof/>
        </w:rPr>
        <w:t>11</w:t>
      </w:r>
      <w:r>
        <w:rPr>
          <w:noProof/>
        </w:rPr>
        <w:fldChar w:fldCharType="end"/>
      </w:r>
    </w:p>
    <w:p w14:paraId="58BD43C3" w14:textId="667A5C55"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_Toc187393077 \h </w:instrText>
      </w:r>
      <w:r>
        <w:rPr>
          <w:noProof/>
        </w:rPr>
      </w:r>
      <w:r>
        <w:rPr>
          <w:noProof/>
        </w:rPr>
        <w:fldChar w:fldCharType="separate"/>
      </w:r>
      <w:r>
        <w:rPr>
          <w:noProof/>
        </w:rPr>
        <w:t>11</w:t>
      </w:r>
      <w:r>
        <w:rPr>
          <w:noProof/>
        </w:rPr>
        <w:fldChar w:fldCharType="end"/>
      </w:r>
    </w:p>
    <w:p w14:paraId="6FDD6315" w14:textId="33BE131F"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Concepts</w:t>
      </w:r>
      <w:r>
        <w:rPr>
          <w:noProof/>
        </w:rPr>
        <w:tab/>
      </w:r>
      <w:r>
        <w:rPr>
          <w:noProof/>
        </w:rPr>
        <w:fldChar w:fldCharType="begin" w:fldLock="1"/>
      </w:r>
      <w:r>
        <w:rPr>
          <w:noProof/>
        </w:rPr>
        <w:instrText xml:space="preserve"> PAGEREF _Toc187393078 \h </w:instrText>
      </w:r>
      <w:r>
        <w:rPr>
          <w:noProof/>
        </w:rPr>
      </w:r>
      <w:r>
        <w:rPr>
          <w:noProof/>
        </w:rPr>
        <w:fldChar w:fldCharType="separate"/>
      </w:r>
      <w:r>
        <w:rPr>
          <w:noProof/>
        </w:rPr>
        <w:t>11</w:t>
      </w:r>
      <w:r>
        <w:rPr>
          <w:noProof/>
        </w:rPr>
        <w:fldChar w:fldCharType="end"/>
      </w:r>
    </w:p>
    <w:p w14:paraId="1B2F1544" w14:textId="7711AE02"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_Toc187393079 \h </w:instrText>
      </w:r>
      <w:r>
        <w:rPr>
          <w:noProof/>
        </w:rPr>
      </w:r>
      <w:r>
        <w:rPr>
          <w:noProof/>
        </w:rPr>
        <w:fldChar w:fldCharType="separate"/>
      </w:r>
      <w:r>
        <w:rPr>
          <w:noProof/>
        </w:rPr>
        <w:t>11</w:t>
      </w:r>
      <w:r>
        <w:rPr>
          <w:noProof/>
        </w:rPr>
        <w:fldChar w:fldCharType="end"/>
      </w:r>
    </w:p>
    <w:p w14:paraId="784F9642" w14:textId="27550250"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_Toc187393080 \h </w:instrText>
      </w:r>
      <w:r>
        <w:rPr>
          <w:noProof/>
        </w:rPr>
      </w:r>
      <w:r>
        <w:rPr>
          <w:noProof/>
        </w:rPr>
        <w:fldChar w:fldCharType="separate"/>
      </w:r>
      <w:r>
        <w:rPr>
          <w:noProof/>
        </w:rPr>
        <w:t>11</w:t>
      </w:r>
      <w:r>
        <w:rPr>
          <w:noProof/>
        </w:rPr>
        <w:fldChar w:fldCharType="end"/>
      </w:r>
    </w:p>
    <w:p w14:paraId="204469E6" w14:textId="095FD52A"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Volume (DV) collection</w:t>
      </w:r>
      <w:r>
        <w:rPr>
          <w:noProof/>
        </w:rPr>
        <w:tab/>
      </w:r>
      <w:r>
        <w:rPr>
          <w:noProof/>
        </w:rPr>
        <w:fldChar w:fldCharType="begin" w:fldLock="1"/>
      </w:r>
      <w:r>
        <w:rPr>
          <w:noProof/>
        </w:rPr>
        <w:instrText xml:space="preserve"> PAGEREF _Toc187393081 \h </w:instrText>
      </w:r>
      <w:r>
        <w:rPr>
          <w:noProof/>
        </w:rPr>
      </w:r>
      <w:r>
        <w:rPr>
          <w:noProof/>
        </w:rPr>
        <w:fldChar w:fldCharType="separate"/>
      </w:r>
      <w:r>
        <w:rPr>
          <w:noProof/>
        </w:rPr>
        <w:t>11</w:t>
      </w:r>
      <w:r>
        <w:rPr>
          <w:noProof/>
        </w:rPr>
        <w:fldChar w:fldCharType="end"/>
      </w:r>
    </w:p>
    <w:p w14:paraId="7B9F6335" w14:textId="13E0CA78"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_Toc187393082 \h </w:instrText>
      </w:r>
      <w:r>
        <w:rPr>
          <w:noProof/>
        </w:rPr>
      </w:r>
      <w:r>
        <w:rPr>
          <w:noProof/>
        </w:rPr>
        <w:fldChar w:fldCharType="separate"/>
      </w:r>
      <w:r>
        <w:rPr>
          <w:noProof/>
        </w:rPr>
        <w:t>11</w:t>
      </w:r>
      <w:r>
        <w:rPr>
          <w:noProof/>
        </w:rPr>
        <w:fldChar w:fldCharType="end"/>
      </w:r>
    </w:p>
    <w:p w14:paraId="2CADF379" w14:textId="259F4BE5"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DV measurement control</w:t>
      </w:r>
      <w:r>
        <w:rPr>
          <w:noProof/>
        </w:rPr>
        <w:tab/>
      </w:r>
      <w:r>
        <w:rPr>
          <w:noProof/>
        </w:rPr>
        <w:fldChar w:fldCharType="begin" w:fldLock="1"/>
      </w:r>
      <w:r>
        <w:rPr>
          <w:noProof/>
        </w:rPr>
        <w:instrText xml:space="preserve"> PAGEREF _Toc187393083 \h </w:instrText>
      </w:r>
      <w:r>
        <w:rPr>
          <w:noProof/>
        </w:rPr>
      </w:r>
      <w:r>
        <w:rPr>
          <w:noProof/>
        </w:rPr>
        <w:fldChar w:fldCharType="separate"/>
      </w:r>
      <w:r>
        <w:rPr>
          <w:noProof/>
        </w:rPr>
        <w:t>11</w:t>
      </w:r>
      <w:r>
        <w:rPr>
          <w:noProof/>
        </w:rPr>
        <w:fldChar w:fldCharType="end"/>
      </w:r>
    </w:p>
    <w:p w14:paraId="28622F51" w14:textId="5546858D"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DV measurement data file reporting</w:t>
      </w:r>
      <w:r>
        <w:rPr>
          <w:noProof/>
        </w:rPr>
        <w:tab/>
      </w:r>
      <w:r>
        <w:rPr>
          <w:noProof/>
        </w:rPr>
        <w:fldChar w:fldCharType="begin" w:fldLock="1"/>
      </w:r>
      <w:r>
        <w:rPr>
          <w:noProof/>
        </w:rPr>
        <w:instrText xml:space="preserve"> PAGEREF _Toc187393084 \h </w:instrText>
      </w:r>
      <w:r>
        <w:rPr>
          <w:noProof/>
        </w:rPr>
      </w:r>
      <w:r>
        <w:rPr>
          <w:noProof/>
        </w:rPr>
        <w:fldChar w:fldCharType="separate"/>
      </w:r>
      <w:r>
        <w:rPr>
          <w:noProof/>
        </w:rPr>
        <w:t>12</w:t>
      </w:r>
      <w:r>
        <w:rPr>
          <w:noProof/>
        </w:rPr>
        <w:fldChar w:fldCharType="end"/>
      </w:r>
    </w:p>
    <w:p w14:paraId="59BDFF68" w14:textId="7A8711DE"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DV measurement data streaming</w:t>
      </w:r>
      <w:r>
        <w:rPr>
          <w:noProof/>
        </w:rPr>
        <w:tab/>
      </w:r>
      <w:r>
        <w:rPr>
          <w:noProof/>
        </w:rPr>
        <w:fldChar w:fldCharType="begin" w:fldLock="1"/>
      </w:r>
      <w:r>
        <w:rPr>
          <w:noProof/>
        </w:rPr>
        <w:instrText xml:space="preserve"> PAGEREF _Toc187393085 \h </w:instrText>
      </w:r>
      <w:r>
        <w:rPr>
          <w:noProof/>
        </w:rPr>
      </w:r>
      <w:r>
        <w:rPr>
          <w:noProof/>
        </w:rPr>
        <w:fldChar w:fldCharType="separate"/>
      </w:r>
      <w:r>
        <w:rPr>
          <w:noProof/>
        </w:rPr>
        <w:t>12</w:t>
      </w:r>
      <w:r>
        <w:rPr>
          <w:noProof/>
        </w:rPr>
        <w:fldChar w:fldCharType="end"/>
      </w:r>
    </w:p>
    <w:p w14:paraId="68FC0F79" w14:textId="30A93BF7"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Power, Energy and Environmental (PEE) measurement collection</w:t>
      </w:r>
      <w:r>
        <w:rPr>
          <w:noProof/>
        </w:rPr>
        <w:tab/>
      </w:r>
      <w:r>
        <w:rPr>
          <w:noProof/>
        </w:rPr>
        <w:fldChar w:fldCharType="begin" w:fldLock="1"/>
      </w:r>
      <w:r>
        <w:rPr>
          <w:noProof/>
        </w:rPr>
        <w:instrText xml:space="preserve"> PAGEREF _Toc187393086 \h </w:instrText>
      </w:r>
      <w:r>
        <w:rPr>
          <w:noProof/>
        </w:rPr>
      </w:r>
      <w:r>
        <w:rPr>
          <w:noProof/>
        </w:rPr>
        <w:fldChar w:fldCharType="separate"/>
      </w:r>
      <w:r>
        <w:rPr>
          <w:noProof/>
        </w:rPr>
        <w:t>12</w:t>
      </w:r>
      <w:r>
        <w:rPr>
          <w:noProof/>
        </w:rPr>
        <w:fldChar w:fldCharType="end"/>
      </w:r>
    </w:p>
    <w:p w14:paraId="28EA74DE" w14:textId="76CB5991"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_Toc187393087 \h </w:instrText>
      </w:r>
      <w:r>
        <w:rPr>
          <w:noProof/>
        </w:rPr>
      </w:r>
      <w:r>
        <w:rPr>
          <w:noProof/>
        </w:rPr>
        <w:fldChar w:fldCharType="separate"/>
      </w:r>
      <w:r>
        <w:rPr>
          <w:noProof/>
        </w:rPr>
        <w:t>12</w:t>
      </w:r>
      <w:r>
        <w:rPr>
          <w:noProof/>
        </w:rPr>
        <w:fldChar w:fldCharType="end"/>
      </w:r>
    </w:p>
    <w:p w14:paraId="45922F4E" w14:textId="6A5178E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PEE measurement control</w:t>
      </w:r>
      <w:r>
        <w:rPr>
          <w:noProof/>
        </w:rPr>
        <w:tab/>
      </w:r>
      <w:r>
        <w:rPr>
          <w:noProof/>
        </w:rPr>
        <w:fldChar w:fldCharType="begin" w:fldLock="1"/>
      </w:r>
      <w:r>
        <w:rPr>
          <w:noProof/>
        </w:rPr>
        <w:instrText xml:space="preserve"> PAGEREF _Toc187393088 \h </w:instrText>
      </w:r>
      <w:r>
        <w:rPr>
          <w:noProof/>
        </w:rPr>
      </w:r>
      <w:r>
        <w:rPr>
          <w:noProof/>
        </w:rPr>
        <w:fldChar w:fldCharType="separate"/>
      </w:r>
      <w:r>
        <w:rPr>
          <w:noProof/>
        </w:rPr>
        <w:t>12</w:t>
      </w:r>
      <w:r>
        <w:rPr>
          <w:noProof/>
        </w:rPr>
        <w:fldChar w:fldCharType="end"/>
      </w:r>
    </w:p>
    <w:p w14:paraId="142DA831" w14:textId="3669271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PEE measurement data file reporting</w:t>
      </w:r>
      <w:r>
        <w:rPr>
          <w:noProof/>
        </w:rPr>
        <w:tab/>
      </w:r>
      <w:r>
        <w:rPr>
          <w:noProof/>
        </w:rPr>
        <w:fldChar w:fldCharType="begin" w:fldLock="1"/>
      </w:r>
      <w:r>
        <w:rPr>
          <w:noProof/>
        </w:rPr>
        <w:instrText xml:space="preserve"> PAGEREF _Toc187393089 \h </w:instrText>
      </w:r>
      <w:r>
        <w:rPr>
          <w:noProof/>
        </w:rPr>
      </w:r>
      <w:r>
        <w:rPr>
          <w:noProof/>
        </w:rPr>
        <w:fldChar w:fldCharType="separate"/>
      </w:r>
      <w:r>
        <w:rPr>
          <w:noProof/>
        </w:rPr>
        <w:t>12</w:t>
      </w:r>
      <w:r>
        <w:rPr>
          <w:noProof/>
        </w:rPr>
        <w:fldChar w:fldCharType="end"/>
      </w:r>
    </w:p>
    <w:p w14:paraId="369A2602" w14:textId="79790D02"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PEE measurement data streaming</w:t>
      </w:r>
      <w:r>
        <w:rPr>
          <w:noProof/>
        </w:rPr>
        <w:tab/>
      </w:r>
      <w:r>
        <w:rPr>
          <w:noProof/>
        </w:rPr>
        <w:fldChar w:fldCharType="begin" w:fldLock="1"/>
      </w:r>
      <w:r>
        <w:rPr>
          <w:noProof/>
        </w:rPr>
        <w:instrText xml:space="preserve"> PAGEREF _Toc187393090 \h </w:instrText>
      </w:r>
      <w:r>
        <w:rPr>
          <w:noProof/>
        </w:rPr>
      </w:r>
      <w:r>
        <w:rPr>
          <w:noProof/>
        </w:rPr>
        <w:fldChar w:fldCharType="separate"/>
      </w:r>
      <w:r>
        <w:rPr>
          <w:noProof/>
        </w:rPr>
        <w:t>12</w:t>
      </w:r>
      <w:r>
        <w:rPr>
          <w:noProof/>
        </w:rPr>
        <w:fldChar w:fldCharType="end"/>
      </w:r>
    </w:p>
    <w:p w14:paraId="52B0FC22" w14:textId="2B64B505"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PEE fault supervision</w:t>
      </w:r>
      <w:r>
        <w:rPr>
          <w:noProof/>
        </w:rPr>
        <w:tab/>
      </w:r>
      <w:r>
        <w:rPr>
          <w:noProof/>
        </w:rPr>
        <w:fldChar w:fldCharType="begin" w:fldLock="1"/>
      </w:r>
      <w:r>
        <w:rPr>
          <w:noProof/>
        </w:rPr>
        <w:instrText xml:space="preserve"> PAGEREF _Toc187393091 \h </w:instrText>
      </w:r>
      <w:r>
        <w:rPr>
          <w:noProof/>
        </w:rPr>
      </w:r>
      <w:r>
        <w:rPr>
          <w:noProof/>
        </w:rPr>
        <w:fldChar w:fldCharType="separate"/>
      </w:r>
      <w:r>
        <w:rPr>
          <w:noProof/>
        </w:rPr>
        <w:t>12</w:t>
      </w:r>
      <w:r>
        <w:rPr>
          <w:noProof/>
        </w:rPr>
        <w:fldChar w:fldCharType="end"/>
      </w:r>
    </w:p>
    <w:p w14:paraId="6AC58349" w14:textId="1A50B28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PEE configuration management</w:t>
      </w:r>
      <w:r>
        <w:rPr>
          <w:noProof/>
        </w:rPr>
        <w:tab/>
      </w:r>
      <w:r>
        <w:rPr>
          <w:noProof/>
        </w:rPr>
        <w:fldChar w:fldCharType="begin" w:fldLock="1"/>
      </w:r>
      <w:r>
        <w:rPr>
          <w:noProof/>
        </w:rPr>
        <w:instrText xml:space="preserve"> PAGEREF _Toc187393092 \h </w:instrText>
      </w:r>
      <w:r>
        <w:rPr>
          <w:noProof/>
        </w:rPr>
      </w:r>
      <w:r>
        <w:rPr>
          <w:noProof/>
        </w:rPr>
        <w:fldChar w:fldCharType="separate"/>
      </w:r>
      <w:r>
        <w:rPr>
          <w:noProof/>
        </w:rPr>
        <w:t>13</w:t>
      </w:r>
      <w:r>
        <w:rPr>
          <w:noProof/>
        </w:rPr>
        <w:fldChar w:fldCharType="end"/>
      </w:r>
    </w:p>
    <w:p w14:paraId="364A66AE" w14:textId="794B5FB7"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Energy saving use cases</w:t>
      </w:r>
      <w:r>
        <w:rPr>
          <w:noProof/>
        </w:rPr>
        <w:tab/>
      </w:r>
      <w:r>
        <w:rPr>
          <w:noProof/>
        </w:rPr>
        <w:fldChar w:fldCharType="begin" w:fldLock="1"/>
      </w:r>
      <w:r>
        <w:rPr>
          <w:noProof/>
        </w:rPr>
        <w:instrText xml:space="preserve"> PAGEREF _Toc187393093 \h </w:instrText>
      </w:r>
      <w:r>
        <w:rPr>
          <w:noProof/>
        </w:rPr>
      </w:r>
      <w:r>
        <w:rPr>
          <w:noProof/>
        </w:rPr>
        <w:fldChar w:fldCharType="separate"/>
      </w:r>
      <w:r>
        <w:rPr>
          <w:noProof/>
        </w:rPr>
        <w:t>13</w:t>
      </w:r>
      <w:r>
        <w:rPr>
          <w:noProof/>
        </w:rPr>
        <w:fldChar w:fldCharType="end"/>
      </w:r>
    </w:p>
    <w:p w14:paraId="5F51EF0F" w14:textId="74F6E2D2"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_Toc187393094 \h </w:instrText>
      </w:r>
      <w:r>
        <w:rPr>
          <w:noProof/>
        </w:rPr>
      </w:r>
      <w:r>
        <w:rPr>
          <w:noProof/>
        </w:rPr>
        <w:fldChar w:fldCharType="separate"/>
      </w:r>
      <w:r>
        <w:rPr>
          <w:noProof/>
        </w:rPr>
        <w:t>13</w:t>
      </w:r>
      <w:r>
        <w:rPr>
          <w:noProof/>
        </w:rPr>
        <w:fldChar w:fldCharType="end"/>
      </w:r>
    </w:p>
    <w:p w14:paraId="654D0816" w14:textId="75435015"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Capacity booster cell partially overlaid by candidate cell(s)</w:t>
      </w:r>
      <w:r>
        <w:rPr>
          <w:noProof/>
        </w:rPr>
        <w:tab/>
      </w:r>
      <w:r>
        <w:rPr>
          <w:noProof/>
        </w:rPr>
        <w:fldChar w:fldCharType="begin" w:fldLock="1"/>
      </w:r>
      <w:r>
        <w:rPr>
          <w:noProof/>
        </w:rPr>
        <w:instrText xml:space="preserve"> PAGEREF _Toc187393095 \h </w:instrText>
      </w:r>
      <w:r>
        <w:rPr>
          <w:noProof/>
        </w:rPr>
      </w:r>
      <w:r>
        <w:rPr>
          <w:noProof/>
        </w:rPr>
        <w:fldChar w:fldCharType="separate"/>
      </w:r>
      <w:r>
        <w:rPr>
          <w:noProof/>
        </w:rPr>
        <w:t>13</w:t>
      </w:r>
      <w:r>
        <w:rPr>
          <w:noProof/>
        </w:rPr>
        <w:fldChar w:fldCharType="end"/>
      </w:r>
    </w:p>
    <w:p w14:paraId="573C1493" w14:textId="005F86FB"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_Toc187393096 \h </w:instrText>
      </w:r>
      <w:r>
        <w:rPr>
          <w:noProof/>
        </w:rPr>
      </w:r>
      <w:r>
        <w:rPr>
          <w:noProof/>
        </w:rPr>
        <w:fldChar w:fldCharType="separate"/>
      </w:r>
      <w:r>
        <w:rPr>
          <w:noProof/>
        </w:rPr>
        <w:t>13</w:t>
      </w:r>
      <w:r>
        <w:rPr>
          <w:noProof/>
        </w:rPr>
        <w:fldChar w:fldCharType="end"/>
      </w:r>
    </w:p>
    <w:p w14:paraId="36EE2A6A" w14:textId="015EEEEB"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Intra-RAT energy saving</w:t>
      </w:r>
      <w:r>
        <w:rPr>
          <w:noProof/>
        </w:rPr>
        <w:tab/>
      </w:r>
      <w:r>
        <w:rPr>
          <w:noProof/>
        </w:rPr>
        <w:fldChar w:fldCharType="begin" w:fldLock="1"/>
      </w:r>
      <w:r>
        <w:rPr>
          <w:noProof/>
        </w:rPr>
        <w:instrText xml:space="preserve"> PAGEREF _Toc187393097 \h </w:instrText>
      </w:r>
      <w:r>
        <w:rPr>
          <w:noProof/>
        </w:rPr>
      </w:r>
      <w:r>
        <w:rPr>
          <w:noProof/>
        </w:rPr>
        <w:fldChar w:fldCharType="separate"/>
      </w:r>
      <w:r>
        <w:rPr>
          <w:noProof/>
        </w:rPr>
        <w:t>13</w:t>
      </w:r>
      <w:r>
        <w:rPr>
          <w:noProof/>
        </w:rPr>
        <w:fldChar w:fldCharType="end"/>
      </w:r>
    </w:p>
    <w:p w14:paraId="69DDE445" w14:textId="2D28DD8E"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Inter-RAT energy saving</w:t>
      </w:r>
      <w:r>
        <w:rPr>
          <w:noProof/>
        </w:rPr>
        <w:tab/>
      </w:r>
      <w:r>
        <w:rPr>
          <w:noProof/>
        </w:rPr>
        <w:fldChar w:fldCharType="begin" w:fldLock="1"/>
      </w:r>
      <w:r>
        <w:rPr>
          <w:noProof/>
        </w:rPr>
        <w:instrText xml:space="preserve"> PAGEREF _Toc187393098 \h </w:instrText>
      </w:r>
      <w:r>
        <w:rPr>
          <w:noProof/>
        </w:rPr>
      </w:r>
      <w:r>
        <w:rPr>
          <w:noProof/>
        </w:rPr>
        <w:fldChar w:fldCharType="separate"/>
      </w:r>
      <w:r>
        <w:rPr>
          <w:noProof/>
        </w:rPr>
        <w:t>14</w:t>
      </w:r>
      <w:r>
        <w:rPr>
          <w:noProof/>
        </w:rPr>
        <w:fldChar w:fldCharType="end"/>
      </w:r>
    </w:p>
    <w:p w14:paraId="008B1B03" w14:textId="14677611"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Capacity booster cell fully overlaid by candidate cell(s)</w:t>
      </w:r>
      <w:r>
        <w:rPr>
          <w:noProof/>
        </w:rPr>
        <w:tab/>
      </w:r>
      <w:r>
        <w:rPr>
          <w:noProof/>
        </w:rPr>
        <w:fldChar w:fldCharType="begin" w:fldLock="1"/>
      </w:r>
      <w:r>
        <w:rPr>
          <w:noProof/>
        </w:rPr>
        <w:instrText xml:space="preserve"> PAGEREF _Toc187393099 \h </w:instrText>
      </w:r>
      <w:r>
        <w:rPr>
          <w:noProof/>
        </w:rPr>
      </w:r>
      <w:r>
        <w:rPr>
          <w:noProof/>
        </w:rPr>
        <w:fldChar w:fldCharType="separate"/>
      </w:r>
      <w:r>
        <w:rPr>
          <w:noProof/>
        </w:rPr>
        <w:t>14</w:t>
      </w:r>
      <w:r>
        <w:rPr>
          <w:noProof/>
        </w:rPr>
        <w:fldChar w:fldCharType="end"/>
      </w:r>
    </w:p>
    <w:p w14:paraId="739803CD" w14:textId="70652DFD"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Switch off edge UPFs during off-peak traffic hours</w:t>
      </w:r>
      <w:r>
        <w:rPr>
          <w:noProof/>
        </w:rPr>
        <w:tab/>
      </w:r>
      <w:r>
        <w:rPr>
          <w:noProof/>
        </w:rPr>
        <w:fldChar w:fldCharType="begin" w:fldLock="1"/>
      </w:r>
      <w:r>
        <w:rPr>
          <w:noProof/>
        </w:rPr>
        <w:instrText xml:space="preserve"> PAGEREF _Toc187393100 \h </w:instrText>
      </w:r>
      <w:r>
        <w:rPr>
          <w:noProof/>
        </w:rPr>
      </w:r>
      <w:r>
        <w:rPr>
          <w:noProof/>
        </w:rPr>
        <w:fldChar w:fldCharType="separate"/>
      </w:r>
      <w:r>
        <w:rPr>
          <w:noProof/>
        </w:rPr>
        <w:t>15</w:t>
      </w:r>
      <w:r>
        <w:rPr>
          <w:noProof/>
        </w:rPr>
        <w:fldChar w:fldCharType="end"/>
      </w:r>
    </w:p>
    <w:p w14:paraId="29D6B4C7" w14:textId="709398A8"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_Toc187393101 \h </w:instrText>
      </w:r>
      <w:r>
        <w:rPr>
          <w:noProof/>
        </w:rPr>
      </w:r>
      <w:r>
        <w:rPr>
          <w:noProof/>
        </w:rPr>
        <w:fldChar w:fldCharType="separate"/>
      </w:r>
      <w:r>
        <w:rPr>
          <w:noProof/>
        </w:rPr>
        <w:t>15</w:t>
      </w:r>
      <w:r>
        <w:rPr>
          <w:noProof/>
        </w:rPr>
        <w:fldChar w:fldCharType="end"/>
      </w:r>
    </w:p>
    <w:p w14:paraId="2CE20B7D" w14:textId="75D97C45"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Requirements for Data Volume (DV) measurement</w:t>
      </w:r>
      <w:r>
        <w:rPr>
          <w:noProof/>
        </w:rPr>
        <w:tab/>
      </w:r>
      <w:r>
        <w:rPr>
          <w:noProof/>
        </w:rPr>
        <w:fldChar w:fldCharType="begin" w:fldLock="1"/>
      </w:r>
      <w:r>
        <w:rPr>
          <w:noProof/>
        </w:rPr>
        <w:instrText xml:space="preserve"> PAGEREF _Toc187393102 \h </w:instrText>
      </w:r>
      <w:r>
        <w:rPr>
          <w:noProof/>
        </w:rPr>
      </w:r>
      <w:r>
        <w:rPr>
          <w:noProof/>
        </w:rPr>
        <w:fldChar w:fldCharType="separate"/>
      </w:r>
      <w:r>
        <w:rPr>
          <w:noProof/>
        </w:rPr>
        <w:t>15</w:t>
      </w:r>
      <w:r>
        <w:rPr>
          <w:noProof/>
        </w:rPr>
        <w:fldChar w:fldCharType="end"/>
      </w:r>
    </w:p>
    <w:p w14:paraId="76DF820A" w14:textId="2273B7A4"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_Toc187393103 \h </w:instrText>
      </w:r>
      <w:r>
        <w:rPr>
          <w:noProof/>
        </w:rPr>
      </w:r>
      <w:r>
        <w:rPr>
          <w:noProof/>
        </w:rPr>
        <w:fldChar w:fldCharType="separate"/>
      </w:r>
      <w:r>
        <w:rPr>
          <w:noProof/>
        </w:rPr>
        <w:t>15</w:t>
      </w:r>
      <w:r>
        <w:rPr>
          <w:noProof/>
        </w:rPr>
        <w:fldChar w:fldCharType="end"/>
      </w:r>
    </w:p>
    <w:p w14:paraId="778CAC58" w14:textId="118E3673"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control</w:t>
      </w:r>
      <w:r>
        <w:rPr>
          <w:noProof/>
        </w:rPr>
        <w:tab/>
      </w:r>
      <w:r>
        <w:rPr>
          <w:noProof/>
        </w:rPr>
        <w:fldChar w:fldCharType="begin" w:fldLock="1"/>
      </w:r>
      <w:r>
        <w:rPr>
          <w:noProof/>
        </w:rPr>
        <w:instrText xml:space="preserve"> PAGEREF _Toc187393104 \h </w:instrText>
      </w:r>
      <w:r>
        <w:rPr>
          <w:noProof/>
        </w:rPr>
      </w:r>
      <w:r>
        <w:rPr>
          <w:noProof/>
        </w:rPr>
        <w:fldChar w:fldCharType="separate"/>
      </w:r>
      <w:r>
        <w:rPr>
          <w:noProof/>
        </w:rPr>
        <w:t>15</w:t>
      </w:r>
      <w:r>
        <w:rPr>
          <w:noProof/>
        </w:rPr>
        <w:fldChar w:fldCharType="end"/>
      </w:r>
    </w:p>
    <w:p w14:paraId="6ABCAFC4" w14:textId="021C05AE"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data file reporting</w:t>
      </w:r>
      <w:r>
        <w:rPr>
          <w:noProof/>
        </w:rPr>
        <w:tab/>
      </w:r>
      <w:r>
        <w:rPr>
          <w:noProof/>
        </w:rPr>
        <w:fldChar w:fldCharType="begin" w:fldLock="1"/>
      </w:r>
      <w:r>
        <w:rPr>
          <w:noProof/>
        </w:rPr>
        <w:instrText xml:space="preserve"> PAGEREF _Toc187393105 \h </w:instrText>
      </w:r>
      <w:r>
        <w:rPr>
          <w:noProof/>
        </w:rPr>
      </w:r>
      <w:r>
        <w:rPr>
          <w:noProof/>
        </w:rPr>
        <w:fldChar w:fldCharType="separate"/>
      </w:r>
      <w:r>
        <w:rPr>
          <w:noProof/>
        </w:rPr>
        <w:t>16</w:t>
      </w:r>
      <w:r>
        <w:rPr>
          <w:noProof/>
        </w:rPr>
        <w:fldChar w:fldCharType="end"/>
      </w:r>
    </w:p>
    <w:p w14:paraId="63AFDF86" w14:textId="5F09469F"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Requirements for DV measurement data streaming service</w:t>
      </w:r>
      <w:r>
        <w:rPr>
          <w:noProof/>
        </w:rPr>
        <w:tab/>
      </w:r>
      <w:r>
        <w:rPr>
          <w:noProof/>
        </w:rPr>
        <w:fldChar w:fldCharType="begin" w:fldLock="1"/>
      </w:r>
      <w:r>
        <w:rPr>
          <w:noProof/>
        </w:rPr>
        <w:instrText xml:space="preserve"> PAGEREF _Toc187393106 \h </w:instrText>
      </w:r>
      <w:r>
        <w:rPr>
          <w:noProof/>
        </w:rPr>
      </w:r>
      <w:r>
        <w:rPr>
          <w:noProof/>
        </w:rPr>
        <w:fldChar w:fldCharType="separate"/>
      </w:r>
      <w:r>
        <w:rPr>
          <w:noProof/>
        </w:rPr>
        <w:t>16</w:t>
      </w:r>
      <w:r>
        <w:rPr>
          <w:noProof/>
        </w:rPr>
        <w:fldChar w:fldCharType="end"/>
      </w:r>
    </w:p>
    <w:p w14:paraId="6D1EF20A" w14:textId="17125F1D"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Requirements for Power, Energy and Environmental (PEE) measurement</w:t>
      </w:r>
      <w:r>
        <w:rPr>
          <w:noProof/>
        </w:rPr>
        <w:tab/>
      </w:r>
      <w:r>
        <w:rPr>
          <w:noProof/>
        </w:rPr>
        <w:fldChar w:fldCharType="begin" w:fldLock="1"/>
      </w:r>
      <w:r>
        <w:rPr>
          <w:noProof/>
        </w:rPr>
        <w:instrText xml:space="preserve"> PAGEREF _Toc187393107 \h </w:instrText>
      </w:r>
      <w:r>
        <w:rPr>
          <w:noProof/>
        </w:rPr>
      </w:r>
      <w:r>
        <w:rPr>
          <w:noProof/>
        </w:rPr>
        <w:fldChar w:fldCharType="separate"/>
      </w:r>
      <w:r>
        <w:rPr>
          <w:noProof/>
        </w:rPr>
        <w:t>16</w:t>
      </w:r>
      <w:r>
        <w:rPr>
          <w:noProof/>
        </w:rPr>
        <w:fldChar w:fldCharType="end"/>
      </w:r>
    </w:p>
    <w:p w14:paraId="57386C15" w14:textId="5B99A22B"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_Toc187393108 \h </w:instrText>
      </w:r>
      <w:r>
        <w:rPr>
          <w:noProof/>
        </w:rPr>
      </w:r>
      <w:r>
        <w:rPr>
          <w:noProof/>
        </w:rPr>
        <w:fldChar w:fldCharType="separate"/>
      </w:r>
      <w:r>
        <w:rPr>
          <w:noProof/>
        </w:rPr>
        <w:t>16</w:t>
      </w:r>
      <w:r>
        <w:rPr>
          <w:noProof/>
        </w:rPr>
        <w:fldChar w:fldCharType="end"/>
      </w:r>
    </w:p>
    <w:p w14:paraId="2A97449C" w14:textId="522AE029"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control</w:t>
      </w:r>
      <w:r>
        <w:rPr>
          <w:noProof/>
        </w:rPr>
        <w:tab/>
      </w:r>
      <w:r>
        <w:rPr>
          <w:noProof/>
        </w:rPr>
        <w:fldChar w:fldCharType="begin" w:fldLock="1"/>
      </w:r>
      <w:r>
        <w:rPr>
          <w:noProof/>
        </w:rPr>
        <w:instrText xml:space="preserve"> PAGEREF _Toc187393109 \h </w:instrText>
      </w:r>
      <w:r>
        <w:rPr>
          <w:noProof/>
        </w:rPr>
      </w:r>
      <w:r>
        <w:rPr>
          <w:noProof/>
        </w:rPr>
        <w:fldChar w:fldCharType="separate"/>
      </w:r>
      <w:r>
        <w:rPr>
          <w:noProof/>
        </w:rPr>
        <w:t>16</w:t>
      </w:r>
      <w:r>
        <w:rPr>
          <w:noProof/>
        </w:rPr>
        <w:fldChar w:fldCharType="end"/>
      </w:r>
    </w:p>
    <w:p w14:paraId="082FEC7E" w14:textId="0B7A5FA7"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data file reporting</w:t>
      </w:r>
      <w:r>
        <w:rPr>
          <w:noProof/>
        </w:rPr>
        <w:tab/>
      </w:r>
      <w:r>
        <w:rPr>
          <w:noProof/>
        </w:rPr>
        <w:fldChar w:fldCharType="begin" w:fldLock="1"/>
      </w:r>
      <w:r>
        <w:rPr>
          <w:noProof/>
        </w:rPr>
        <w:instrText xml:space="preserve"> PAGEREF _Toc187393110 \h </w:instrText>
      </w:r>
      <w:r>
        <w:rPr>
          <w:noProof/>
        </w:rPr>
      </w:r>
      <w:r>
        <w:rPr>
          <w:noProof/>
        </w:rPr>
        <w:fldChar w:fldCharType="separate"/>
      </w:r>
      <w:r>
        <w:rPr>
          <w:noProof/>
        </w:rPr>
        <w:t>16</w:t>
      </w:r>
      <w:r>
        <w:rPr>
          <w:noProof/>
        </w:rPr>
        <w:fldChar w:fldCharType="end"/>
      </w:r>
    </w:p>
    <w:p w14:paraId="31904CC1" w14:textId="3DA16CBE"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Requirements for PEE measurement data streaming</w:t>
      </w:r>
      <w:r>
        <w:rPr>
          <w:noProof/>
        </w:rPr>
        <w:tab/>
      </w:r>
      <w:r>
        <w:rPr>
          <w:noProof/>
        </w:rPr>
        <w:fldChar w:fldCharType="begin" w:fldLock="1"/>
      </w:r>
      <w:r>
        <w:rPr>
          <w:noProof/>
        </w:rPr>
        <w:instrText xml:space="preserve"> PAGEREF _Toc187393111 \h </w:instrText>
      </w:r>
      <w:r>
        <w:rPr>
          <w:noProof/>
        </w:rPr>
      </w:r>
      <w:r>
        <w:rPr>
          <w:noProof/>
        </w:rPr>
        <w:fldChar w:fldCharType="separate"/>
      </w:r>
      <w:r>
        <w:rPr>
          <w:noProof/>
        </w:rPr>
        <w:t>17</w:t>
      </w:r>
      <w:r>
        <w:rPr>
          <w:noProof/>
        </w:rPr>
        <w:fldChar w:fldCharType="end"/>
      </w:r>
    </w:p>
    <w:p w14:paraId="07DD5DAF" w14:textId="5CD86BEC"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Requirements for PEE fault supervision</w:t>
      </w:r>
      <w:r>
        <w:rPr>
          <w:noProof/>
        </w:rPr>
        <w:tab/>
      </w:r>
      <w:r>
        <w:rPr>
          <w:noProof/>
        </w:rPr>
        <w:fldChar w:fldCharType="begin" w:fldLock="1"/>
      </w:r>
      <w:r>
        <w:rPr>
          <w:noProof/>
        </w:rPr>
        <w:instrText xml:space="preserve"> PAGEREF _Toc187393112 \h </w:instrText>
      </w:r>
      <w:r>
        <w:rPr>
          <w:noProof/>
        </w:rPr>
      </w:r>
      <w:r>
        <w:rPr>
          <w:noProof/>
        </w:rPr>
        <w:fldChar w:fldCharType="separate"/>
      </w:r>
      <w:r>
        <w:rPr>
          <w:noProof/>
        </w:rPr>
        <w:t>17</w:t>
      </w:r>
      <w:r>
        <w:rPr>
          <w:noProof/>
        </w:rPr>
        <w:fldChar w:fldCharType="end"/>
      </w:r>
    </w:p>
    <w:p w14:paraId="525FC6AF" w14:textId="1A0DDC6D"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Requirements for PEE configuration management</w:t>
      </w:r>
      <w:r>
        <w:rPr>
          <w:noProof/>
        </w:rPr>
        <w:tab/>
      </w:r>
      <w:r>
        <w:rPr>
          <w:noProof/>
        </w:rPr>
        <w:fldChar w:fldCharType="begin" w:fldLock="1"/>
      </w:r>
      <w:r>
        <w:rPr>
          <w:noProof/>
        </w:rPr>
        <w:instrText xml:space="preserve"> PAGEREF _Toc187393113 \h </w:instrText>
      </w:r>
      <w:r>
        <w:rPr>
          <w:noProof/>
        </w:rPr>
      </w:r>
      <w:r>
        <w:rPr>
          <w:noProof/>
        </w:rPr>
        <w:fldChar w:fldCharType="separate"/>
      </w:r>
      <w:r>
        <w:rPr>
          <w:noProof/>
        </w:rPr>
        <w:t>17</w:t>
      </w:r>
      <w:r>
        <w:rPr>
          <w:noProof/>
        </w:rPr>
        <w:fldChar w:fldCharType="end"/>
      </w:r>
    </w:p>
    <w:p w14:paraId="3F5605AF" w14:textId="162415D3"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Requirements for energy saving</w:t>
      </w:r>
      <w:r>
        <w:rPr>
          <w:noProof/>
        </w:rPr>
        <w:tab/>
      </w:r>
      <w:r>
        <w:rPr>
          <w:noProof/>
        </w:rPr>
        <w:fldChar w:fldCharType="begin" w:fldLock="1"/>
      </w:r>
      <w:r>
        <w:rPr>
          <w:noProof/>
        </w:rPr>
        <w:instrText xml:space="preserve"> PAGEREF _Toc187393114 \h </w:instrText>
      </w:r>
      <w:r>
        <w:rPr>
          <w:noProof/>
        </w:rPr>
      </w:r>
      <w:r>
        <w:rPr>
          <w:noProof/>
        </w:rPr>
        <w:fldChar w:fldCharType="separate"/>
      </w:r>
      <w:r>
        <w:rPr>
          <w:noProof/>
        </w:rPr>
        <w:t>17</w:t>
      </w:r>
      <w:r>
        <w:rPr>
          <w:noProof/>
        </w:rPr>
        <w:fldChar w:fldCharType="end"/>
      </w:r>
    </w:p>
    <w:p w14:paraId="6224E9CE" w14:textId="6D57C7D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Requirements for capacity booster cell overlaid by candidate cell(s)</w:t>
      </w:r>
      <w:r>
        <w:rPr>
          <w:noProof/>
        </w:rPr>
        <w:tab/>
      </w:r>
      <w:r>
        <w:rPr>
          <w:noProof/>
        </w:rPr>
        <w:fldChar w:fldCharType="begin" w:fldLock="1"/>
      </w:r>
      <w:r>
        <w:rPr>
          <w:noProof/>
        </w:rPr>
        <w:instrText xml:space="preserve"> PAGEREF _Toc187393115 \h </w:instrText>
      </w:r>
      <w:r>
        <w:rPr>
          <w:noProof/>
        </w:rPr>
      </w:r>
      <w:r>
        <w:rPr>
          <w:noProof/>
        </w:rPr>
        <w:fldChar w:fldCharType="separate"/>
      </w:r>
      <w:r>
        <w:rPr>
          <w:noProof/>
        </w:rPr>
        <w:t>17</w:t>
      </w:r>
      <w:r>
        <w:rPr>
          <w:noProof/>
        </w:rPr>
        <w:fldChar w:fldCharType="end"/>
      </w:r>
    </w:p>
    <w:p w14:paraId="3D2A7EDE" w14:textId="0E706A01"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Requirements for switch off edge UPFs during off-peak hours</w:t>
      </w:r>
      <w:r>
        <w:rPr>
          <w:noProof/>
        </w:rPr>
        <w:tab/>
      </w:r>
      <w:r>
        <w:rPr>
          <w:noProof/>
        </w:rPr>
        <w:fldChar w:fldCharType="begin" w:fldLock="1"/>
      </w:r>
      <w:r>
        <w:rPr>
          <w:noProof/>
        </w:rPr>
        <w:instrText xml:space="preserve"> PAGEREF _Toc187393116 \h </w:instrText>
      </w:r>
      <w:r>
        <w:rPr>
          <w:noProof/>
        </w:rPr>
      </w:r>
      <w:r>
        <w:rPr>
          <w:noProof/>
        </w:rPr>
        <w:fldChar w:fldCharType="separate"/>
      </w:r>
      <w:r>
        <w:rPr>
          <w:noProof/>
        </w:rPr>
        <w:t>17</w:t>
      </w:r>
      <w:r>
        <w:rPr>
          <w:noProof/>
        </w:rPr>
        <w:fldChar w:fldCharType="end"/>
      </w:r>
    </w:p>
    <w:p w14:paraId="2251EE3B" w14:textId="44D30D88"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Actor roles</w:t>
      </w:r>
      <w:r>
        <w:rPr>
          <w:noProof/>
        </w:rPr>
        <w:tab/>
      </w:r>
      <w:r>
        <w:rPr>
          <w:noProof/>
        </w:rPr>
        <w:fldChar w:fldCharType="begin" w:fldLock="1"/>
      </w:r>
      <w:r>
        <w:rPr>
          <w:noProof/>
        </w:rPr>
        <w:instrText xml:space="preserve"> PAGEREF _Toc187393117 \h </w:instrText>
      </w:r>
      <w:r>
        <w:rPr>
          <w:noProof/>
        </w:rPr>
      </w:r>
      <w:r>
        <w:rPr>
          <w:noProof/>
        </w:rPr>
        <w:fldChar w:fldCharType="separate"/>
      </w:r>
      <w:r>
        <w:rPr>
          <w:noProof/>
        </w:rPr>
        <w:t>17</w:t>
      </w:r>
      <w:r>
        <w:rPr>
          <w:noProof/>
        </w:rPr>
        <w:fldChar w:fldCharType="end"/>
      </w:r>
    </w:p>
    <w:p w14:paraId="3C2D1045" w14:textId="42C74198"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_Toc187393118 \h </w:instrText>
      </w:r>
      <w:r>
        <w:rPr>
          <w:noProof/>
        </w:rPr>
      </w:r>
      <w:r>
        <w:rPr>
          <w:noProof/>
        </w:rPr>
        <w:fldChar w:fldCharType="separate"/>
      </w:r>
      <w:r>
        <w:rPr>
          <w:noProof/>
        </w:rPr>
        <w:t>18</w:t>
      </w:r>
      <w:r>
        <w:rPr>
          <w:noProof/>
        </w:rPr>
        <w:fldChar w:fldCharType="end"/>
      </w:r>
    </w:p>
    <w:p w14:paraId="27D601CE" w14:textId="254FAB2D"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Solutions for energy efficiency</w:t>
      </w:r>
      <w:r>
        <w:rPr>
          <w:noProof/>
        </w:rPr>
        <w:tab/>
      </w:r>
      <w:r>
        <w:rPr>
          <w:noProof/>
        </w:rPr>
        <w:fldChar w:fldCharType="begin" w:fldLock="1"/>
      </w:r>
      <w:r>
        <w:rPr>
          <w:noProof/>
        </w:rPr>
        <w:instrText xml:space="preserve"> PAGEREF _Toc187393119 \h </w:instrText>
      </w:r>
      <w:r>
        <w:rPr>
          <w:noProof/>
        </w:rPr>
      </w:r>
      <w:r>
        <w:rPr>
          <w:noProof/>
        </w:rPr>
        <w:fldChar w:fldCharType="separate"/>
      </w:r>
      <w:r>
        <w:rPr>
          <w:noProof/>
        </w:rPr>
        <w:t>18</w:t>
      </w:r>
      <w:r>
        <w:rPr>
          <w:noProof/>
        </w:rPr>
        <w:fldChar w:fldCharType="end"/>
      </w:r>
    </w:p>
    <w:p w14:paraId="58101466" w14:textId="423BDC3A"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Solutions for assessment of mobile network data energy efficiency</w:t>
      </w:r>
      <w:r>
        <w:rPr>
          <w:noProof/>
        </w:rPr>
        <w:tab/>
      </w:r>
      <w:r>
        <w:rPr>
          <w:noProof/>
        </w:rPr>
        <w:fldChar w:fldCharType="begin" w:fldLock="1"/>
      </w:r>
      <w:r>
        <w:rPr>
          <w:noProof/>
        </w:rPr>
        <w:instrText xml:space="preserve"> PAGEREF _Toc187393120 \h </w:instrText>
      </w:r>
      <w:r>
        <w:rPr>
          <w:noProof/>
        </w:rPr>
      </w:r>
      <w:r>
        <w:rPr>
          <w:noProof/>
        </w:rPr>
        <w:fldChar w:fldCharType="separate"/>
      </w:r>
      <w:r>
        <w:rPr>
          <w:noProof/>
        </w:rPr>
        <w:t>18</w:t>
      </w:r>
      <w:r>
        <w:rPr>
          <w:noProof/>
        </w:rPr>
        <w:fldChar w:fldCharType="end"/>
      </w:r>
    </w:p>
    <w:p w14:paraId="7BEB81B7" w14:textId="24C366A6"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Energy efficiency of NG-RAN</w:t>
      </w:r>
      <w:r>
        <w:rPr>
          <w:noProof/>
        </w:rPr>
        <w:tab/>
      </w:r>
      <w:r>
        <w:rPr>
          <w:noProof/>
        </w:rPr>
        <w:fldChar w:fldCharType="begin" w:fldLock="1"/>
      </w:r>
      <w:r>
        <w:rPr>
          <w:noProof/>
        </w:rPr>
        <w:instrText xml:space="preserve"> PAGEREF _Toc187393121 \h </w:instrText>
      </w:r>
      <w:r>
        <w:rPr>
          <w:noProof/>
        </w:rPr>
      </w:r>
      <w:r>
        <w:rPr>
          <w:noProof/>
        </w:rPr>
        <w:fldChar w:fldCharType="separate"/>
      </w:r>
      <w:r>
        <w:rPr>
          <w:noProof/>
        </w:rPr>
        <w:t>18</w:t>
      </w:r>
      <w:r>
        <w:rPr>
          <w:noProof/>
        </w:rPr>
        <w:fldChar w:fldCharType="end"/>
      </w:r>
    </w:p>
    <w:p w14:paraId="14DC4291" w14:textId="65FA48F1"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Energy efficiency of network slices</w:t>
      </w:r>
      <w:r>
        <w:rPr>
          <w:noProof/>
        </w:rPr>
        <w:tab/>
      </w:r>
      <w:r>
        <w:rPr>
          <w:noProof/>
        </w:rPr>
        <w:fldChar w:fldCharType="begin" w:fldLock="1"/>
      </w:r>
      <w:r>
        <w:rPr>
          <w:noProof/>
        </w:rPr>
        <w:instrText xml:space="preserve"> PAGEREF _Toc187393122 \h </w:instrText>
      </w:r>
      <w:r>
        <w:rPr>
          <w:noProof/>
        </w:rPr>
      </w:r>
      <w:r>
        <w:rPr>
          <w:noProof/>
        </w:rPr>
        <w:fldChar w:fldCharType="separate"/>
      </w:r>
      <w:r>
        <w:rPr>
          <w:noProof/>
        </w:rPr>
        <w:t>18</w:t>
      </w:r>
      <w:r>
        <w:rPr>
          <w:noProof/>
        </w:rPr>
        <w:fldChar w:fldCharType="end"/>
      </w:r>
    </w:p>
    <w:p w14:paraId="60F27C88" w14:textId="6CCBC66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_Toc187393123 \h </w:instrText>
      </w:r>
      <w:r>
        <w:rPr>
          <w:noProof/>
        </w:rPr>
      </w:r>
      <w:r>
        <w:rPr>
          <w:noProof/>
        </w:rPr>
        <w:fldChar w:fldCharType="separate"/>
      </w:r>
      <w:r>
        <w:rPr>
          <w:noProof/>
        </w:rPr>
        <w:t>18</w:t>
      </w:r>
      <w:r>
        <w:rPr>
          <w:noProof/>
        </w:rPr>
        <w:fldChar w:fldCharType="end"/>
      </w:r>
    </w:p>
    <w:p w14:paraId="51A04EAA" w14:textId="4F42B44F"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_Toc187393124 \h </w:instrText>
      </w:r>
      <w:r>
        <w:rPr>
          <w:noProof/>
        </w:rPr>
      </w:r>
      <w:r>
        <w:rPr>
          <w:noProof/>
        </w:rPr>
        <w:fldChar w:fldCharType="separate"/>
      </w:r>
      <w:r>
        <w:rPr>
          <w:noProof/>
        </w:rPr>
        <w:t>19</w:t>
      </w:r>
      <w:r>
        <w:rPr>
          <w:noProof/>
        </w:rPr>
        <w:fldChar w:fldCharType="end"/>
      </w:r>
    </w:p>
    <w:p w14:paraId="0DF6A0C2" w14:textId="36E21891"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_Toc187393125 \h </w:instrText>
      </w:r>
      <w:r>
        <w:rPr>
          <w:noProof/>
        </w:rPr>
      </w:r>
      <w:r>
        <w:rPr>
          <w:noProof/>
        </w:rPr>
        <w:fldChar w:fldCharType="separate"/>
      </w:r>
      <w:r>
        <w:rPr>
          <w:noProof/>
        </w:rPr>
        <w:t>19</w:t>
      </w:r>
      <w:r>
        <w:rPr>
          <w:noProof/>
        </w:rPr>
        <w:fldChar w:fldCharType="end"/>
      </w:r>
    </w:p>
    <w:p w14:paraId="4981F384" w14:textId="0FB06E2E"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_Toc187393126 \h </w:instrText>
      </w:r>
      <w:r>
        <w:rPr>
          <w:noProof/>
        </w:rPr>
      </w:r>
      <w:r>
        <w:rPr>
          <w:noProof/>
        </w:rPr>
        <w:fldChar w:fldCharType="separate"/>
      </w:r>
      <w:r>
        <w:rPr>
          <w:noProof/>
        </w:rPr>
        <w:t>19</w:t>
      </w:r>
      <w:r>
        <w:rPr>
          <w:noProof/>
        </w:rPr>
        <w:fldChar w:fldCharType="end"/>
      </w:r>
    </w:p>
    <w:p w14:paraId="1967DBE8" w14:textId="5365D81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_Toc187393127 \h </w:instrText>
      </w:r>
      <w:r>
        <w:rPr>
          <w:noProof/>
        </w:rPr>
      </w:r>
      <w:r>
        <w:rPr>
          <w:noProof/>
        </w:rPr>
        <w:fldChar w:fldCharType="separate"/>
      </w:r>
      <w:r>
        <w:rPr>
          <w:noProof/>
        </w:rPr>
        <w:t>19</w:t>
      </w:r>
      <w:r>
        <w:rPr>
          <w:noProof/>
        </w:rPr>
        <w:fldChar w:fldCharType="end"/>
      </w:r>
    </w:p>
    <w:p w14:paraId="406C1BAA" w14:textId="7231DDB8"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Solutions for energy saving</w:t>
      </w:r>
      <w:r>
        <w:rPr>
          <w:noProof/>
        </w:rPr>
        <w:tab/>
      </w:r>
      <w:r>
        <w:rPr>
          <w:noProof/>
        </w:rPr>
        <w:fldChar w:fldCharType="begin" w:fldLock="1"/>
      </w:r>
      <w:r>
        <w:rPr>
          <w:noProof/>
        </w:rPr>
        <w:instrText xml:space="preserve"> PAGEREF _Toc187393128 \h </w:instrText>
      </w:r>
      <w:r>
        <w:rPr>
          <w:noProof/>
        </w:rPr>
      </w:r>
      <w:r>
        <w:rPr>
          <w:noProof/>
        </w:rPr>
        <w:fldChar w:fldCharType="separate"/>
      </w:r>
      <w:r>
        <w:rPr>
          <w:noProof/>
        </w:rPr>
        <w:t>19</w:t>
      </w:r>
      <w:r>
        <w:rPr>
          <w:noProof/>
        </w:rPr>
        <w:fldChar w:fldCharType="end"/>
      </w:r>
    </w:p>
    <w:p w14:paraId="0E6E0E12" w14:textId="2CE063A8"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_Toc187393129 \h </w:instrText>
      </w:r>
      <w:r>
        <w:rPr>
          <w:noProof/>
        </w:rPr>
      </w:r>
      <w:r>
        <w:rPr>
          <w:noProof/>
        </w:rPr>
        <w:fldChar w:fldCharType="separate"/>
      </w:r>
      <w:r>
        <w:rPr>
          <w:noProof/>
        </w:rPr>
        <w:t>19</w:t>
      </w:r>
      <w:r>
        <w:rPr>
          <w:noProof/>
        </w:rPr>
        <w:fldChar w:fldCharType="end"/>
      </w:r>
    </w:p>
    <w:p w14:paraId="2F1E7CB1" w14:textId="547D7282"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Centralized energy saving solution</w:t>
      </w:r>
      <w:r>
        <w:rPr>
          <w:noProof/>
        </w:rPr>
        <w:tab/>
      </w:r>
      <w:r>
        <w:rPr>
          <w:noProof/>
        </w:rPr>
        <w:fldChar w:fldCharType="begin" w:fldLock="1"/>
      </w:r>
      <w:r>
        <w:rPr>
          <w:noProof/>
        </w:rPr>
        <w:instrText xml:space="preserve"> PAGEREF _Toc187393130 \h </w:instrText>
      </w:r>
      <w:r>
        <w:rPr>
          <w:noProof/>
        </w:rPr>
      </w:r>
      <w:r>
        <w:rPr>
          <w:noProof/>
        </w:rPr>
        <w:fldChar w:fldCharType="separate"/>
      </w:r>
      <w:r>
        <w:rPr>
          <w:noProof/>
        </w:rPr>
        <w:t>20</w:t>
      </w:r>
      <w:r>
        <w:rPr>
          <w:noProof/>
        </w:rPr>
        <w:fldChar w:fldCharType="end"/>
      </w:r>
    </w:p>
    <w:p w14:paraId="3FA255F6" w14:textId="6E887212"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_Toc187393131 \h </w:instrText>
      </w:r>
      <w:r>
        <w:rPr>
          <w:noProof/>
        </w:rPr>
      </w:r>
      <w:r>
        <w:rPr>
          <w:noProof/>
        </w:rPr>
        <w:fldChar w:fldCharType="separate"/>
      </w:r>
      <w:r>
        <w:rPr>
          <w:noProof/>
        </w:rPr>
        <w:t>20</w:t>
      </w:r>
      <w:r>
        <w:rPr>
          <w:noProof/>
        </w:rPr>
        <w:fldChar w:fldCharType="end"/>
      </w:r>
    </w:p>
    <w:p w14:paraId="51C89908" w14:textId="2D6E78D4"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Energy saving activation</w:t>
      </w:r>
      <w:r>
        <w:rPr>
          <w:noProof/>
        </w:rPr>
        <w:tab/>
      </w:r>
      <w:r>
        <w:rPr>
          <w:noProof/>
        </w:rPr>
        <w:fldChar w:fldCharType="begin" w:fldLock="1"/>
      </w:r>
      <w:r>
        <w:rPr>
          <w:noProof/>
        </w:rPr>
        <w:instrText xml:space="preserve"> PAGEREF _Toc187393132 \h </w:instrText>
      </w:r>
      <w:r>
        <w:rPr>
          <w:noProof/>
        </w:rPr>
      </w:r>
      <w:r>
        <w:rPr>
          <w:noProof/>
        </w:rPr>
        <w:fldChar w:fldCharType="separate"/>
      </w:r>
      <w:r>
        <w:rPr>
          <w:noProof/>
        </w:rPr>
        <w:t>20</w:t>
      </w:r>
      <w:r>
        <w:rPr>
          <w:noProof/>
        </w:rPr>
        <w:fldChar w:fldCharType="end"/>
      </w:r>
    </w:p>
    <w:p w14:paraId="17A39982" w14:textId="25E57A0C"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Energy saving deactivation</w:t>
      </w:r>
      <w:r>
        <w:rPr>
          <w:noProof/>
        </w:rPr>
        <w:tab/>
      </w:r>
      <w:r>
        <w:rPr>
          <w:noProof/>
        </w:rPr>
        <w:fldChar w:fldCharType="begin" w:fldLock="1"/>
      </w:r>
      <w:r>
        <w:rPr>
          <w:noProof/>
        </w:rPr>
        <w:instrText xml:space="preserve"> PAGEREF _Toc187393133 \h </w:instrText>
      </w:r>
      <w:r>
        <w:rPr>
          <w:noProof/>
        </w:rPr>
      </w:r>
      <w:r>
        <w:rPr>
          <w:noProof/>
        </w:rPr>
        <w:fldChar w:fldCharType="separate"/>
      </w:r>
      <w:r>
        <w:rPr>
          <w:noProof/>
        </w:rPr>
        <w:t>21</w:t>
      </w:r>
      <w:r>
        <w:rPr>
          <w:noProof/>
        </w:rPr>
        <w:fldChar w:fldCharType="end"/>
      </w:r>
    </w:p>
    <w:p w14:paraId="7A44BC48" w14:textId="151C086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_Toc187393134 \h </w:instrText>
      </w:r>
      <w:r>
        <w:rPr>
          <w:noProof/>
        </w:rPr>
      </w:r>
      <w:r>
        <w:rPr>
          <w:noProof/>
        </w:rPr>
        <w:fldChar w:fldCharType="separate"/>
      </w:r>
      <w:r>
        <w:rPr>
          <w:noProof/>
        </w:rPr>
        <w:t>22</w:t>
      </w:r>
      <w:r>
        <w:rPr>
          <w:noProof/>
        </w:rPr>
        <w:fldChar w:fldCharType="end"/>
      </w:r>
    </w:p>
    <w:p w14:paraId="39F80EDE" w14:textId="7A5F7CE8"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MnS component type A</w:t>
      </w:r>
      <w:r>
        <w:rPr>
          <w:noProof/>
        </w:rPr>
        <w:tab/>
      </w:r>
      <w:r>
        <w:rPr>
          <w:noProof/>
        </w:rPr>
        <w:fldChar w:fldCharType="begin" w:fldLock="1"/>
      </w:r>
      <w:r>
        <w:rPr>
          <w:noProof/>
        </w:rPr>
        <w:instrText xml:space="preserve"> PAGEREF _Toc187393135 \h </w:instrText>
      </w:r>
      <w:r>
        <w:rPr>
          <w:noProof/>
        </w:rPr>
      </w:r>
      <w:r>
        <w:rPr>
          <w:noProof/>
        </w:rPr>
        <w:fldChar w:fldCharType="separate"/>
      </w:r>
      <w:r>
        <w:rPr>
          <w:noProof/>
        </w:rPr>
        <w:t>22</w:t>
      </w:r>
      <w:r>
        <w:rPr>
          <w:noProof/>
        </w:rPr>
        <w:fldChar w:fldCharType="end"/>
      </w:r>
    </w:p>
    <w:p w14:paraId="7C5F2619" w14:textId="0FBC1382"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MnS Component Type B</w:t>
      </w:r>
      <w:r>
        <w:rPr>
          <w:noProof/>
        </w:rPr>
        <w:tab/>
      </w:r>
      <w:r>
        <w:rPr>
          <w:noProof/>
        </w:rPr>
        <w:fldChar w:fldCharType="begin" w:fldLock="1"/>
      </w:r>
      <w:r>
        <w:rPr>
          <w:noProof/>
        </w:rPr>
        <w:instrText xml:space="preserve"> PAGEREF _Toc187393136 \h </w:instrText>
      </w:r>
      <w:r>
        <w:rPr>
          <w:noProof/>
        </w:rPr>
      </w:r>
      <w:r>
        <w:rPr>
          <w:noProof/>
        </w:rPr>
        <w:fldChar w:fldCharType="separate"/>
      </w:r>
      <w:r>
        <w:rPr>
          <w:noProof/>
        </w:rPr>
        <w:t>22</w:t>
      </w:r>
      <w:r>
        <w:rPr>
          <w:noProof/>
        </w:rPr>
        <w:fldChar w:fldCharType="end"/>
      </w:r>
    </w:p>
    <w:p w14:paraId="694589E9" w14:textId="5E59047C"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6.2.2.2.2.1</w:t>
      </w:r>
      <w:r>
        <w:rPr>
          <w:rFonts w:asciiTheme="minorHAnsi" w:eastAsiaTheme="minorEastAsia" w:hAnsiTheme="minorHAnsi" w:cstheme="minorBidi"/>
          <w:noProof/>
          <w:kern w:val="2"/>
          <w:sz w:val="24"/>
          <w:szCs w:val="24"/>
          <w:lang w:eastAsia="en-GB"/>
          <w14:ligatures w14:val="standardContextual"/>
        </w:rPr>
        <w:tab/>
      </w:r>
      <w:r>
        <w:rPr>
          <w:noProof/>
        </w:rPr>
        <w:t>Objective and targets</w:t>
      </w:r>
      <w:r>
        <w:rPr>
          <w:noProof/>
        </w:rPr>
        <w:tab/>
      </w:r>
      <w:r>
        <w:rPr>
          <w:noProof/>
        </w:rPr>
        <w:fldChar w:fldCharType="begin" w:fldLock="1"/>
      </w:r>
      <w:r>
        <w:rPr>
          <w:noProof/>
        </w:rPr>
        <w:instrText xml:space="preserve"> PAGEREF _Toc187393137 \h </w:instrText>
      </w:r>
      <w:r>
        <w:rPr>
          <w:noProof/>
        </w:rPr>
      </w:r>
      <w:r>
        <w:rPr>
          <w:noProof/>
        </w:rPr>
        <w:fldChar w:fldCharType="separate"/>
      </w:r>
      <w:r>
        <w:rPr>
          <w:noProof/>
        </w:rPr>
        <w:t>22</w:t>
      </w:r>
      <w:r>
        <w:rPr>
          <w:noProof/>
        </w:rPr>
        <w:fldChar w:fldCharType="end"/>
      </w:r>
    </w:p>
    <w:p w14:paraId="2BC8A12A" w14:textId="7DBED979"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6.2.2.2.2.2</w:t>
      </w:r>
      <w:r>
        <w:rPr>
          <w:rFonts w:asciiTheme="minorHAnsi" w:eastAsiaTheme="minorEastAsia" w:hAnsiTheme="minorHAnsi" w:cstheme="minorBidi"/>
          <w:noProof/>
          <w:kern w:val="2"/>
          <w:sz w:val="24"/>
          <w:szCs w:val="24"/>
          <w:lang w:eastAsia="en-GB"/>
          <w14:ligatures w14:val="standardContextual"/>
        </w:rPr>
        <w:tab/>
      </w:r>
      <w:r>
        <w:rPr>
          <w:noProof/>
        </w:rPr>
        <w:t>Control information</w:t>
      </w:r>
      <w:r>
        <w:rPr>
          <w:noProof/>
        </w:rPr>
        <w:tab/>
      </w:r>
      <w:r>
        <w:rPr>
          <w:noProof/>
        </w:rPr>
        <w:fldChar w:fldCharType="begin" w:fldLock="1"/>
      </w:r>
      <w:r>
        <w:rPr>
          <w:noProof/>
        </w:rPr>
        <w:instrText xml:space="preserve"> PAGEREF _Toc187393138 \h </w:instrText>
      </w:r>
      <w:r>
        <w:rPr>
          <w:noProof/>
        </w:rPr>
      </w:r>
      <w:r>
        <w:rPr>
          <w:noProof/>
        </w:rPr>
        <w:fldChar w:fldCharType="separate"/>
      </w:r>
      <w:r>
        <w:rPr>
          <w:noProof/>
        </w:rPr>
        <w:t>22</w:t>
      </w:r>
      <w:r>
        <w:rPr>
          <w:noProof/>
        </w:rPr>
        <w:fldChar w:fldCharType="end"/>
      </w:r>
    </w:p>
    <w:p w14:paraId="4ADB82DA" w14:textId="6BF422AF"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MnS Component Type C</w:t>
      </w:r>
      <w:r>
        <w:rPr>
          <w:noProof/>
        </w:rPr>
        <w:tab/>
      </w:r>
      <w:r>
        <w:rPr>
          <w:noProof/>
        </w:rPr>
        <w:fldChar w:fldCharType="begin" w:fldLock="1"/>
      </w:r>
      <w:r>
        <w:rPr>
          <w:noProof/>
        </w:rPr>
        <w:instrText xml:space="preserve"> PAGEREF _Toc187393139 \h </w:instrText>
      </w:r>
      <w:r>
        <w:rPr>
          <w:noProof/>
        </w:rPr>
      </w:r>
      <w:r>
        <w:rPr>
          <w:noProof/>
        </w:rPr>
        <w:fldChar w:fldCharType="separate"/>
      </w:r>
      <w:r>
        <w:rPr>
          <w:noProof/>
        </w:rPr>
        <w:t>22</w:t>
      </w:r>
      <w:r>
        <w:rPr>
          <w:noProof/>
        </w:rPr>
        <w:fldChar w:fldCharType="end"/>
      </w:r>
    </w:p>
    <w:p w14:paraId="6237C0AE" w14:textId="0C556AB4"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Parameters to be optimized</w:t>
      </w:r>
      <w:r>
        <w:rPr>
          <w:noProof/>
        </w:rPr>
        <w:tab/>
      </w:r>
      <w:r>
        <w:rPr>
          <w:noProof/>
        </w:rPr>
        <w:fldChar w:fldCharType="begin" w:fldLock="1"/>
      </w:r>
      <w:r>
        <w:rPr>
          <w:noProof/>
        </w:rPr>
        <w:instrText xml:space="preserve"> PAGEREF _Toc187393140 \h </w:instrText>
      </w:r>
      <w:r>
        <w:rPr>
          <w:noProof/>
        </w:rPr>
      </w:r>
      <w:r>
        <w:rPr>
          <w:noProof/>
        </w:rPr>
        <w:fldChar w:fldCharType="separate"/>
      </w:r>
      <w:r>
        <w:rPr>
          <w:noProof/>
        </w:rPr>
        <w:t>22</w:t>
      </w:r>
      <w:r>
        <w:rPr>
          <w:noProof/>
        </w:rPr>
        <w:fldChar w:fldCharType="end"/>
      </w:r>
    </w:p>
    <w:p w14:paraId="0FE7CB19" w14:textId="2E9CF4BD"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_Toc187393141 \h </w:instrText>
      </w:r>
      <w:r>
        <w:rPr>
          <w:noProof/>
        </w:rPr>
      </w:r>
      <w:r>
        <w:rPr>
          <w:noProof/>
        </w:rPr>
        <w:fldChar w:fldCharType="separate"/>
      </w:r>
      <w:r>
        <w:rPr>
          <w:noProof/>
        </w:rPr>
        <w:t>23</w:t>
      </w:r>
      <w:r>
        <w:rPr>
          <w:noProof/>
        </w:rPr>
        <w:fldChar w:fldCharType="end"/>
      </w:r>
    </w:p>
    <w:p w14:paraId="4A674989" w14:textId="1BDCF822"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Distributed energy saving solution</w:t>
      </w:r>
      <w:r>
        <w:rPr>
          <w:noProof/>
        </w:rPr>
        <w:tab/>
      </w:r>
      <w:r>
        <w:rPr>
          <w:noProof/>
        </w:rPr>
        <w:fldChar w:fldCharType="begin" w:fldLock="1"/>
      </w:r>
      <w:r>
        <w:rPr>
          <w:noProof/>
        </w:rPr>
        <w:instrText xml:space="preserve"> PAGEREF _Toc187393142 \h </w:instrText>
      </w:r>
      <w:r>
        <w:rPr>
          <w:noProof/>
        </w:rPr>
      </w:r>
      <w:r>
        <w:rPr>
          <w:noProof/>
        </w:rPr>
        <w:fldChar w:fldCharType="separate"/>
      </w:r>
      <w:r>
        <w:rPr>
          <w:noProof/>
        </w:rPr>
        <w:t>25</w:t>
      </w:r>
      <w:r>
        <w:rPr>
          <w:noProof/>
        </w:rPr>
        <w:fldChar w:fldCharType="end"/>
      </w:r>
    </w:p>
    <w:p w14:paraId="777CE33C" w14:textId="74AD3F1C"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6.2.3.0</w:t>
      </w:r>
      <w:r>
        <w:rPr>
          <w:rFonts w:asciiTheme="minorHAnsi" w:eastAsiaTheme="minorEastAsia" w:hAnsiTheme="minorHAnsi" w:cstheme="minorBidi"/>
          <w:noProof/>
          <w:kern w:val="2"/>
          <w:sz w:val="24"/>
          <w:szCs w:val="24"/>
          <w:lang w:eastAsia="en-GB"/>
          <w14:ligatures w14:val="standardContextual"/>
        </w:rPr>
        <w:tab/>
      </w:r>
      <w:r>
        <w:rPr>
          <w:noProof/>
        </w:rPr>
        <w:t>Management service components used for Distributed SON ES solution</w:t>
      </w:r>
      <w:r>
        <w:rPr>
          <w:noProof/>
        </w:rPr>
        <w:tab/>
      </w:r>
      <w:r>
        <w:rPr>
          <w:noProof/>
        </w:rPr>
        <w:fldChar w:fldCharType="begin" w:fldLock="1"/>
      </w:r>
      <w:r>
        <w:rPr>
          <w:noProof/>
        </w:rPr>
        <w:instrText xml:space="preserve"> PAGEREF _Toc187393143 \h </w:instrText>
      </w:r>
      <w:r>
        <w:rPr>
          <w:noProof/>
        </w:rPr>
      </w:r>
      <w:r>
        <w:rPr>
          <w:noProof/>
        </w:rPr>
        <w:fldChar w:fldCharType="separate"/>
      </w:r>
      <w:r>
        <w:rPr>
          <w:noProof/>
        </w:rPr>
        <w:t>25</w:t>
      </w:r>
      <w:r>
        <w:rPr>
          <w:noProof/>
        </w:rPr>
        <w:fldChar w:fldCharType="end"/>
      </w:r>
    </w:p>
    <w:p w14:paraId="0D26662B" w14:textId="21148FD7"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_Toc187393144 \h </w:instrText>
      </w:r>
      <w:r>
        <w:rPr>
          <w:noProof/>
        </w:rPr>
      </w:r>
      <w:r>
        <w:rPr>
          <w:noProof/>
        </w:rPr>
        <w:fldChar w:fldCharType="separate"/>
      </w:r>
      <w:r>
        <w:rPr>
          <w:noProof/>
        </w:rPr>
        <w:t>25</w:t>
      </w:r>
      <w:r>
        <w:rPr>
          <w:noProof/>
        </w:rPr>
        <w:fldChar w:fldCharType="end"/>
      </w:r>
    </w:p>
    <w:p w14:paraId="152A2C5B" w14:textId="28D1ADEE"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rFonts w:asciiTheme="minorHAnsi" w:eastAsiaTheme="minorEastAsia" w:hAnsiTheme="minorHAnsi" w:cstheme="minorBidi"/>
          <w:noProof/>
          <w:kern w:val="2"/>
          <w:sz w:val="24"/>
          <w:szCs w:val="24"/>
          <w:lang w:eastAsia="en-GB"/>
          <w14:ligatures w14:val="standardContextual"/>
        </w:rPr>
        <w:tab/>
      </w:r>
      <w:r>
        <w:rPr>
          <w:noProof/>
        </w:rPr>
        <w:t>MnS component type A</w:t>
      </w:r>
      <w:r>
        <w:rPr>
          <w:noProof/>
        </w:rPr>
        <w:tab/>
      </w:r>
      <w:r>
        <w:rPr>
          <w:noProof/>
        </w:rPr>
        <w:fldChar w:fldCharType="begin" w:fldLock="1"/>
      </w:r>
      <w:r>
        <w:rPr>
          <w:noProof/>
        </w:rPr>
        <w:instrText xml:space="preserve"> PAGEREF _Toc187393145 \h </w:instrText>
      </w:r>
      <w:r>
        <w:rPr>
          <w:noProof/>
        </w:rPr>
      </w:r>
      <w:r>
        <w:rPr>
          <w:noProof/>
        </w:rPr>
        <w:fldChar w:fldCharType="separate"/>
      </w:r>
      <w:r>
        <w:rPr>
          <w:noProof/>
        </w:rPr>
        <w:t>25</w:t>
      </w:r>
      <w:r>
        <w:rPr>
          <w:noProof/>
        </w:rPr>
        <w:fldChar w:fldCharType="end"/>
      </w:r>
    </w:p>
    <w:p w14:paraId="0DF46366" w14:textId="67A3FD7B"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6.2.3.1.2</w:t>
      </w:r>
      <w:r>
        <w:rPr>
          <w:rFonts w:asciiTheme="minorHAnsi" w:eastAsiaTheme="minorEastAsia" w:hAnsiTheme="minorHAnsi" w:cstheme="minorBidi"/>
          <w:noProof/>
          <w:kern w:val="2"/>
          <w:sz w:val="24"/>
          <w:szCs w:val="24"/>
          <w:lang w:eastAsia="en-GB"/>
          <w14:ligatures w14:val="standardContextual"/>
        </w:rPr>
        <w:tab/>
      </w:r>
      <w:r>
        <w:rPr>
          <w:noProof/>
        </w:rPr>
        <w:t>MnS Component Type B</w:t>
      </w:r>
      <w:r>
        <w:rPr>
          <w:noProof/>
        </w:rPr>
        <w:tab/>
      </w:r>
      <w:r>
        <w:rPr>
          <w:noProof/>
        </w:rPr>
        <w:fldChar w:fldCharType="begin" w:fldLock="1"/>
      </w:r>
      <w:r>
        <w:rPr>
          <w:noProof/>
        </w:rPr>
        <w:instrText xml:space="preserve"> PAGEREF _Toc187393146 \h </w:instrText>
      </w:r>
      <w:r>
        <w:rPr>
          <w:noProof/>
        </w:rPr>
      </w:r>
      <w:r>
        <w:rPr>
          <w:noProof/>
        </w:rPr>
        <w:fldChar w:fldCharType="separate"/>
      </w:r>
      <w:r>
        <w:rPr>
          <w:noProof/>
        </w:rPr>
        <w:t>25</w:t>
      </w:r>
      <w:r>
        <w:rPr>
          <w:noProof/>
        </w:rPr>
        <w:fldChar w:fldCharType="end"/>
      </w:r>
    </w:p>
    <w:p w14:paraId="7395E657" w14:textId="6B7F7ED1"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6.2.3.1.2.1</w:t>
      </w:r>
      <w:r>
        <w:rPr>
          <w:rFonts w:asciiTheme="minorHAnsi" w:eastAsiaTheme="minorEastAsia" w:hAnsiTheme="minorHAnsi" w:cstheme="minorBidi"/>
          <w:noProof/>
          <w:kern w:val="2"/>
          <w:sz w:val="24"/>
          <w:szCs w:val="24"/>
          <w:lang w:eastAsia="en-GB"/>
          <w14:ligatures w14:val="standardContextual"/>
        </w:rPr>
        <w:tab/>
      </w:r>
      <w:r>
        <w:rPr>
          <w:noProof/>
        </w:rPr>
        <w:t>Objective and targets</w:t>
      </w:r>
      <w:r>
        <w:rPr>
          <w:noProof/>
        </w:rPr>
        <w:tab/>
      </w:r>
      <w:r>
        <w:rPr>
          <w:noProof/>
        </w:rPr>
        <w:fldChar w:fldCharType="begin" w:fldLock="1"/>
      </w:r>
      <w:r>
        <w:rPr>
          <w:noProof/>
        </w:rPr>
        <w:instrText xml:space="preserve"> PAGEREF _Toc187393147 \h </w:instrText>
      </w:r>
      <w:r>
        <w:rPr>
          <w:noProof/>
        </w:rPr>
      </w:r>
      <w:r>
        <w:rPr>
          <w:noProof/>
        </w:rPr>
        <w:fldChar w:fldCharType="separate"/>
      </w:r>
      <w:r>
        <w:rPr>
          <w:noProof/>
        </w:rPr>
        <w:t>25</w:t>
      </w:r>
      <w:r>
        <w:rPr>
          <w:noProof/>
        </w:rPr>
        <w:fldChar w:fldCharType="end"/>
      </w:r>
    </w:p>
    <w:p w14:paraId="58B290D7" w14:textId="18D34749"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6.2.3.1.2.2</w:t>
      </w:r>
      <w:r>
        <w:rPr>
          <w:rFonts w:asciiTheme="minorHAnsi" w:eastAsiaTheme="minorEastAsia" w:hAnsiTheme="minorHAnsi" w:cstheme="minorBidi"/>
          <w:noProof/>
          <w:kern w:val="2"/>
          <w:sz w:val="24"/>
          <w:szCs w:val="24"/>
          <w:lang w:eastAsia="en-GB"/>
          <w14:ligatures w14:val="standardContextual"/>
        </w:rPr>
        <w:tab/>
      </w:r>
      <w:r>
        <w:rPr>
          <w:noProof/>
        </w:rPr>
        <w:t>Control information</w:t>
      </w:r>
      <w:r>
        <w:rPr>
          <w:noProof/>
        </w:rPr>
        <w:tab/>
      </w:r>
      <w:r>
        <w:rPr>
          <w:noProof/>
        </w:rPr>
        <w:fldChar w:fldCharType="begin" w:fldLock="1"/>
      </w:r>
      <w:r>
        <w:rPr>
          <w:noProof/>
        </w:rPr>
        <w:instrText xml:space="preserve"> PAGEREF _Toc187393148 \h </w:instrText>
      </w:r>
      <w:r>
        <w:rPr>
          <w:noProof/>
        </w:rPr>
      </w:r>
      <w:r>
        <w:rPr>
          <w:noProof/>
        </w:rPr>
        <w:fldChar w:fldCharType="separate"/>
      </w:r>
      <w:r>
        <w:rPr>
          <w:noProof/>
        </w:rPr>
        <w:t>26</w:t>
      </w:r>
      <w:r>
        <w:rPr>
          <w:noProof/>
        </w:rPr>
        <w:fldChar w:fldCharType="end"/>
      </w:r>
    </w:p>
    <w:p w14:paraId="556B5E0C" w14:textId="2790D32F"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6.2.3.1.3</w:t>
      </w:r>
      <w:r>
        <w:rPr>
          <w:rFonts w:asciiTheme="minorHAnsi" w:eastAsiaTheme="minorEastAsia" w:hAnsiTheme="minorHAnsi" w:cstheme="minorBidi"/>
          <w:noProof/>
          <w:kern w:val="2"/>
          <w:sz w:val="24"/>
          <w:szCs w:val="24"/>
          <w:lang w:eastAsia="en-GB"/>
          <w14:ligatures w14:val="standardContextual"/>
        </w:rPr>
        <w:tab/>
      </w:r>
      <w:r>
        <w:rPr>
          <w:noProof/>
        </w:rPr>
        <w:t>MnS Component Type C</w:t>
      </w:r>
      <w:r>
        <w:rPr>
          <w:noProof/>
        </w:rPr>
        <w:tab/>
      </w:r>
      <w:r>
        <w:rPr>
          <w:noProof/>
        </w:rPr>
        <w:fldChar w:fldCharType="begin" w:fldLock="1"/>
      </w:r>
      <w:r>
        <w:rPr>
          <w:noProof/>
        </w:rPr>
        <w:instrText xml:space="preserve"> PAGEREF _Toc187393149 \h </w:instrText>
      </w:r>
      <w:r>
        <w:rPr>
          <w:noProof/>
        </w:rPr>
      </w:r>
      <w:r>
        <w:rPr>
          <w:noProof/>
        </w:rPr>
        <w:fldChar w:fldCharType="separate"/>
      </w:r>
      <w:r>
        <w:rPr>
          <w:noProof/>
        </w:rPr>
        <w:t>26</w:t>
      </w:r>
      <w:r>
        <w:rPr>
          <w:noProof/>
        </w:rPr>
        <w:fldChar w:fldCharType="end"/>
      </w:r>
    </w:p>
    <w:p w14:paraId="1303D950" w14:textId="2A535E17"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6.2.3.1.3.1</w:t>
      </w:r>
      <w:r>
        <w:rPr>
          <w:rFonts w:asciiTheme="minorHAnsi" w:eastAsiaTheme="minorEastAsia" w:hAnsiTheme="minorHAnsi" w:cstheme="minorBidi"/>
          <w:noProof/>
          <w:kern w:val="2"/>
          <w:sz w:val="24"/>
          <w:szCs w:val="24"/>
          <w:lang w:eastAsia="en-GB"/>
          <w14:ligatures w14:val="standardContextual"/>
        </w:rPr>
        <w:tab/>
      </w:r>
      <w:r>
        <w:rPr>
          <w:noProof/>
        </w:rPr>
        <w:t>Parameters to be optimized</w:t>
      </w:r>
      <w:r>
        <w:rPr>
          <w:noProof/>
        </w:rPr>
        <w:tab/>
      </w:r>
      <w:r>
        <w:rPr>
          <w:noProof/>
        </w:rPr>
        <w:fldChar w:fldCharType="begin" w:fldLock="1"/>
      </w:r>
      <w:r>
        <w:rPr>
          <w:noProof/>
        </w:rPr>
        <w:instrText xml:space="preserve"> PAGEREF _Toc187393150 \h </w:instrText>
      </w:r>
      <w:r>
        <w:rPr>
          <w:noProof/>
        </w:rPr>
      </w:r>
      <w:r>
        <w:rPr>
          <w:noProof/>
        </w:rPr>
        <w:fldChar w:fldCharType="separate"/>
      </w:r>
      <w:r>
        <w:rPr>
          <w:noProof/>
        </w:rPr>
        <w:t>26</w:t>
      </w:r>
      <w:r>
        <w:rPr>
          <w:noProof/>
        </w:rPr>
        <w:fldChar w:fldCharType="end"/>
      </w:r>
    </w:p>
    <w:p w14:paraId="15B49B92" w14:textId="3CEC1105" w:rsidR="001154DB" w:rsidRDefault="001154DB">
      <w:pPr>
        <w:pStyle w:val="TOC6"/>
        <w:rPr>
          <w:rFonts w:asciiTheme="minorHAnsi" w:eastAsiaTheme="minorEastAsia" w:hAnsiTheme="minorHAnsi" w:cstheme="minorBidi"/>
          <w:noProof/>
          <w:kern w:val="2"/>
          <w:sz w:val="24"/>
          <w:szCs w:val="24"/>
          <w:lang w:eastAsia="en-GB"/>
          <w14:ligatures w14:val="standardContextual"/>
        </w:rPr>
      </w:pPr>
      <w:r>
        <w:rPr>
          <w:noProof/>
        </w:rPr>
        <w:t>6.2.3.1.3.2</w:t>
      </w:r>
      <w:r>
        <w:rPr>
          <w:rFonts w:asciiTheme="minorHAnsi" w:eastAsiaTheme="minorEastAsia" w:hAnsiTheme="minorHAnsi" w:cstheme="minorBidi"/>
          <w:noProof/>
          <w:kern w:val="2"/>
          <w:sz w:val="24"/>
          <w:szCs w:val="24"/>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_Toc187393151 \h </w:instrText>
      </w:r>
      <w:r>
        <w:rPr>
          <w:noProof/>
        </w:rPr>
      </w:r>
      <w:r>
        <w:rPr>
          <w:noProof/>
        </w:rPr>
        <w:fldChar w:fldCharType="separate"/>
      </w:r>
      <w:r>
        <w:rPr>
          <w:noProof/>
        </w:rPr>
        <w:t>26</w:t>
      </w:r>
      <w:r>
        <w:rPr>
          <w:noProof/>
        </w:rPr>
        <w:fldChar w:fldCharType="end"/>
      </w:r>
    </w:p>
    <w:p w14:paraId="4CC0EAC8" w14:textId="42BCEE30"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_Toc187393152 \h </w:instrText>
      </w:r>
      <w:r>
        <w:rPr>
          <w:noProof/>
        </w:rPr>
      </w:r>
      <w:r>
        <w:rPr>
          <w:noProof/>
        </w:rPr>
        <w:fldChar w:fldCharType="separate"/>
      </w:r>
      <w:r>
        <w:rPr>
          <w:noProof/>
        </w:rPr>
        <w:t>28</w:t>
      </w:r>
      <w:r>
        <w:rPr>
          <w:noProof/>
        </w:rPr>
        <w:fldChar w:fldCharType="end"/>
      </w:r>
    </w:p>
    <w:p w14:paraId="1FFBE415" w14:textId="749F389A"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Energy saving activation</w:t>
      </w:r>
      <w:r>
        <w:rPr>
          <w:noProof/>
        </w:rPr>
        <w:tab/>
      </w:r>
      <w:r>
        <w:rPr>
          <w:noProof/>
        </w:rPr>
        <w:fldChar w:fldCharType="begin" w:fldLock="1"/>
      </w:r>
      <w:r>
        <w:rPr>
          <w:noProof/>
        </w:rPr>
        <w:instrText xml:space="preserve"> PAGEREF _Toc187393153 \h </w:instrText>
      </w:r>
      <w:r>
        <w:rPr>
          <w:noProof/>
        </w:rPr>
      </w:r>
      <w:r>
        <w:rPr>
          <w:noProof/>
        </w:rPr>
        <w:fldChar w:fldCharType="separate"/>
      </w:r>
      <w:r>
        <w:rPr>
          <w:noProof/>
        </w:rPr>
        <w:t>28</w:t>
      </w:r>
      <w:r>
        <w:rPr>
          <w:noProof/>
        </w:rPr>
        <w:fldChar w:fldCharType="end"/>
      </w:r>
    </w:p>
    <w:p w14:paraId="1D69C2E9" w14:textId="12430777"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Energy saving deactivation</w:t>
      </w:r>
      <w:r>
        <w:rPr>
          <w:noProof/>
        </w:rPr>
        <w:tab/>
      </w:r>
      <w:r>
        <w:rPr>
          <w:noProof/>
        </w:rPr>
        <w:fldChar w:fldCharType="begin" w:fldLock="1"/>
      </w:r>
      <w:r>
        <w:rPr>
          <w:noProof/>
        </w:rPr>
        <w:instrText xml:space="preserve"> PAGEREF _Toc187393154 \h </w:instrText>
      </w:r>
      <w:r>
        <w:rPr>
          <w:noProof/>
        </w:rPr>
      </w:r>
      <w:r>
        <w:rPr>
          <w:noProof/>
        </w:rPr>
        <w:fldChar w:fldCharType="separate"/>
      </w:r>
      <w:r>
        <w:rPr>
          <w:noProof/>
        </w:rPr>
        <w:t>29</w:t>
      </w:r>
      <w:r>
        <w:rPr>
          <w:noProof/>
        </w:rPr>
        <w:fldChar w:fldCharType="end"/>
      </w:r>
    </w:p>
    <w:p w14:paraId="7D6730D8" w14:textId="23FF3054" w:rsidR="001154DB" w:rsidRDefault="001154DB">
      <w:pPr>
        <w:pStyle w:val="TOC2"/>
        <w:rPr>
          <w:rFonts w:asciiTheme="minorHAnsi" w:eastAsiaTheme="minorEastAsia" w:hAnsiTheme="minorHAnsi" w:cstheme="minorBidi"/>
          <w:noProof/>
          <w:kern w:val="2"/>
          <w:sz w:val="24"/>
          <w:szCs w:val="24"/>
          <w:lang w:eastAsia="en-GB"/>
          <w14:ligatures w14:val="standardContextual"/>
        </w:rPr>
      </w:pPr>
      <w:r w:rsidRPr="00285832">
        <w:rPr>
          <w:rFonts w:eastAsia="SimSun"/>
          <w:noProof/>
        </w:rPr>
        <w:t>6.3</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rPr>
        <w:t>Solutions for energy consumption</w:t>
      </w:r>
      <w:r>
        <w:rPr>
          <w:noProof/>
        </w:rPr>
        <w:tab/>
      </w:r>
      <w:r>
        <w:rPr>
          <w:noProof/>
        </w:rPr>
        <w:fldChar w:fldCharType="begin" w:fldLock="1"/>
      </w:r>
      <w:r>
        <w:rPr>
          <w:noProof/>
        </w:rPr>
        <w:instrText xml:space="preserve"> PAGEREF _Toc187393155 \h </w:instrText>
      </w:r>
      <w:r>
        <w:rPr>
          <w:noProof/>
        </w:rPr>
      </w:r>
      <w:r>
        <w:rPr>
          <w:noProof/>
        </w:rPr>
        <w:fldChar w:fldCharType="separate"/>
      </w:r>
      <w:r>
        <w:rPr>
          <w:noProof/>
        </w:rPr>
        <w:t>29</w:t>
      </w:r>
      <w:r>
        <w:rPr>
          <w:noProof/>
        </w:rPr>
        <w:fldChar w:fldCharType="end"/>
      </w:r>
    </w:p>
    <w:p w14:paraId="7AC9C441" w14:textId="258B3CFD"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sidRPr="00285832">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rPr>
        <w:t>Solution for energy consumption of PNFs</w:t>
      </w:r>
      <w:r>
        <w:rPr>
          <w:noProof/>
        </w:rPr>
        <w:tab/>
      </w:r>
      <w:r>
        <w:rPr>
          <w:noProof/>
        </w:rPr>
        <w:fldChar w:fldCharType="begin" w:fldLock="1"/>
      </w:r>
      <w:r>
        <w:rPr>
          <w:noProof/>
        </w:rPr>
        <w:instrText xml:space="preserve"> PAGEREF _Toc187393156 \h </w:instrText>
      </w:r>
      <w:r>
        <w:rPr>
          <w:noProof/>
        </w:rPr>
      </w:r>
      <w:r>
        <w:rPr>
          <w:noProof/>
        </w:rPr>
        <w:fldChar w:fldCharType="separate"/>
      </w:r>
      <w:r>
        <w:rPr>
          <w:noProof/>
        </w:rPr>
        <w:t>29</w:t>
      </w:r>
      <w:r>
        <w:rPr>
          <w:noProof/>
        </w:rPr>
        <w:fldChar w:fldCharType="end"/>
      </w:r>
    </w:p>
    <w:p w14:paraId="297AE022" w14:textId="59215DEC" w:rsidR="001154DB" w:rsidRDefault="001154DB">
      <w:pPr>
        <w:pStyle w:val="TOC3"/>
        <w:rPr>
          <w:rFonts w:asciiTheme="minorHAnsi" w:eastAsiaTheme="minorEastAsia" w:hAnsiTheme="minorHAnsi" w:cstheme="minorBidi"/>
          <w:noProof/>
          <w:kern w:val="2"/>
          <w:sz w:val="24"/>
          <w:szCs w:val="24"/>
          <w:lang w:eastAsia="en-GB"/>
          <w14:ligatures w14:val="standardContextual"/>
        </w:rPr>
      </w:pPr>
      <w:r w:rsidRPr="00285832">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rPr>
        <w:t>Solution for energy consumption of VNF/VNFCs</w:t>
      </w:r>
      <w:r>
        <w:rPr>
          <w:noProof/>
        </w:rPr>
        <w:tab/>
      </w:r>
      <w:r>
        <w:rPr>
          <w:noProof/>
        </w:rPr>
        <w:fldChar w:fldCharType="begin" w:fldLock="1"/>
      </w:r>
      <w:r>
        <w:rPr>
          <w:noProof/>
        </w:rPr>
        <w:instrText xml:space="preserve"> PAGEREF _Toc187393157 \h </w:instrText>
      </w:r>
      <w:r>
        <w:rPr>
          <w:noProof/>
        </w:rPr>
      </w:r>
      <w:r>
        <w:rPr>
          <w:noProof/>
        </w:rPr>
        <w:fldChar w:fldCharType="separate"/>
      </w:r>
      <w:r>
        <w:rPr>
          <w:noProof/>
        </w:rPr>
        <w:t>29</w:t>
      </w:r>
      <w:r>
        <w:rPr>
          <w:noProof/>
        </w:rPr>
        <w:fldChar w:fldCharType="end"/>
      </w:r>
    </w:p>
    <w:p w14:paraId="69F54F31" w14:textId="18C58AE2"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sidRPr="00285832">
        <w:rPr>
          <w:rFonts w:eastAsia="SimSun"/>
          <w:noProof/>
        </w:rPr>
        <w:t>6.3.2.1</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rPr>
        <w:t>Introduction</w:t>
      </w:r>
      <w:r>
        <w:rPr>
          <w:noProof/>
        </w:rPr>
        <w:tab/>
      </w:r>
      <w:r>
        <w:rPr>
          <w:noProof/>
        </w:rPr>
        <w:fldChar w:fldCharType="begin" w:fldLock="1"/>
      </w:r>
      <w:r>
        <w:rPr>
          <w:noProof/>
        </w:rPr>
        <w:instrText xml:space="preserve"> PAGEREF _Toc187393158 \h </w:instrText>
      </w:r>
      <w:r>
        <w:rPr>
          <w:noProof/>
        </w:rPr>
      </w:r>
      <w:r>
        <w:rPr>
          <w:noProof/>
        </w:rPr>
        <w:fldChar w:fldCharType="separate"/>
      </w:r>
      <w:r>
        <w:rPr>
          <w:noProof/>
        </w:rPr>
        <w:t>29</w:t>
      </w:r>
      <w:r>
        <w:rPr>
          <w:noProof/>
        </w:rPr>
        <w:fldChar w:fldCharType="end"/>
      </w:r>
    </w:p>
    <w:p w14:paraId="02EBF8A6" w14:textId="14170484" w:rsidR="001154DB" w:rsidRDefault="001154DB">
      <w:pPr>
        <w:pStyle w:val="TOC4"/>
        <w:rPr>
          <w:rFonts w:asciiTheme="minorHAnsi" w:eastAsiaTheme="minorEastAsia" w:hAnsiTheme="minorHAnsi" w:cstheme="minorBidi"/>
          <w:noProof/>
          <w:kern w:val="2"/>
          <w:sz w:val="24"/>
          <w:szCs w:val="24"/>
          <w:lang w:eastAsia="en-GB"/>
          <w14:ligatures w14:val="standardContextual"/>
        </w:rPr>
      </w:pPr>
      <w:r w:rsidRPr="00285832">
        <w:rPr>
          <w:rFonts w:eastAsia="SimSun"/>
          <w:noProof/>
        </w:rPr>
        <w:t>6.3.2.2</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rPr>
        <w:t>Solution for VM-based VNF/VNFCs</w:t>
      </w:r>
      <w:r>
        <w:rPr>
          <w:noProof/>
        </w:rPr>
        <w:tab/>
      </w:r>
      <w:r>
        <w:rPr>
          <w:noProof/>
        </w:rPr>
        <w:fldChar w:fldCharType="begin" w:fldLock="1"/>
      </w:r>
      <w:r>
        <w:rPr>
          <w:noProof/>
        </w:rPr>
        <w:instrText xml:space="preserve"> PAGEREF _Toc187393159 \h </w:instrText>
      </w:r>
      <w:r>
        <w:rPr>
          <w:noProof/>
        </w:rPr>
      </w:r>
      <w:r>
        <w:rPr>
          <w:noProof/>
        </w:rPr>
        <w:fldChar w:fldCharType="separate"/>
      </w:r>
      <w:r>
        <w:rPr>
          <w:noProof/>
        </w:rPr>
        <w:t>30</w:t>
      </w:r>
      <w:r>
        <w:rPr>
          <w:noProof/>
        </w:rPr>
        <w:fldChar w:fldCharType="end"/>
      </w:r>
    </w:p>
    <w:p w14:paraId="31AEB6B9" w14:textId="1FAE20D2" w:rsidR="001154DB" w:rsidRDefault="001154DB">
      <w:pPr>
        <w:pStyle w:val="TOC5"/>
        <w:rPr>
          <w:rFonts w:asciiTheme="minorHAnsi" w:eastAsiaTheme="minorEastAsia" w:hAnsiTheme="minorHAnsi" w:cstheme="minorBidi"/>
          <w:noProof/>
          <w:kern w:val="2"/>
          <w:sz w:val="24"/>
          <w:szCs w:val="24"/>
          <w:lang w:eastAsia="en-GB"/>
          <w14:ligatures w14:val="standardContextual"/>
        </w:rPr>
      </w:pPr>
      <w:r w:rsidRPr="00285832">
        <w:rPr>
          <w:rFonts w:eastAsia="SimSun"/>
          <w:noProof/>
          <w:lang w:val="en-US"/>
        </w:rPr>
        <w:t>6.3.2.2.1</w:t>
      </w:r>
      <w:r>
        <w:rPr>
          <w:rFonts w:asciiTheme="minorHAnsi" w:eastAsiaTheme="minorEastAsia" w:hAnsiTheme="minorHAnsi" w:cstheme="minorBidi"/>
          <w:noProof/>
          <w:kern w:val="2"/>
          <w:sz w:val="24"/>
          <w:szCs w:val="24"/>
          <w:lang w:eastAsia="en-GB"/>
          <w14:ligatures w14:val="standardContextual"/>
        </w:rPr>
        <w:tab/>
      </w:r>
      <w:r w:rsidRPr="00285832">
        <w:rPr>
          <w:rFonts w:eastAsia="SimSun"/>
          <w:noProof/>
          <w:lang w:val="en-US"/>
        </w:rPr>
        <w:t>Solution based on vCPU usage of virtual compute resources</w:t>
      </w:r>
      <w:r>
        <w:rPr>
          <w:noProof/>
        </w:rPr>
        <w:tab/>
      </w:r>
      <w:r>
        <w:rPr>
          <w:noProof/>
        </w:rPr>
        <w:fldChar w:fldCharType="begin" w:fldLock="1"/>
      </w:r>
      <w:r>
        <w:rPr>
          <w:noProof/>
        </w:rPr>
        <w:instrText xml:space="preserve"> PAGEREF _Toc187393160 \h </w:instrText>
      </w:r>
      <w:r>
        <w:rPr>
          <w:noProof/>
        </w:rPr>
      </w:r>
      <w:r>
        <w:rPr>
          <w:noProof/>
        </w:rPr>
        <w:fldChar w:fldCharType="separate"/>
      </w:r>
      <w:r>
        <w:rPr>
          <w:noProof/>
        </w:rPr>
        <w:t>30</w:t>
      </w:r>
      <w:r>
        <w:rPr>
          <w:noProof/>
        </w:rPr>
        <w:fldChar w:fldCharType="end"/>
      </w:r>
    </w:p>
    <w:p w14:paraId="16A49674" w14:textId="23FC588A" w:rsidR="001154DB" w:rsidRDefault="001154DB" w:rsidP="00115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 UML source code</w:t>
      </w:r>
      <w:r>
        <w:rPr>
          <w:noProof/>
        </w:rPr>
        <w:tab/>
      </w:r>
      <w:r>
        <w:rPr>
          <w:noProof/>
        </w:rPr>
        <w:fldChar w:fldCharType="begin" w:fldLock="1"/>
      </w:r>
      <w:r>
        <w:rPr>
          <w:noProof/>
        </w:rPr>
        <w:instrText xml:space="preserve"> PAGEREF _Toc187393161 \h </w:instrText>
      </w:r>
      <w:r>
        <w:rPr>
          <w:noProof/>
        </w:rPr>
      </w:r>
      <w:r>
        <w:rPr>
          <w:noProof/>
        </w:rPr>
        <w:fldChar w:fldCharType="separate"/>
      </w:r>
      <w:r>
        <w:rPr>
          <w:noProof/>
        </w:rPr>
        <w:t>32</w:t>
      </w:r>
      <w:r>
        <w:rPr>
          <w:noProof/>
        </w:rPr>
        <w:fldChar w:fldCharType="end"/>
      </w:r>
    </w:p>
    <w:p w14:paraId="432C8FF2" w14:textId="032FD40E"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Distributed energy saving activation</w:t>
      </w:r>
      <w:r>
        <w:rPr>
          <w:noProof/>
        </w:rPr>
        <w:tab/>
      </w:r>
      <w:r>
        <w:rPr>
          <w:noProof/>
        </w:rPr>
        <w:fldChar w:fldCharType="begin" w:fldLock="1"/>
      </w:r>
      <w:r>
        <w:rPr>
          <w:noProof/>
        </w:rPr>
        <w:instrText xml:space="preserve"> PAGEREF _Toc187393162 \h </w:instrText>
      </w:r>
      <w:r>
        <w:rPr>
          <w:noProof/>
        </w:rPr>
      </w:r>
      <w:r>
        <w:rPr>
          <w:noProof/>
        </w:rPr>
        <w:fldChar w:fldCharType="separate"/>
      </w:r>
      <w:r>
        <w:rPr>
          <w:noProof/>
        </w:rPr>
        <w:t>32</w:t>
      </w:r>
      <w:r>
        <w:rPr>
          <w:noProof/>
        </w:rPr>
        <w:fldChar w:fldCharType="end"/>
      </w:r>
    </w:p>
    <w:p w14:paraId="1F9B0C69" w14:textId="24588095"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Distributed energy saving deactivation</w:t>
      </w:r>
      <w:r>
        <w:rPr>
          <w:noProof/>
        </w:rPr>
        <w:tab/>
      </w:r>
      <w:r>
        <w:rPr>
          <w:noProof/>
        </w:rPr>
        <w:fldChar w:fldCharType="begin" w:fldLock="1"/>
      </w:r>
      <w:r>
        <w:rPr>
          <w:noProof/>
        </w:rPr>
        <w:instrText xml:space="preserve"> PAGEREF _Toc187393163 \h </w:instrText>
      </w:r>
      <w:r>
        <w:rPr>
          <w:noProof/>
        </w:rPr>
      </w:r>
      <w:r>
        <w:rPr>
          <w:noProof/>
        </w:rPr>
        <w:fldChar w:fldCharType="separate"/>
      </w:r>
      <w:r>
        <w:rPr>
          <w:noProof/>
        </w:rPr>
        <w:t>32</w:t>
      </w:r>
      <w:r>
        <w:rPr>
          <w:noProof/>
        </w:rPr>
        <w:fldChar w:fldCharType="end"/>
      </w:r>
    </w:p>
    <w:p w14:paraId="1A37D54A" w14:textId="689B0D0B"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Centralized energy saving activation</w:t>
      </w:r>
      <w:r>
        <w:rPr>
          <w:noProof/>
        </w:rPr>
        <w:tab/>
      </w:r>
      <w:r>
        <w:rPr>
          <w:noProof/>
        </w:rPr>
        <w:fldChar w:fldCharType="begin" w:fldLock="1"/>
      </w:r>
      <w:r>
        <w:rPr>
          <w:noProof/>
        </w:rPr>
        <w:instrText xml:space="preserve"> PAGEREF _Toc187393164 \h </w:instrText>
      </w:r>
      <w:r>
        <w:rPr>
          <w:noProof/>
        </w:rPr>
      </w:r>
      <w:r>
        <w:rPr>
          <w:noProof/>
        </w:rPr>
        <w:fldChar w:fldCharType="separate"/>
      </w:r>
      <w:r>
        <w:rPr>
          <w:noProof/>
        </w:rPr>
        <w:t>32</w:t>
      </w:r>
      <w:r>
        <w:rPr>
          <w:noProof/>
        </w:rPr>
        <w:fldChar w:fldCharType="end"/>
      </w:r>
    </w:p>
    <w:p w14:paraId="6AFE33C0" w14:textId="3CFAB7A4" w:rsidR="001154DB" w:rsidRDefault="001154D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Centralized energy saving deactivation</w:t>
      </w:r>
      <w:r>
        <w:rPr>
          <w:noProof/>
        </w:rPr>
        <w:tab/>
      </w:r>
      <w:r>
        <w:rPr>
          <w:noProof/>
        </w:rPr>
        <w:fldChar w:fldCharType="begin" w:fldLock="1"/>
      </w:r>
      <w:r>
        <w:rPr>
          <w:noProof/>
        </w:rPr>
        <w:instrText xml:space="preserve"> PAGEREF _Toc187393165 \h </w:instrText>
      </w:r>
      <w:r>
        <w:rPr>
          <w:noProof/>
        </w:rPr>
      </w:r>
      <w:r>
        <w:rPr>
          <w:noProof/>
        </w:rPr>
        <w:fldChar w:fldCharType="separate"/>
      </w:r>
      <w:r>
        <w:rPr>
          <w:noProof/>
        </w:rPr>
        <w:t>33</w:t>
      </w:r>
      <w:r>
        <w:rPr>
          <w:noProof/>
        </w:rPr>
        <w:fldChar w:fldCharType="end"/>
      </w:r>
    </w:p>
    <w:p w14:paraId="35142B9C" w14:textId="22AC315C" w:rsidR="001154DB" w:rsidRDefault="001154DB" w:rsidP="00115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_Toc187393166 \h </w:instrText>
      </w:r>
      <w:r>
        <w:rPr>
          <w:noProof/>
        </w:rPr>
      </w:r>
      <w:r>
        <w:rPr>
          <w:noProof/>
        </w:rPr>
        <w:fldChar w:fldCharType="separate"/>
      </w:r>
      <w:r>
        <w:rPr>
          <w:noProof/>
        </w:rPr>
        <w:t>34</w:t>
      </w:r>
      <w:r>
        <w:rPr>
          <w:noProof/>
        </w:rPr>
        <w:fldChar w:fldCharType="end"/>
      </w:r>
    </w:p>
    <w:p w14:paraId="39D04855" w14:textId="61D9D803" w:rsidR="00080512" w:rsidRPr="008577C3" w:rsidRDefault="005305C6">
      <w:r>
        <w:rPr>
          <w:noProof/>
          <w:sz w:val="22"/>
        </w:rPr>
        <w:fldChar w:fldCharType="end"/>
      </w:r>
    </w:p>
    <w:p w14:paraId="0673B3B5" w14:textId="77777777" w:rsidR="00080512" w:rsidRPr="008577C3" w:rsidRDefault="00080512">
      <w:pPr>
        <w:pStyle w:val="Heading1"/>
      </w:pPr>
      <w:r w:rsidRPr="008577C3">
        <w:br w:type="page"/>
      </w:r>
      <w:bookmarkStart w:id="3" w:name="_Toc34300915"/>
      <w:bookmarkStart w:id="4" w:name="_Toc43730744"/>
      <w:bookmarkStart w:id="5" w:name="_Toc187393066"/>
      <w:r w:rsidRPr="008577C3">
        <w:lastRenderedPageBreak/>
        <w:t>Foreword</w:t>
      </w:r>
      <w:bookmarkEnd w:id="3"/>
      <w:bookmarkEnd w:id="4"/>
      <w:bookmarkEnd w:id="5"/>
    </w:p>
    <w:p w14:paraId="1FC1DD87"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6B5C556A"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5A763" w14:textId="77777777" w:rsidR="00080512" w:rsidRPr="008577C3" w:rsidRDefault="00080512">
      <w:pPr>
        <w:pStyle w:val="B10"/>
      </w:pPr>
      <w:r w:rsidRPr="008577C3">
        <w:t>Version x.y.z</w:t>
      </w:r>
    </w:p>
    <w:p w14:paraId="1B335FC0" w14:textId="77777777" w:rsidR="00080512" w:rsidRPr="008577C3" w:rsidRDefault="00080512">
      <w:pPr>
        <w:pStyle w:val="B10"/>
      </w:pPr>
      <w:r w:rsidRPr="008577C3">
        <w:t>where:</w:t>
      </w:r>
    </w:p>
    <w:p w14:paraId="1CED19FA" w14:textId="77777777" w:rsidR="00080512" w:rsidRPr="008577C3" w:rsidRDefault="00080512">
      <w:pPr>
        <w:pStyle w:val="B2"/>
      </w:pPr>
      <w:r w:rsidRPr="008577C3">
        <w:t>x</w:t>
      </w:r>
      <w:r w:rsidRPr="008577C3">
        <w:tab/>
        <w:t>the first digit:</w:t>
      </w:r>
    </w:p>
    <w:p w14:paraId="4F0A3B66" w14:textId="77777777" w:rsidR="00080512" w:rsidRPr="008577C3" w:rsidRDefault="00080512">
      <w:pPr>
        <w:pStyle w:val="B3"/>
      </w:pPr>
      <w:r w:rsidRPr="008577C3">
        <w:t>1</w:t>
      </w:r>
      <w:r w:rsidRPr="008577C3">
        <w:tab/>
        <w:t>presented to TSG for information;</w:t>
      </w:r>
    </w:p>
    <w:p w14:paraId="56959F01" w14:textId="77777777" w:rsidR="00080512" w:rsidRPr="008577C3" w:rsidRDefault="00080512">
      <w:pPr>
        <w:pStyle w:val="B3"/>
      </w:pPr>
      <w:r w:rsidRPr="008577C3">
        <w:t>2</w:t>
      </w:r>
      <w:r w:rsidRPr="008577C3">
        <w:tab/>
        <w:t>presented to TSG for approval;</w:t>
      </w:r>
    </w:p>
    <w:p w14:paraId="4501D93B" w14:textId="77777777" w:rsidR="00080512" w:rsidRPr="008577C3" w:rsidRDefault="00080512">
      <w:pPr>
        <w:pStyle w:val="B3"/>
      </w:pPr>
      <w:r w:rsidRPr="008577C3">
        <w:t>3</w:t>
      </w:r>
      <w:r w:rsidRPr="008577C3">
        <w:tab/>
        <w:t>or greater indicates TSG approved document under change control.</w:t>
      </w:r>
    </w:p>
    <w:p w14:paraId="72F78D8A"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1DFDD08F" w14:textId="77777777" w:rsidR="00080512" w:rsidRDefault="00080512">
      <w:pPr>
        <w:pStyle w:val="B2"/>
      </w:pPr>
      <w:r w:rsidRPr="008577C3">
        <w:t>z</w:t>
      </w:r>
      <w:r w:rsidRPr="008577C3">
        <w:tab/>
        <w:t>the third digit is incremented when editorial only changes have been incorporated in the document.</w:t>
      </w:r>
    </w:p>
    <w:p w14:paraId="2D36C74E" w14:textId="77777777" w:rsidR="00AC70F1" w:rsidRDefault="00AC70F1" w:rsidP="00AC70F1">
      <w:r>
        <w:t>In the present document, certain modal verbs have the following meanings:</w:t>
      </w:r>
    </w:p>
    <w:p w14:paraId="2988CE82" w14:textId="77777777" w:rsidR="00AC70F1" w:rsidRDefault="00AC70F1" w:rsidP="00AC70F1">
      <w:pPr>
        <w:pStyle w:val="EX"/>
      </w:pPr>
      <w:r w:rsidRPr="008C384C">
        <w:rPr>
          <w:b/>
        </w:rPr>
        <w:t>shall</w:t>
      </w:r>
      <w:r>
        <w:tab/>
      </w:r>
      <w:r>
        <w:tab/>
        <w:t>indicates a mandatory requirement to do something</w:t>
      </w:r>
    </w:p>
    <w:p w14:paraId="00671C89" w14:textId="77777777" w:rsidR="00AC70F1" w:rsidRDefault="00AC70F1" w:rsidP="00AC70F1">
      <w:pPr>
        <w:pStyle w:val="EX"/>
      </w:pPr>
      <w:r w:rsidRPr="008C384C">
        <w:rPr>
          <w:b/>
        </w:rPr>
        <w:t>shall not</w:t>
      </w:r>
      <w:r>
        <w:tab/>
        <w:t>indicates an interdiction (prohibition) to do something</w:t>
      </w:r>
    </w:p>
    <w:p w14:paraId="0EBE55F1"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36F3AB6F"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04A1F7" w14:textId="77777777" w:rsidR="00AC70F1" w:rsidRDefault="00AC70F1" w:rsidP="00AC70F1">
      <w:pPr>
        <w:pStyle w:val="EX"/>
      </w:pPr>
      <w:r w:rsidRPr="008C384C">
        <w:rPr>
          <w:b/>
        </w:rPr>
        <w:t>should</w:t>
      </w:r>
      <w:r>
        <w:tab/>
      </w:r>
      <w:r>
        <w:tab/>
        <w:t>indicates a recommendation to do something</w:t>
      </w:r>
    </w:p>
    <w:p w14:paraId="75C64836" w14:textId="77777777" w:rsidR="00AC70F1" w:rsidRDefault="00AC70F1" w:rsidP="00AC70F1">
      <w:pPr>
        <w:pStyle w:val="EX"/>
      </w:pPr>
      <w:r w:rsidRPr="008C384C">
        <w:rPr>
          <w:b/>
        </w:rPr>
        <w:t>should not</w:t>
      </w:r>
      <w:r>
        <w:tab/>
        <w:t>indicates a recommendation not to do something</w:t>
      </w:r>
    </w:p>
    <w:p w14:paraId="52CD2465" w14:textId="77777777" w:rsidR="00AC70F1" w:rsidRDefault="00AC70F1" w:rsidP="00AC70F1">
      <w:pPr>
        <w:pStyle w:val="EX"/>
      </w:pPr>
      <w:r w:rsidRPr="00774DA4">
        <w:rPr>
          <w:b/>
        </w:rPr>
        <w:t>may</w:t>
      </w:r>
      <w:r>
        <w:tab/>
      </w:r>
      <w:r>
        <w:tab/>
        <w:t>indicates permission to do something</w:t>
      </w:r>
    </w:p>
    <w:p w14:paraId="22FA1C5F" w14:textId="77777777" w:rsidR="00AC70F1" w:rsidRDefault="00AC70F1" w:rsidP="00AC70F1">
      <w:pPr>
        <w:pStyle w:val="EX"/>
      </w:pPr>
      <w:r w:rsidRPr="00774DA4">
        <w:rPr>
          <w:b/>
        </w:rPr>
        <w:t>need not</w:t>
      </w:r>
      <w:r>
        <w:tab/>
        <w:t>indicates permission not to do something</w:t>
      </w:r>
    </w:p>
    <w:p w14:paraId="701F2EA4"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774D4A60" w14:textId="77777777" w:rsidR="00AC70F1" w:rsidRDefault="00AC70F1" w:rsidP="00AC70F1">
      <w:pPr>
        <w:pStyle w:val="EX"/>
      </w:pPr>
      <w:r w:rsidRPr="00774DA4">
        <w:rPr>
          <w:b/>
        </w:rPr>
        <w:t>can</w:t>
      </w:r>
      <w:r>
        <w:tab/>
      </w:r>
      <w:r>
        <w:tab/>
        <w:t>indicates that something is possible</w:t>
      </w:r>
    </w:p>
    <w:p w14:paraId="6B2B4E5E" w14:textId="77777777" w:rsidR="00AC70F1" w:rsidRDefault="00AC70F1" w:rsidP="00AC70F1">
      <w:pPr>
        <w:pStyle w:val="EX"/>
      </w:pPr>
      <w:r w:rsidRPr="00774DA4">
        <w:rPr>
          <w:b/>
        </w:rPr>
        <w:t>cannot</w:t>
      </w:r>
      <w:r>
        <w:tab/>
      </w:r>
      <w:r>
        <w:tab/>
        <w:t>indicates that something is impossible</w:t>
      </w:r>
    </w:p>
    <w:p w14:paraId="776A51F9" w14:textId="77777777" w:rsidR="00AC70F1" w:rsidRDefault="00AC70F1" w:rsidP="00AC70F1">
      <w:pPr>
        <w:pStyle w:val="EX"/>
      </w:pPr>
      <w:r>
        <w:t>The constructions "can" and "cannot" shall not to be used as substitutes for "may" and "need not".</w:t>
      </w:r>
    </w:p>
    <w:p w14:paraId="44D7B7F7"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2B957F9"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B70ABBF"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C799261"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F184D5" w14:textId="77777777" w:rsidR="00AC70F1" w:rsidRDefault="00AC70F1" w:rsidP="00AC70F1">
      <w:r>
        <w:t>In addition:</w:t>
      </w:r>
    </w:p>
    <w:p w14:paraId="6281A0F0" w14:textId="77777777" w:rsidR="00AC70F1" w:rsidRDefault="00AC70F1" w:rsidP="00AC70F1">
      <w:pPr>
        <w:pStyle w:val="EX"/>
      </w:pPr>
      <w:r w:rsidRPr="00647114">
        <w:rPr>
          <w:b/>
        </w:rPr>
        <w:t>is</w:t>
      </w:r>
      <w:r>
        <w:tab/>
        <w:t>(or any other verb in the indicative mood) indicates a statement of fact</w:t>
      </w:r>
    </w:p>
    <w:p w14:paraId="220814EB" w14:textId="77777777" w:rsidR="00AC70F1" w:rsidRDefault="00AC70F1" w:rsidP="00AC70F1">
      <w:pPr>
        <w:pStyle w:val="EX"/>
      </w:pPr>
      <w:r w:rsidRPr="00647114">
        <w:rPr>
          <w:b/>
        </w:rPr>
        <w:t>is not</w:t>
      </w:r>
      <w:r>
        <w:tab/>
        <w:t>(or any other negative verb in the indicative mood) indicates a statement of fact</w:t>
      </w:r>
    </w:p>
    <w:p w14:paraId="2B174D45" w14:textId="77777777" w:rsidR="00AC70F1" w:rsidRPr="004D3578" w:rsidRDefault="00AC70F1" w:rsidP="00AC70F1">
      <w:pPr>
        <w:pStyle w:val="EX"/>
      </w:pPr>
      <w:r>
        <w:t>The constructions "is" and "is not" do not indicate requirements.</w:t>
      </w:r>
    </w:p>
    <w:p w14:paraId="37FC1800" w14:textId="77777777" w:rsidR="00AC70F1" w:rsidRPr="008577C3" w:rsidRDefault="00AC70F1">
      <w:pPr>
        <w:pStyle w:val="B2"/>
      </w:pPr>
    </w:p>
    <w:p w14:paraId="5D3179DC" w14:textId="77777777" w:rsidR="00080512" w:rsidRPr="008577C3" w:rsidRDefault="00080512">
      <w:pPr>
        <w:pStyle w:val="Heading1"/>
      </w:pPr>
      <w:r w:rsidRPr="008577C3">
        <w:br w:type="page"/>
      </w:r>
      <w:bookmarkStart w:id="6" w:name="_Toc34300916"/>
      <w:bookmarkStart w:id="7" w:name="_Toc43730745"/>
      <w:bookmarkStart w:id="8" w:name="_Toc187393067"/>
      <w:r w:rsidRPr="008577C3">
        <w:lastRenderedPageBreak/>
        <w:t>1</w:t>
      </w:r>
      <w:r w:rsidRPr="008577C3">
        <w:tab/>
        <w:t>Scope</w:t>
      </w:r>
      <w:bookmarkEnd w:id="6"/>
      <w:bookmarkEnd w:id="7"/>
      <w:bookmarkEnd w:id="8"/>
    </w:p>
    <w:p w14:paraId="4E1CE029"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44D06CAC" w14:textId="77777777" w:rsidR="00080512" w:rsidRPr="008577C3" w:rsidRDefault="00080512">
      <w:pPr>
        <w:pStyle w:val="Heading1"/>
      </w:pPr>
      <w:bookmarkStart w:id="9" w:name="_Toc34300917"/>
      <w:bookmarkStart w:id="10" w:name="_Toc43730746"/>
      <w:bookmarkStart w:id="11" w:name="_Toc187393068"/>
      <w:r w:rsidRPr="008577C3">
        <w:t>2</w:t>
      </w:r>
      <w:r w:rsidRPr="008577C3">
        <w:tab/>
        <w:t>References</w:t>
      </w:r>
      <w:bookmarkEnd w:id="9"/>
      <w:bookmarkEnd w:id="10"/>
      <w:bookmarkEnd w:id="11"/>
    </w:p>
    <w:p w14:paraId="0AE5CBEB" w14:textId="77777777" w:rsidR="00080512" w:rsidRPr="008577C3" w:rsidRDefault="00080512">
      <w:r w:rsidRPr="008577C3">
        <w:t>The following documents contain provisions which, through reference in this text, constitute provisions of the present document.</w:t>
      </w:r>
    </w:p>
    <w:p w14:paraId="2CCCAA26" w14:textId="77777777"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42A83AFD"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4AEBC4D1"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14:paraId="51EA55A6" w14:textId="77777777" w:rsidR="00EC4A25" w:rsidRPr="008577C3" w:rsidRDefault="00EC4A25" w:rsidP="00EC4A25">
      <w:pPr>
        <w:pStyle w:val="EX"/>
      </w:pPr>
      <w:r w:rsidRPr="008577C3">
        <w:t>[1]</w:t>
      </w:r>
      <w:r w:rsidRPr="008577C3">
        <w:tab/>
        <w:t>3GPP TR 21.905: "Vocabulary for 3GPP Specifications".</w:t>
      </w:r>
    </w:p>
    <w:p w14:paraId="25E4A556"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4FA79A86"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BDFEF0D"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8E2C6E7" w14:textId="77777777" w:rsidR="00D50765" w:rsidRPr="008577C3" w:rsidRDefault="00D50765" w:rsidP="00D50765">
      <w:pPr>
        <w:pStyle w:val="EX"/>
      </w:pPr>
      <w:r w:rsidRPr="008577C3">
        <w:t>[5]</w:t>
      </w:r>
      <w:r w:rsidRPr="008577C3">
        <w:tab/>
        <w:t>3GPP TS 28.550: "Management and orchestration; Performance assurance".</w:t>
      </w:r>
    </w:p>
    <w:p w14:paraId="7EF54516" w14:textId="77777777" w:rsidR="00D50765" w:rsidRPr="008577C3" w:rsidRDefault="00D50765" w:rsidP="00D50765">
      <w:pPr>
        <w:pStyle w:val="EX"/>
      </w:pPr>
      <w:r w:rsidRPr="008577C3">
        <w:t>[6]</w:t>
      </w:r>
      <w:r w:rsidRPr="008577C3">
        <w:tab/>
        <w:t>3GPP TS 28.531: "Management and orchestration; Provisioning".</w:t>
      </w:r>
    </w:p>
    <w:p w14:paraId="22684D89" w14:textId="77777777" w:rsidR="00D50765" w:rsidRPr="008577C3" w:rsidRDefault="00D50765" w:rsidP="00D50765">
      <w:pPr>
        <w:pStyle w:val="EX"/>
      </w:pPr>
      <w:r w:rsidRPr="008577C3">
        <w:t>[7]</w:t>
      </w:r>
      <w:r w:rsidRPr="008577C3">
        <w:tab/>
        <w:t>3GPP TS 28.545: "Management and orchestration; Fault Supervision (FS)".</w:t>
      </w:r>
    </w:p>
    <w:p w14:paraId="16735405" w14:textId="77777777" w:rsidR="00935E60" w:rsidRPr="008577C3" w:rsidRDefault="00935E60" w:rsidP="00935E60">
      <w:pPr>
        <w:pStyle w:val="EX"/>
      </w:pPr>
      <w:r w:rsidRPr="008577C3">
        <w:t>[8]</w:t>
      </w:r>
      <w:r w:rsidRPr="008577C3">
        <w:tab/>
        <w:t>3GPP TS 32.432: "Telecommunication management; Performance measurement: File format definition".</w:t>
      </w:r>
    </w:p>
    <w:p w14:paraId="616AEFB9" w14:textId="77777777" w:rsidR="00935E60" w:rsidRPr="008577C3" w:rsidRDefault="00935E60" w:rsidP="00935E60">
      <w:pPr>
        <w:pStyle w:val="EX"/>
      </w:pPr>
      <w:r w:rsidRPr="008577C3">
        <w:t>[9]</w:t>
      </w:r>
      <w:r w:rsidRPr="008577C3">
        <w:tab/>
        <w:t>3GPP TS 32.435: "Telecommunication management; Performance measurement; eXtensible Markup Language (XML) file format definition".</w:t>
      </w:r>
    </w:p>
    <w:p w14:paraId="5E7B76FA"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41904ECE"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582C0396" w14:textId="77777777" w:rsidR="003128FA" w:rsidRPr="008577C3" w:rsidRDefault="003128FA" w:rsidP="003128FA">
      <w:pPr>
        <w:pStyle w:val="EX"/>
      </w:pPr>
      <w:r w:rsidRPr="008577C3">
        <w:t>[12]</w:t>
      </w:r>
      <w:r w:rsidRPr="008577C3">
        <w:tab/>
        <w:t>3GPP TS 38.401: "NG-RAN; Architecture description".</w:t>
      </w:r>
    </w:p>
    <w:p w14:paraId="2B9267A9"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2A9F93E4" w14:textId="31C80DEF" w:rsidR="00E647C9" w:rsidRDefault="00E647C9" w:rsidP="00E647C9">
      <w:pPr>
        <w:pStyle w:val="EX"/>
      </w:pPr>
      <w:r w:rsidRPr="008577C3">
        <w:t>[14]</w:t>
      </w:r>
      <w:r w:rsidRPr="008577C3">
        <w:tab/>
      </w:r>
      <w:r w:rsidR="00984D5E">
        <w:t>Void</w:t>
      </w:r>
      <w:r w:rsidRPr="008577C3">
        <w:t>.</w:t>
      </w:r>
    </w:p>
    <w:p w14:paraId="46F94EF8" w14:textId="77777777" w:rsidR="00141CBF" w:rsidRDefault="00141CBF" w:rsidP="00CB6257">
      <w:pPr>
        <w:pStyle w:val="EX"/>
      </w:pPr>
      <w:r w:rsidRPr="006D7ED8">
        <w:t>[</w:t>
      </w:r>
      <w:r>
        <w:t>15</w:t>
      </w:r>
      <w:r w:rsidRPr="006D7ED8">
        <w:t>]</w:t>
      </w:r>
      <w:r w:rsidRPr="006D7ED8">
        <w:tab/>
        <w:t>3GPP TS 28.552: "Management and orchestration; 5G performance measurements".</w:t>
      </w:r>
    </w:p>
    <w:p w14:paraId="65576253"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6463E902" w14:textId="77777777" w:rsidR="00141CBF" w:rsidRDefault="00C64FF8" w:rsidP="00E647C9">
      <w:pPr>
        <w:pStyle w:val="EX"/>
      </w:pPr>
      <w:r>
        <w:t>[17]</w:t>
      </w:r>
      <w:r>
        <w:tab/>
        <w:t>3GPP TS 32.551: "Energy Saving Managament (ESM); Concepts and requirements".</w:t>
      </w:r>
    </w:p>
    <w:p w14:paraId="67EEF047" w14:textId="77777777" w:rsidR="00621263" w:rsidRDefault="00621263" w:rsidP="00E647C9">
      <w:pPr>
        <w:pStyle w:val="EX"/>
      </w:pPr>
      <w:r>
        <w:lastRenderedPageBreak/>
        <w:t>[18]</w:t>
      </w:r>
      <w:r>
        <w:tab/>
        <w:t>3GPP TS 28.554: "Management and orchestration; 5G end to end Key Performance Indicators (KPI)".</w:t>
      </w:r>
    </w:p>
    <w:p w14:paraId="5484CBFA" w14:textId="77777777" w:rsidR="0057566A" w:rsidRDefault="0057566A" w:rsidP="0057566A">
      <w:pPr>
        <w:pStyle w:val="EX"/>
      </w:pPr>
      <w:r>
        <w:rPr>
          <w:lang w:val="en-US"/>
        </w:rPr>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05921D26" w14:textId="77777777" w:rsidR="0057566A" w:rsidRDefault="0057566A" w:rsidP="0057566A">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517500C9" w14:textId="77777777" w:rsidR="00984D5E" w:rsidRDefault="00984D5E" w:rsidP="00984D5E">
      <w:pPr>
        <w:pStyle w:val="EX"/>
        <w:rPr>
          <w:lang w:val="en-US"/>
        </w:rPr>
      </w:pPr>
      <w:r>
        <w:rPr>
          <w:lang w:val="en-US"/>
        </w:rPr>
        <w:t>[21]</w:t>
      </w:r>
      <w:r>
        <w:rPr>
          <w:lang w:val="en-US"/>
        </w:rPr>
        <w:tab/>
      </w:r>
      <w:r w:rsidRPr="00D91A31">
        <w:t>ETSI GS NFV-IFA 008 V3.7.1 (2022-11)</w:t>
      </w:r>
      <w:r>
        <w:t xml:space="preserve">: </w:t>
      </w:r>
      <w:r w:rsidRPr="009A1923">
        <w:t>"Network Functions Virtualisation (NFV) Release 3; Management and Orchestration; V</w:t>
      </w:r>
      <w:r>
        <w:t>e</w:t>
      </w:r>
      <w:r w:rsidRPr="009A1923">
        <w:t>-Vnfm reference point - Interface and Information Model Specification".</w:t>
      </w:r>
    </w:p>
    <w:p w14:paraId="10AC11E3" w14:textId="77777777" w:rsidR="00984D5E" w:rsidRDefault="00984D5E" w:rsidP="00984D5E">
      <w:pPr>
        <w:pStyle w:val="EX"/>
      </w:pPr>
      <w:r>
        <w:rPr>
          <w:lang w:val="en-US"/>
        </w:rPr>
        <w:t>[22]</w:t>
      </w:r>
      <w:r>
        <w:rPr>
          <w:lang w:val="en-US"/>
        </w:rPr>
        <w:tab/>
      </w:r>
      <w:r w:rsidRPr="00D91A31">
        <w:t>ETSI GS NFV-TST 008 V3.5.1 (2021-12)</w:t>
      </w:r>
      <w:r w:rsidRPr="009A1923">
        <w:t>: "</w:t>
      </w:r>
      <w:r>
        <w:t>Network Functions Virtualisation (NFV) Release 3; Testing; NFVI Compute and Network Metrics Specification</w:t>
      </w:r>
      <w:r w:rsidRPr="009A1923">
        <w:t>".</w:t>
      </w:r>
    </w:p>
    <w:p w14:paraId="3436F666" w14:textId="77777777" w:rsidR="00984D5E" w:rsidRDefault="00984D5E" w:rsidP="00984D5E">
      <w:pPr>
        <w:pStyle w:val="EX"/>
        <w:rPr>
          <w:lang w:val="en-US"/>
        </w:rPr>
      </w:pPr>
      <w:r>
        <w:rPr>
          <w:lang w:val="en-US"/>
        </w:rPr>
        <w:t>[23]</w:t>
      </w:r>
      <w:r>
        <w:rPr>
          <w:lang w:val="en-US"/>
        </w:rPr>
        <w:tab/>
        <w:t>ETSI GS NFV-IFA 027 (V4.3.1) (2022-06): "Network Functions Virtualisation (NFV) Release 4; Management and Orchestration; Performance Measurements Specification".</w:t>
      </w:r>
      <w:bookmarkStart w:id="16" w:name="_Hlk175053954"/>
    </w:p>
    <w:p w14:paraId="3B978517" w14:textId="77777777" w:rsidR="00984D5E" w:rsidRDefault="00984D5E" w:rsidP="00984D5E">
      <w:pPr>
        <w:pStyle w:val="EX"/>
        <w:rPr>
          <w:lang w:val="en-US"/>
        </w:rPr>
      </w:pPr>
      <w:r>
        <w:rPr>
          <w:lang w:val="en-US"/>
        </w:rPr>
        <w:t>[24]</w:t>
      </w:r>
      <w:r>
        <w:rPr>
          <w:lang w:val="en-US"/>
        </w:rPr>
        <w:tab/>
        <w:t>ETSI GS NFV-IFA 006 (V3.7.1) (2022-11): "</w:t>
      </w:r>
      <w:r w:rsidRPr="00F82821">
        <w:t xml:space="preserve"> </w:t>
      </w:r>
      <w:r>
        <w:t xml:space="preserve">Network Functions Virtualisation (NFV) Release 3; Management and Orchestration; Vi-Vnfm reference point - Interface and Information Model Specification </w:t>
      </w:r>
      <w:r>
        <w:rPr>
          <w:lang w:val="en-US"/>
        </w:rPr>
        <w:t>".</w:t>
      </w:r>
    </w:p>
    <w:bookmarkEnd w:id="16"/>
    <w:p w14:paraId="3ED99B9F" w14:textId="77777777" w:rsidR="00984D5E" w:rsidRPr="008577C3" w:rsidRDefault="00984D5E" w:rsidP="0057566A">
      <w:pPr>
        <w:pStyle w:val="EX"/>
      </w:pPr>
    </w:p>
    <w:p w14:paraId="3D33FB8D" w14:textId="77777777" w:rsidR="00080512" w:rsidRPr="008577C3" w:rsidRDefault="00080512">
      <w:pPr>
        <w:pStyle w:val="Heading1"/>
      </w:pPr>
      <w:bookmarkStart w:id="17" w:name="_Toc34300918"/>
      <w:bookmarkStart w:id="18" w:name="_Toc43730747"/>
      <w:bookmarkStart w:id="19" w:name="_Toc187393069"/>
      <w:r w:rsidRPr="008577C3">
        <w:t>3</w:t>
      </w:r>
      <w:r w:rsidRPr="008577C3">
        <w:tab/>
        <w:t>Definitions</w:t>
      </w:r>
      <w:r w:rsidR="008028A4" w:rsidRPr="008577C3">
        <w:t xml:space="preserve"> </w:t>
      </w:r>
      <w:r w:rsidR="00AC70F1">
        <w:t xml:space="preserve">of terms, symbols </w:t>
      </w:r>
      <w:r w:rsidR="008028A4" w:rsidRPr="008577C3">
        <w:t>and abbreviations</w:t>
      </w:r>
      <w:bookmarkEnd w:id="17"/>
      <w:bookmarkEnd w:id="18"/>
      <w:bookmarkEnd w:id="19"/>
    </w:p>
    <w:p w14:paraId="0E46336E" w14:textId="77777777" w:rsidR="00080512" w:rsidRPr="008577C3" w:rsidRDefault="00080512">
      <w:pPr>
        <w:pStyle w:val="Heading2"/>
      </w:pPr>
      <w:bookmarkStart w:id="20" w:name="_Toc34300919"/>
      <w:bookmarkStart w:id="21" w:name="_Toc43730748"/>
      <w:bookmarkStart w:id="22" w:name="_Toc187393070"/>
      <w:r w:rsidRPr="008577C3">
        <w:t>3.1</w:t>
      </w:r>
      <w:r w:rsidRPr="008577C3">
        <w:tab/>
      </w:r>
      <w:r w:rsidR="00AC70F1">
        <w:t>Terms</w:t>
      </w:r>
      <w:bookmarkEnd w:id="20"/>
      <w:bookmarkEnd w:id="21"/>
      <w:bookmarkEnd w:id="22"/>
    </w:p>
    <w:p w14:paraId="362FC952" w14:textId="77777777" w:rsidR="00080512" w:rsidRPr="008577C3" w:rsidRDefault="00080512">
      <w:r w:rsidRPr="008577C3">
        <w:t xml:space="preserve">For the purposes of the present document, the terms given in </w:t>
      </w:r>
      <w:bookmarkStart w:id="23" w:name="OLE_LINK6"/>
      <w:bookmarkStart w:id="24" w:name="OLE_LINK7"/>
      <w:bookmarkStart w:id="25" w:name="OLE_LINK8"/>
      <w:r w:rsidR="00DF62CD" w:rsidRPr="008577C3">
        <w:t xml:space="preserve">3GPP </w:t>
      </w:r>
      <w:bookmarkEnd w:id="23"/>
      <w:bookmarkEnd w:id="24"/>
      <w:bookmarkEnd w:id="25"/>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624B17C4"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r w:rsidRPr="008577C3">
        <w:rPr>
          <w:rFonts w:hint="eastAsia"/>
          <w:lang w:eastAsia="zh-CN"/>
        </w:rPr>
        <w:t xml:space="preserve">energySaving </w:t>
      </w:r>
      <w:r w:rsidRPr="008577C3">
        <w:rPr>
          <w:lang w:eastAsia="zh-CN"/>
        </w:rPr>
        <w:t>state</w:t>
      </w:r>
      <w:r w:rsidRPr="008577C3">
        <w:rPr>
          <w:rFonts w:hint="eastAsia"/>
          <w:lang w:eastAsia="zh-CN"/>
        </w:rPr>
        <w:t xml:space="preserve">. </w:t>
      </w:r>
    </w:p>
    <w:p w14:paraId="75DBB741" w14:textId="77777777" w:rsidR="00ED3218" w:rsidRPr="008577C3" w:rsidRDefault="00ED3218" w:rsidP="00ED3218">
      <w:pPr>
        <w:rPr>
          <w:bCs/>
        </w:rPr>
      </w:pPr>
      <w:r w:rsidRPr="008577C3">
        <w:rPr>
          <w:b/>
        </w:rPr>
        <w:t xml:space="preserve">energySaving state: </w:t>
      </w:r>
      <w:r w:rsidR="00402C82">
        <w:t xml:space="preserve">state </w:t>
      </w:r>
      <w:r w:rsidR="00402C82">
        <w:rPr>
          <w:bCs/>
        </w:rPr>
        <w:t xml:space="preserve">in which </w:t>
      </w:r>
      <w:r w:rsidR="00402C82" w:rsidRPr="00CA3C6A">
        <w:rPr>
          <w:bCs/>
        </w:rPr>
        <w:t>a cell</w:t>
      </w:r>
      <w:r w:rsidR="00402C82">
        <w:rPr>
          <w:bCs/>
        </w:rPr>
        <w:t xml:space="preserve"> or </w:t>
      </w:r>
      <w:r w:rsidR="00402C82" w:rsidRPr="00CA3C6A">
        <w:rPr>
          <w:bCs/>
        </w:rPr>
        <w:t>network function</w:t>
      </w:r>
      <w:r w:rsidR="00402C82">
        <w:rPr>
          <w:bCs/>
        </w:rPr>
        <w:t xml:space="preserve"> </w:t>
      </w:r>
      <w:r w:rsidR="00402C82">
        <w:rPr>
          <w:bCs/>
          <w:lang w:val="en-US"/>
        </w:rPr>
        <w:t>is</w:t>
      </w:r>
      <w:r w:rsidR="00402C82">
        <w:rPr>
          <w:bCs/>
        </w:rPr>
        <w:t xml:space="preserve"> powered-down for energy saving purposes</w:t>
      </w:r>
      <w:r w:rsidRPr="008577C3">
        <w:rPr>
          <w:bCs/>
        </w:rPr>
        <w:t>.</w:t>
      </w:r>
    </w:p>
    <w:p w14:paraId="09123EE3"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In energySaving state, the cell or network element or network function is still controllable.</w:t>
      </w:r>
    </w:p>
    <w:p w14:paraId="1C035120"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F241E7">
        <w:t>Void</w:t>
      </w:r>
      <w:r w:rsidRPr="008577C3">
        <w:t>.</w:t>
      </w:r>
    </w:p>
    <w:p w14:paraId="464BF71D" w14:textId="77777777" w:rsidR="00AC70F1" w:rsidRPr="008577C3" w:rsidRDefault="00AC70F1" w:rsidP="00AC70F1">
      <w:pPr>
        <w:rPr>
          <w:bCs/>
        </w:rPr>
      </w:pPr>
      <w:r w:rsidRPr="008577C3">
        <w:rPr>
          <w:b/>
        </w:rPr>
        <w:t xml:space="preserve">notEnergySaving state: </w:t>
      </w:r>
      <w:r w:rsidRPr="008577C3">
        <w:rPr>
          <w:bCs/>
        </w:rPr>
        <w:t>state when no energy saving</w:t>
      </w:r>
      <w:r w:rsidR="00F241E7">
        <w:rPr>
          <w:bCs/>
        </w:rPr>
        <w:t xml:space="preserve"> is</w:t>
      </w:r>
      <w:r w:rsidRPr="008577C3">
        <w:rPr>
          <w:bCs/>
        </w:rPr>
        <w:t xml:space="preserve"> in progress.</w:t>
      </w:r>
    </w:p>
    <w:p w14:paraId="6B54001B"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F241E7">
        <w:t>Void</w:t>
      </w:r>
      <w:r w:rsidRPr="008577C3">
        <w:t>.</w:t>
      </w:r>
    </w:p>
    <w:p w14:paraId="1094ED38"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3C5D35EA"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As a result, the cell or network element or network function goes into energySaving state.</w:t>
      </w:r>
    </w:p>
    <w:p w14:paraId="5EEA312A"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596D0C52"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As a result, the cell or network element or network function goes into notEnergySaving state.</w:t>
      </w:r>
    </w:p>
    <w:p w14:paraId="477E8D7D"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5D06DD3C" w14:textId="77777777" w:rsidR="00C64FF8" w:rsidRDefault="00C64FF8" w:rsidP="00CB6257">
      <w:pPr>
        <w:pStyle w:val="NO"/>
        <w:rPr>
          <w:rFonts w:ascii="Calibri" w:hAnsi="Calibri"/>
          <w:sz w:val="21"/>
          <w:szCs w:val="21"/>
          <w:lang w:val="en-US"/>
        </w:rPr>
      </w:pPr>
      <w:r>
        <w:rPr>
          <w:bCs/>
        </w:rPr>
        <w:t>NOTE 6:</w:t>
      </w:r>
      <w:r>
        <w:rPr>
          <w:bCs/>
        </w:rPr>
        <w:tab/>
        <w:t>The ES probing procedure</w:t>
      </w:r>
      <w:r>
        <w:rPr>
          <w:lang w:val="en-US"/>
        </w:rPr>
        <w:t xml:space="preserve"> </w:t>
      </w:r>
      <w:r w:rsidR="00984D5E">
        <w:t xml:space="preserve">TS 32.551 </w:t>
      </w:r>
      <w:r>
        <w:rPr>
          <w:bCs/>
        </w:rPr>
        <w:t xml:space="preserve">[17] </w:t>
      </w:r>
      <w:r>
        <w:rPr>
          <w:lang w:val="en-US"/>
        </w:rPr>
        <w:t>assists the decision whether the cell will transfer to notEnergySaving state or remain in energySaving state.</w:t>
      </w:r>
      <w:r>
        <w:rPr>
          <w:rFonts w:ascii="Calibri" w:hAnsi="Calibri"/>
          <w:sz w:val="21"/>
          <w:szCs w:val="21"/>
          <w:lang w:val="en-US"/>
        </w:rPr>
        <w:t xml:space="preserve"> </w:t>
      </w:r>
    </w:p>
    <w:p w14:paraId="6B62250E" w14:textId="77777777" w:rsidR="00C64FF8" w:rsidRPr="008577C3" w:rsidRDefault="00C64FF8" w:rsidP="00C64FF8">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2F347742" w14:textId="77777777" w:rsidR="00AC70F1" w:rsidRDefault="00080512">
      <w:pPr>
        <w:pStyle w:val="Heading2"/>
      </w:pPr>
      <w:bookmarkStart w:id="26" w:name="_Toc34300920"/>
      <w:bookmarkStart w:id="27" w:name="_Toc43730749"/>
      <w:bookmarkStart w:id="28" w:name="_Toc187393071"/>
      <w:r w:rsidRPr="008577C3">
        <w:lastRenderedPageBreak/>
        <w:t>3.</w:t>
      </w:r>
      <w:r w:rsidR="004B7106" w:rsidRPr="008577C3">
        <w:t>2</w:t>
      </w:r>
      <w:r w:rsidRPr="008577C3">
        <w:tab/>
      </w:r>
      <w:r w:rsidR="00AC70F1">
        <w:t>Symbols</w:t>
      </w:r>
      <w:bookmarkEnd w:id="26"/>
      <w:bookmarkEnd w:id="27"/>
      <w:bookmarkEnd w:id="28"/>
    </w:p>
    <w:p w14:paraId="0ACFEB7B" w14:textId="77777777" w:rsidR="00AC70F1" w:rsidRPr="00AC70F1" w:rsidRDefault="00AC70F1" w:rsidP="00AA5C1E">
      <w:r>
        <w:t>Void.</w:t>
      </w:r>
    </w:p>
    <w:p w14:paraId="6589929E" w14:textId="77777777" w:rsidR="00080512" w:rsidRPr="008577C3" w:rsidRDefault="00AC70F1">
      <w:pPr>
        <w:pStyle w:val="Heading2"/>
      </w:pPr>
      <w:bookmarkStart w:id="29" w:name="_Toc34300921"/>
      <w:bookmarkStart w:id="30" w:name="_Toc43730750"/>
      <w:bookmarkStart w:id="31" w:name="_Toc187393072"/>
      <w:r>
        <w:t>3.3</w:t>
      </w:r>
      <w:r>
        <w:tab/>
      </w:r>
      <w:r w:rsidR="00080512" w:rsidRPr="008577C3">
        <w:t>Abbreviations</w:t>
      </w:r>
      <w:bookmarkEnd w:id="29"/>
      <w:bookmarkEnd w:id="30"/>
      <w:bookmarkEnd w:id="31"/>
    </w:p>
    <w:p w14:paraId="69CA956E"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1BD39B98" w14:textId="77777777" w:rsidR="004B7106" w:rsidRPr="008577C3" w:rsidRDefault="004B7106" w:rsidP="004B7106">
      <w:pPr>
        <w:pStyle w:val="EW"/>
      </w:pPr>
      <w:r w:rsidRPr="008577C3">
        <w:t>DV</w:t>
      </w:r>
      <w:r w:rsidRPr="008577C3">
        <w:tab/>
        <w:t>Data Volume</w:t>
      </w:r>
    </w:p>
    <w:p w14:paraId="2004C8A6" w14:textId="77777777" w:rsidR="004B7106" w:rsidRPr="008577C3" w:rsidRDefault="004B7106" w:rsidP="004B7106">
      <w:pPr>
        <w:pStyle w:val="EW"/>
      </w:pPr>
      <w:r w:rsidRPr="008577C3">
        <w:t>EC</w:t>
      </w:r>
      <w:r w:rsidRPr="008577C3">
        <w:tab/>
        <w:t>Energy Consumption</w:t>
      </w:r>
    </w:p>
    <w:p w14:paraId="72924525" w14:textId="77777777" w:rsidR="004B7106" w:rsidRPr="008577C3" w:rsidRDefault="004B7106" w:rsidP="004B7106">
      <w:pPr>
        <w:pStyle w:val="EW"/>
      </w:pPr>
      <w:r w:rsidRPr="008577C3">
        <w:t>EE</w:t>
      </w:r>
      <w:r w:rsidRPr="008577C3">
        <w:tab/>
        <w:t>Energy Efficiency</w:t>
      </w:r>
    </w:p>
    <w:p w14:paraId="70738929" w14:textId="77777777" w:rsidR="004B7106" w:rsidRPr="008577C3" w:rsidRDefault="004B7106" w:rsidP="004B7106">
      <w:pPr>
        <w:pStyle w:val="EW"/>
      </w:pPr>
      <w:r w:rsidRPr="008577C3">
        <w:t>PEE</w:t>
      </w:r>
      <w:r w:rsidRPr="008577C3">
        <w:tab/>
        <w:t>Power, Energy and Environmental</w:t>
      </w:r>
    </w:p>
    <w:p w14:paraId="1B61D951" w14:textId="77777777" w:rsidR="004B7106" w:rsidRPr="008577C3" w:rsidRDefault="004B7106" w:rsidP="004B7106">
      <w:pPr>
        <w:pStyle w:val="EW"/>
      </w:pPr>
      <w:r w:rsidRPr="008577C3">
        <w:t>PNF</w:t>
      </w:r>
      <w:r w:rsidRPr="008577C3">
        <w:tab/>
        <w:t>Physical Network Function</w:t>
      </w:r>
    </w:p>
    <w:p w14:paraId="13DAAFCD" w14:textId="77777777" w:rsidR="001A2A6A" w:rsidRPr="008577C3" w:rsidRDefault="004B7106">
      <w:pPr>
        <w:pStyle w:val="EW"/>
      </w:pPr>
      <w:r w:rsidRPr="008577C3">
        <w:t>VNF</w:t>
      </w:r>
      <w:r w:rsidRPr="008577C3">
        <w:tab/>
        <w:t>Virtualized Network Function</w:t>
      </w:r>
    </w:p>
    <w:p w14:paraId="479707DD" w14:textId="77777777" w:rsidR="00080512" w:rsidRPr="008577C3" w:rsidRDefault="00080512">
      <w:pPr>
        <w:pStyle w:val="EW"/>
      </w:pPr>
    </w:p>
    <w:p w14:paraId="08159290" w14:textId="77777777" w:rsidR="00DF0104" w:rsidRPr="008577C3" w:rsidRDefault="00DF0104" w:rsidP="00DF0104">
      <w:pPr>
        <w:pStyle w:val="Heading1"/>
      </w:pPr>
      <w:bookmarkStart w:id="32" w:name="_Toc34300922"/>
      <w:bookmarkStart w:id="33" w:name="_Toc43730751"/>
      <w:bookmarkStart w:id="34" w:name="_Toc187393073"/>
      <w:r w:rsidRPr="008577C3">
        <w:t>4</w:t>
      </w:r>
      <w:r w:rsidRPr="008577C3">
        <w:tab/>
      </w:r>
      <w:r w:rsidR="00753455" w:rsidRPr="008577C3">
        <w:t>C</w:t>
      </w:r>
      <w:r w:rsidRPr="008577C3">
        <w:t>oncepts</w:t>
      </w:r>
      <w:r w:rsidR="00753455" w:rsidRPr="008577C3">
        <w:t xml:space="preserve"> and overview</w:t>
      </w:r>
      <w:bookmarkEnd w:id="32"/>
      <w:bookmarkEnd w:id="33"/>
      <w:bookmarkEnd w:id="34"/>
    </w:p>
    <w:p w14:paraId="3EA459A8" w14:textId="77777777" w:rsidR="0009311B" w:rsidRPr="008577C3" w:rsidRDefault="0009311B" w:rsidP="008E24B3">
      <w:pPr>
        <w:pStyle w:val="Heading2"/>
      </w:pPr>
      <w:bookmarkStart w:id="35" w:name="_Toc34300923"/>
      <w:bookmarkStart w:id="36" w:name="_Toc43730752"/>
      <w:bookmarkStart w:id="37" w:name="_Toc187393074"/>
      <w:r w:rsidRPr="008577C3">
        <w:t>4.1</w:t>
      </w:r>
      <w:r w:rsidRPr="008577C3">
        <w:tab/>
      </w:r>
      <w:r w:rsidR="003C24C5" w:rsidRPr="008577C3">
        <w:t xml:space="preserve">EE KPIs </w:t>
      </w:r>
      <w:r w:rsidRPr="008577C3">
        <w:t>Overview</w:t>
      </w:r>
      <w:bookmarkEnd w:id="35"/>
      <w:bookmarkEnd w:id="36"/>
      <w:bookmarkEnd w:id="37"/>
    </w:p>
    <w:p w14:paraId="4210567A"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07D25500" w14:textId="77777777" w:rsidR="003C24C5" w:rsidRPr="008577C3" w:rsidRDefault="003C24C5" w:rsidP="003C24C5">
      <w:pPr>
        <w:pStyle w:val="B10"/>
      </w:pPr>
      <w:r w:rsidRPr="008577C3">
        <w:t>-</w:t>
      </w:r>
      <w:r w:rsidRPr="008577C3">
        <w:tab/>
        <w:t>whole networks (i.e. end-to-end), or to</w:t>
      </w:r>
    </w:p>
    <w:p w14:paraId="2B1389D6" w14:textId="77777777" w:rsidR="003C24C5" w:rsidRPr="008577C3" w:rsidRDefault="003C24C5" w:rsidP="003C24C5">
      <w:pPr>
        <w:pStyle w:val="B10"/>
      </w:pPr>
      <w:r w:rsidRPr="008577C3">
        <w:t>-</w:t>
      </w:r>
      <w:r w:rsidRPr="008577C3">
        <w:tab/>
        <w:t>sub-networks (e.g. the radio access network), or to</w:t>
      </w:r>
    </w:p>
    <w:p w14:paraId="279BB05C" w14:textId="77777777" w:rsidR="003C24C5" w:rsidRPr="008577C3" w:rsidRDefault="003C24C5" w:rsidP="003C24C5">
      <w:pPr>
        <w:pStyle w:val="B10"/>
      </w:pPr>
      <w:r w:rsidRPr="008577C3">
        <w:t>-</w:t>
      </w:r>
      <w:r w:rsidRPr="008577C3">
        <w:tab/>
        <w:t>single network elements, or to</w:t>
      </w:r>
    </w:p>
    <w:p w14:paraId="1AC97631" w14:textId="77777777" w:rsidR="003C24C5" w:rsidRPr="008577C3" w:rsidRDefault="003C24C5" w:rsidP="00A302BA">
      <w:pPr>
        <w:pStyle w:val="B10"/>
      </w:pPr>
      <w:r w:rsidRPr="008577C3">
        <w:t>-</w:t>
      </w:r>
      <w:r w:rsidRPr="008577C3">
        <w:tab/>
        <w:t>telecommunication sites, which contain network elements and site equipment.</w:t>
      </w:r>
    </w:p>
    <w:p w14:paraId="3DC7F531" w14:textId="77777777" w:rsidR="003C24C5" w:rsidRPr="008577C3" w:rsidRDefault="003C24C5" w:rsidP="003C24C5">
      <w:pPr>
        <w:pStyle w:val="NO"/>
      </w:pPr>
      <w:r w:rsidRPr="008577C3">
        <w:t>NOTE</w:t>
      </w:r>
      <w:r w:rsidR="00AC70F1">
        <w:t xml:space="preserve"> 1</w:t>
      </w:r>
      <w:r w:rsidRPr="008577C3">
        <w:t>:</w:t>
      </w:r>
      <w:r w:rsidRPr="008577C3">
        <w:tab/>
        <w:t xml:space="preserve">Data centers used by network operators are considered in </w:t>
      </w:r>
      <w:r w:rsidR="00AC70F1">
        <w:t>the present document</w:t>
      </w:r>
      <w:r w:rsidRPr="008577C3">
        <w:t xml:space="preserve"> as telecommunication sites.</w:t>
      </w:r>
    </w:p>
    <w:p w14:paraId="3B1625E7" w14:textId="77777777" w:rsidR="003C24C5" w:rsidRPr="008577C3" w:rsidRDefault="003C24C5" w:rsidP="003C24C5">
      <w:r w:rsidRPr="008577C3">
        <w:t>Moreover, EE KPIs can also be categorized according to the operator's network life cycle phase they may apply to, e.g.:</w:t>
      </w:r>
    </w:p>
    <w:p w14:paraId="5BB8E53C"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5F3F123A"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11AB1656"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6B849DDB"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EE KPIs in the present document are only applicable for the Run phase.</w:t>
      </w:r>
    </w:p>
    <w:p w14:paraId="59A8D8BD" w14:textId="77777777" w:rsidR="003C24C5" w:rsidRPr="008577C3" w:rsidRDefault="003C24C5" w:rsidP="00AA5C1E">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D8FA001" w14:textId="77777777" w:rsidR="004B7106" w:rsidRPr="008577C3" w:rsidRDefault="004B7106" w:rsidP="004B7106">
      <w:r w:rsidRPr="008577C3">
        <w:t>The calculation of the energy efficiency of 5G networks relies on the following principles:</w:t>
      </w:r>
    </w:p>
    <w:p w14:paraId="49FA1BEE"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1B0E63F0" w14:textId="77777777" w:rsidR="004B7106" w:rsidRPr="008577C3" w:rsidRDefault="004B7106" w:rsidP="004B7106">
      <w:pPr>
        <w:pStyle w:val="B2"/>
      </w:pPr>
      <w:r w:rsidRPr="008577C3">
        <w:lastRenderedPageBreak/>
        <w:t xml:space="preserve"> - </w:t>
      </w:r>
      <w:r w:rsidR="001154DB">
        <w:rPr>
          <w:lang w:eastAsia="fr-FR"/>
        </w:rPr>
        <w:pict w14:anchorId="61DBAD2F">
          <v:shape id="_x0000_s2051" type="#_x0000_t75" style="position:absolute;margin-left:0;margin-top:0;width:72.45pt;height:30.55pt;z-index:251659264;mso-position-horizontal-relative:char;mso-position-vertical-relative:line">
            <v:imagedata r:id="rId11" o:title=""/>
          </v:shape>
        </w:pict>
      </w:r>
      <w:r w:rsidR="001154DB">
        <w:pict w14:anchorId="46A51816">
          <v:shape id="_x0000_i1027" type="#_x0000_t75" style="width:72.5pt;height:30.5pt">
            <v:imagedata croptop="-65520f" cropbottom="65520f"/>
          </v:shape>
        </w:pict>
      </w:r>
      <w:r w:rsidRPr="008577C3">
        <w:t>, and</w:t>
      </w:r>
    </w:p>
    <w:p w14:paraId="121CA5F0" w14:textId="77777777" w:rsidR="004B7106" w:rsidRPr="008577C3" w:rsidRDefault="004B7106" w:rsidP="004B7106">
      <w:pPr>
        <w:pStyle w:val="B2"/>
      </w:pPr>
      <w:r w:rsidRPr="008577C3">
        <w:t xml:space="preserve">- </w:t>
      </w:r>
      <w:r w:rsidR="001154DB">
        <w:rPr>
          <w:lang w:eastAsia="fr-FR"/>
        </w:rPr>
        <w:pict w14:anchorId="438FCF5F">
          <v:shape id="_x0000_s2050" type="#_x0000_t75" style="position:absolute;margin-left:0;margin-top:0;width:97.8pt;height:26.85pt;z-index:251658240;mso-position-horizontal-relative:char;mso-position-vertical-relative:line">
            <v:imagedata r:id="rId12" o:title=""/>
          </v:shape>
        </w:pict>
      </w:r>
      <w:r w:rsidR="001154DB">
        <w:pict w14:anchorId="4699D7C3">
          <v:shape id="_x0000_i1028" type="#_x0000_t75" style="width:97.5pt;height:27pt">
            <v:imagedata croptop="-65520f" cropbottom="65520f"/>
          </v:shape>
        </w:pict>
      </w:r>
    </w:p>
    <w:p w14:paraId="7016A10E"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may apply to the whole 5G network whereas EE</w:t>
      </w:r>
      <w:r w:rsidRPr="008577C3">
        <w:rPr>
          <w:vertAlign w:val="subscript"/>
        </w:rPr>
        <w:t>MN,CoA</w:t>
      </w:r>
      <w:r w:rsidRPr="008577C3">
        <w:t xml:space="preserve"> may apply only to NG-RAN;</w:t>
      </w:r>
    </w:p>
    <w:p w14:paraId="2F2D911F" w14:textId="77777777" w:rsidR="004B7106" w:rsidRPr="008577C3" w:rsidRDefault="004B7106" w:rsidP="004B7106">
      <w:pPr>
        <w:pStyle w:val="B10"/>
      </w:pPr>
      <w:r w:rsidRPr="008577C3">
        <w:t xml:space="preserve">- </w:t>
      </w:r>
      <w:r w:rsidR="00AC70F1">
        <w:tab/>
      </w:r>
      <w:r w:rsidRPr="008577C3">
        <w:t>EE</w:t>
      </w:r>
      <w:r w:rsidRPr="008577C3">
        <w:rPr>
          <w:vertAlign w:val="subscript"/>
        </w:rPr>
        <w:t>MN,DV</w:t>
      </w:r>
      <w:r w:rsidRPr="008577C3">
        <w:t xml:space="preserve"> requires the collection of both Data Volumes (DV) and Energy Consumption (EC) of 5G Network Functions (NF);</w:t>
      </w:r>
    </w:p>
    <w:p w14:paraId="02250FA2" w14:textId="77777777" w:rsidR="004B7106" w:rsidRPr="008577C3" w:rsidRDefault="004B7106" w:rsidP="004B7106">
      <w:pPr>
        <w:pStyle w:val="B10"/>
      </w:pPr>
      <w:r w:rsidRPr="008577C3">
        <w:t xml:space="preserve">- </w:t>
      </w:r>
      <w:r w:rsidR="00AC70F1">
        <w:tab/>
      </w:r>
      <w:r w:rsidRPr="008577C3">
        <w:t>In NG-RAN, DV is measured per cell;</w:t>
      </w:r>
    </w:p>
    <w:p w14:paraId="62D56442" w14:textId="77777777" w:rsidR="004B7106" w:rsidRPr="008577C3" w:rsidRDefault="004B7106" w:rsidP="004B7106">
      <w:pPr>
        <w:pStyle w:val="B10"/>
      </w:pPr>
      <w:r w:rsidRPr="008577C3">
        <w:t xml:space="preserve">- </w:t>
      </w:r>
      <w:r w:rsidR="00AC70F1">
        <w:tab/>
      </w:r>
      <w:r w:rsidRPr="008577C3">
        <w:t>In 5GC, DV is measured per NF;</w:t>
      </w:r>
    </w:p>
    <w:p w14:paraId="2F7430D7"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17827210"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025E8E02" w14:textId="77777777" w:rsidR="003C24C5" w:rsidRPr="008577C3" w:rsidRDefault="003C24C5" w:rsidP="003C24C5">
      <w:pPr>
        <w:pStyle w:val="B10"/>
      </w:pPr>
      <w:r w:rsidRPr="008577C3">
        <w:t xml:space="preserve">- </w:t>
      </w:r>
      <w:r w:rsidR="00AC70F1">
        <w:tab/>
      </w:r>
      <w:r w:rsidRPr="008577C3">
        <w:t>PEE measurements requirements for all deployment scenario in NG-RAN: The 3GPP management system responsible for the management of the gNB (single or multiple vendor gNB) shall be able to collect PEE measurements data from all PNFs in the gNB, in the same w</w:t>
      </w:r>
      <w:r w:rsidR="00AC3902" w:rsidRPr="008577C3">
        <w:t>ay as the other PM measurements;</w:t>
      </w:r>
    </w:p>
    <w:p w14:paraId="007A8D11" w14:textId="77777777" w:rsidR="003C24C5" w:rsidRPr="008577C3" w:rsidRDefault="003C24C5" w:rsidP="003C24C5">
      <w:pPr>
        <w:pStyle w:val="B10"/>
      </w:pPr>
      <w:r w:rsidRPr="008577C3">
        <w:t xml:space="preserve">- </w:t>
      </w:r>
      <w:r w:rsidR="00AC70F1">
        <w:tab/>
      </w:r>
      <w:r w:rsidRPr="008577C3">
        <w:t>When gNBCU/gNBCU-CP/gNBCU-UP energy consumption is assumed to be very small compared to gNBDU and given that, in some cases, the gNBCU/gNBCU-CP/gNBCU-UP may be virtualized, the present document only considers the energy consumed in gNBDU(s) (in case of split scenarios) and in non-split gNBs</w:t>
      </w:r>
      <w:r w:rsidR="00BF4498" w:rsidRPr="008577C3">
        <w:t xml:space="preserve"> (see clause 4.2.1 of 3GPP TS 28.541 [11] and clause 6.1.1 of 3GPP TS 38.401 [12])</w:t>
      </w:r>
      <w:r w:rsidRPr="008577C3">
        <w:t>. There might be a need for some correction in KPI between the different deployment scenarios.</w:t>
      </w:r>
    </w:p>
    <w:p w14:paraId="78826A57" w14:textId="77777777" w:rsidR="004B7106" w:rsidRPr="008577C3" w:rsidRDefault="003C24C5" w:rsidP="0057566A">
      <w:pPr>
        <w:pStyle w:val="NO"/>
      </w:pPr>
      <w:r w:rsidRPr="008577C3">
        <w:t>NOTE</w:t>
      </w:r>
      <w:r w:rsidR="00AC70F1">
        <w:t xml:space="preserve"> 3</w:t>
      </w:r>
      <w:r w:rsidRPr="008577C3">
        <w:t xml:space="preserve">: </w:t>
      </w:r>
      <w:r w:rsidR="00AC70F1">
        <w:tab/>
      </w:r>
      <w:r w:rsidRPr="008577C3">
        <w:t>The vendor(s) of 2-split (gNBDU/gNBCU) or 3-split gNB/en-gNB components (gNBDU/gNBCU-CP/gNBCU-UP) may be same or different depending on the implementations.</w:t>
      </w:r>
    </w:p>
    <w:p w14:paraId="3E36800A" w14:textId="77777777" w:rsidR="00DF0104"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w:t>
      </w:r>
      <w:r w:rsidR="0057566A">
        <w:t>see</w:t>
      </w:r>
      <w:r w:rsidRPr="008577C3">
        <w:t xml:space="preserve"> ETSI ES 202 336-12 [4] – clause 4.4.1)</w:t>
      </w:r>
      <w:r w:rsidR="00BB72BD">
        <w:t>.</w:t>
      </w:r>
    </w:p>
    <w:p w14:paraId="4BDAD0C8" w14:textId="77777777" w:rsidR="000C6C5C" w:rsidRPr="008577C3" w:rsidRDefault="000C6C5C" w:rsidP="00C0795A">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w:t>
      </w:r>
      <w:r w:rsidR="0057566A">
        <w:rPr>
          <w:lang w:eastAsia="zh-CN"/>
        </w:rPr>
        <w:t>see</w:t>
      </w:r>
      <w:r w:rsidRPr="0073041C">
        <w:rPr>
          <w:lang w:eastAsia="zh-CN"/>
        </w:rPr>
        <w:t xml:space="preserve">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248857A2" w14:textId="77777777" w:rsidR="00265E2B" w:rsidRPr="008577C3" w:rsidRDefault="00265E2B" w:rsidP="00265E2B">
      <w:pPr>
        <w:pStyle w:val="Heading2"/>
      </w:pPr>
      <w:bookmarkStart w:id="38" w:name="_Toc34300924"/>
      <w:bookmarkStart w:id="39" w:name="_Toc43730753"/>
      <w:bookmarkStart w:id="40" w:name="_Toc187393075"/>
      <w:r w:rsidRPr="008577C3">
        <w:t>4.2</w:t>
      </w:r>
      <w:r w:rsidR="00A302BA" w:rsidRPr="008577C3">
        <w:tab/>
      </w:r>
      <w:r w:rsidRPr="008577C3">
        <w:t>Management services</w:t>
      </w:r>
      <w:bookmarkEnd w:id="38"/>
      <w:bookmarkEnd w:id="39"/>
      <w:bookmarkEnd w:id="40"/>
    </w:p>
    <w:p w14:paraId="1D96A690" w14:textId="77777777" w:rsidR="00265E2B" w:rsidRPr="008577C3" w:rsidRDefault="00265E2B" w:rsidP="00265E2B">
      <w:r w:rsidRPr="008577C3">
        <w:t>The management services required for the assessment of the energy efficiency of 5G networks are listed below:</w:t>
      </w:r>
    </w:p>
    <w:p w14:paraId="3780AB71" w14:textId="77777777" w:rsidR="00265E2B" w:rsidRPr="008577C3" w:rsidRDefault="00265E2B" w:rsidP="00265E2B">
      <w:pPr>
        <w:pStyle w:val="B10"/>
      </w:pPr>
      <w:r w:rsidRPr="008577C3">
        <w:t xml:space="preserve">- </w:t>
      </w:r>
      <w:r w:rsidR="00AC70F1">
        <w:tab/>
      </w:r>
      <w:r w:rsidRPr="008577C3">
        <w:t>Performance management services (</w:t>
      </w:r>
      <w:r w:rsidR="0057566A">
        <w:t>see</w:t>
      </w:r>
      <w:r w:rsidRPr="008577C3">
        <w:t xml:space="preserve"> </w:t>
      </w:r>
      <w:r w:rsidR="00984D5E" w:rsidRPr="008577C3">
        <w:t xml:space="preserve">TS 28.550 </w:t>
      </w:r>
      <w:r w:rsidRPr="008577C3">
        <w:t>[5] – clause 4.3):</w:t>
      </w:r>
    </w:p>
    <w:p w14:paraId="5E3DF2AE"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0993D4E1"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075A8326"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36660041" w14:textId="77777777"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984D5E" w:rsidRPr="008577C3">
        <w:t>TS 28.531</w:t>
      </w:r>
      <w:r w:rsidR="00984D5E">
        <w:t xml:space="preserve"> </w:t>
      </w:r>
      <w:r w:rsidRPr="008577C3">
        <w:t>[6] – clause 6.3):</w:t>
      </w:r>
    </w:p>
    <w:p w14:paraId="022480FA" w14:textId="77777777" w:rsidR="00265E2B" w:rsidRPr="008577C3" w:rsidRDefault="00265E2B" w:rsidP="00265E2B">
      <w:pPr>
        <w:pStyle w:val="B2"/>
      </w:pPr>
      <w:r w:rsidRPr="008577C3">
        <w:t>-</w:t>
      </w:r>
      <w:r w:rsidR="00AC70F1">
        <w:tab/>
      </w:r>
      <w:r w:rsidRPr="008577C3">
        <w:t xml:space="preserve"> Provisioning for NF</w:t>
      </w:r>
      <w:r w:rsidR="00BB72BD">
        <w:t>.</w:t>
      </w:r>
    </w:p>
    <w:p w14:paraId="4D74B59C"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116803C2" w14:textId="77777777" w:rsidR="00265E2B" w:rsidRPr="008577C3" w:rsidRDefault="00265E2B" w:rsidP="00265E2B">
      <w:pPr>
        <w:pStyle w:val="B10"/>
      </w:pPr>
      <w:r w:rsidRPr="008577C3">
        <w:t xml:space="preserve">- </w:t>
      </w:r>
      <w:r w:rsidR="00AC70F1">
        <w:tab/>
      </w:r>
      <w:r w:rsidRPr="008577C3">
        <w:t xml:space="preserve">Management services for Fault Supervision (cf. </w:t>
      </w:r>
      <w:r w:rsidR="00984D5E" w:rsidRPr="008577C3">
        <w:t xml:space="preserve">TS 28.545 </w:t>
      </w:r>
      <w:r w:rsidRPr="008577C3">
        <w:t>[7] – clause 4.1.1):</w:t>
      </w:r>
    </w:p>
    <w:p w14:paraId="5E64EB0A"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6099B5FF" w14:textId="77777777" w:rsidR="00265E2B" w:rsidRPr="008577C3" w:rsidRDefault="00265E2B" w:rsidP="00AC70F1">
      <w:pPr>
        <w:pStyle w:val="B2"/>
      </w:pPr>
      <w:r w:rsidRPr="008577C3">
        <w:lastRenderedPageBreak/>
        <w:t xml:space="preserve">- </w:t>
      </w:r>
      <w:r w:rsidR="00AC70F1">
        <w:tab/>
      </w:r>
      <w:r w:rsidRPr="008577C3">
        <w:t>Fault supervision data control service for NF.</w:t>
      </w:r>
    </w:p>
    <w:p w14:paraId="03E7EFE7" w14:textId="77777777" w:rsidR="00FC4ED9" w:rsidRPr="008577C3" w:rsidRDefault="00FC4ED9" w:rsidP="00FC4ED9">
      <w:pPr>
        <w:pStyle w:val="Heading2"/>
      </w:pPr>
      <w:bookmarkStart w:id="41" w:name="_Toc34300925"/>
      <w:bookmarkStart w:id="42" w:name="_Toc43730754"/>
      <w:bookmarkStart w:id="43" w:name="_Toc187393076"/>
      <w:r w:rsidRPr="008577C3">
        <w:t>4.3</w:t>
      </w:r>
      <w:r w:rsidRPr="008577C3">
        <w:tab/>
        <w:t>Energy saving</w:t>
      </w:r>
      <w:bookmarkEnd w:id="41"/>
      <w:bookmarkEnd w:id="42"/>
      <w:bookmarkEnd w:id="43"/>
    </w:p>
    <w:p w14:paraId="73EB127C" w14:textId="77777777" w:rsidR="00FC4ED9" w:rsidRPr="008577C3" w:rsidRDefault="00FC4ED9" w:rsidP="00FC4ED9">
      <w:pPr>
        <w:pStyle w:val="Heading3"/>
      </w:pPr>
      <w:bookmarkStart w:id="44" w:name="_Toc34300926"/>
      <w:bookmarkStart w:id="45" w:name="_Toc43730755"/>
      <w:bookmarkStart w:id="46" w:name="_Toc187393077"/>
      <w:r w:rsidRPr="008577C3">
        <w:t>4.3.1</w:t>
      </w:r>
      <w:r w:rsidRPr="008577C3">
        <w:tab/>
        <w:t>Introduction</w:t>
      </w:r>
      <w:bookmarkEnd w:id="44"/>
      <w:bookmarkEnd w:id="45"/>
      <w:bookmarkEnd w:id="46"/>
    </w:p>
    <w:p w14:paraId="1C310746"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1FF0D562"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7536D8FB" w14:textId="77777777" w:rsidR="00F90D29" w:rsidRPr="00AC0DCA" w:rsidRDefault="00F90D29" w:rsidP="00F90D29">
      <w:pPr>
        <w:pStyle w:val="Heading3"/>
        <w:rPr>
          <w:lang w:eastAsia="zh-CN"/>
        </w:rPr>
      </w:pPr>
      <w:bookmarkStart w:id="47" w:name="_Toc34300927"/>
      <w:bookmarkStart w:id="48" w:name="_Toc43730756"/>
      <w:bookmarkStart w:id="49" w:name="_Toc187393078"/>
      <w:r w:rsidRPr="00AC0DCA">
        <w:t>4.3.</w:t>
      </w:r>
      <w:r>
        <w:t>2</w:t>
      </w:r>
      <w:r w:rsidRPr="00AC0DCA">
        <w:tab/>
      </w:r>
      <w:r>
        <w:t>C</w:t>
      </w:r>
      <w:r w:rsidRPr="00AC0DCA">
        <w:t>oncepts</w:t>
      </w:r>
      <w:bookmarkEnd w:id="47"/>
      <w:bookmarkEnd w:id="48"/>
      <w:bookmarkEnd w:id="49"/>
    </w:p>
    <w:p w14:paraId="542F00DB"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2A40AC26"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0E18F870" w14:textId="77777777" w:rsidR="00F90D29" w:rsidRPr="00AC0DCA" w:rsidRDefault="00F90D29" w:rsidP="00F90D29">
      <w:pPr>
        <w:pStyle w:val="B10"/>
      </w:pPr>
      <w:r w:rsidRPr="00AC0DCA">
        <w:t>-</w:t>
      </w:r>
      <w:r w:rsidRPr="00AC0DCA">
        <w:tab/>
        <w:t>notEnergySaving state</w:t>
      </w:r>
    </w:p>
    <w:p w14:paraId="6EFF90DD" w14:textId="77777777" w:rsidR="00F90D29" w:rsidRPr="00AC0DCA" w:rsidRDefault="00F90D29" w:rsidP="00F90D29">
      <w:pPr>
        <w:pStyle w:val="B10"/>
      </w:pPr>
      <w:r w:rsidRPr="00AC0DCA">
        <w:t>-</w:t>
      </w:r>
      <w:r w:rsidRPr="00AC0DCA">
        <w:tab/>
        <w:t>energySaving state</w:t>
      </w:r>
    </w:p>
    <w:p w14:paraId="5D65669E"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161EB0D0"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r w:rsidRPr="00AC0DCA">
        <w:t xml:space="preserve">notEnergySaving </w:t>
      </w:r>
      <w:r>
        <w:t xml:space="preserve">state </w:t>
      </w:r>
      <w:r w:rsidRPr="00AC0DCA">
        <w:t>to energySaving state)</w:t>
      </w:r>
    </w:p>
    <w:p w14:paraId="3271E73E"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r w:rsidRPr="00AC0DCA">
        <w:t xml:space="preserve">energySaving </w:t>
      </w:r>
      <w:r>
        <w:t xml:space="preserve">state </w:t>
      </w:r>
      <w:r w:rsidRPr="00AC0DCA">
        <w:t>to notEnergySaving state)</w:t>
      </w:r>
    </w:p>
    <w:p w14:paraId="56C0FA88" w14:textId="77777777" w:rsidR="00F90D29" w:rsidRPr="00AC0DCA" w:rsidRDefault="00F90D29" w:rsidP="00F90D29">
      <w:r w:rsidRPr="00AC0DCA">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14:paraId="44581869" w14:textId="77777777" w:rsidR="00F90D29" w:rsidRDefault="00F90D29" w:rsidP="00AC70F1">
      <w:r w:rsidRPr="00AC0DCA">
        <w:t xml:space="preserve">A cell in energySaving state is not considered as a cell outage or a fault condition. </w:t>
      </w:r>
      <w:r w:rsidRPr="00AC0DCA">
        <w:rPr>
          <w:lang w:val="en-US"/>
        </w:rPr>
        <w:t>No alarms should be raised for any condition that is a consequence of a subject cell or network element or network function moving into energySaving state.</w:t>
      </w:r>
    </w:p>
    <w:p w14:paraId="02AD484B" w14:textId="77777777" w:rsidR="00F90D29" w:rsidRPr="008577C3" w:rsidRDefault="00F90D29" w:rsidP="00AC70F1"/>
    <w:p w14:paraId="4CBB180C" w14:textId="77777777" w:rsidR="00DF0104" w:rsidRPr="008577C3" w:rsidRDefault="00DF0104" w:rsidP="00DF0104">
      <w:pPr>
        <w:pStyle w:val="Heading1"/>
      </w:pPr>
      <w:bookmarkStart w:id="50" w:name="_Toc34300928"/>
      <w:bookmarkStart w:id="51" w:name="_Toc43730757"/>
      <w:bookmarkStart w:id="52" w:name="_Toc187393079"/>
      <w:r w:rsidRPr="008577C3">
        <w:t>5</w:t>
      </w:r>
      <w:r w:rsidRPr="008577C3">
        <w:tab/>
      </w:r>
      <w:r w:rsidR="007009EA" w:rsidRPr="008577C3">
        <w:t xml:space="preserve">Specification </w:t>
      </w:r>
      <w:r w:rsidRPr="008577C3">
        <w:t>level requirements</w:t>
      </w:r>
      <w:bookmarkEnd w:id="50"/>
      <w:bookmarkEnd w:id="51"/>
      <w:bookmarkEnd w:id="52"/>
    </w:p>
    <w:p w14:paraId="4096640C" w14:textId="77777777" w:rsidR="007009EA" w:rsidRPr="008577C3" w:rsidRDefault="007009EA" w:rsidP="007009EA">
      <w:pPr>
        <w:pStyle w:val="Heading2"/>
      </w:pPr>
      <w:bookmarkStart w:id="53" w:name="_Toc34300929"/>
      <w:bookmarkStart w:id="54" w:name="_Toc43730758"/>
      <w:bookmarkStart w:id="55" w:name="_Toc187393080"/>
      <w:r w:rsidRPr="008577C3">
        <w:t>5.1</w:t>
      </w:r>
      <w:r w:rsidRPr="008577C3">
        <w:tab/>
        <w:t>Use cases</w:t>
      </w:r>
      <w:bookmarkEnd w:id="53"/>
      <w:bookmarkEnd w:id="54"/>
      <w:bookmarkEnd w:id="55"/>
    </w:p>
    <w:p w14:paraId="6488E91D" w14:textId="77777777" w:rsidR="007009EA" w:rsidRPr="008577C3" w:rsidRDefault="007009EA" w:rsidP="007009EA">
      <w:pPr>
        <w:pStyle w:val="Heading3"/>
      </w:pPr>
      <w:bookmarkStart w:id="56" w:name="_Toc34300930"/>
      <w:bookmarkStart w:id="57" w:name="_Toc43730759"/>
      <w:bookmarkStart w:id="58" w:name="_Toc187393081"/>
      <w:r w:rsidRPr="008577C3">
        <w:t>5.1.1</w:t>
      </w:r>
      <w:r w:rsidRPr="008577C3">
        <w:tab/>
        <w:t>Data Volume (DV) collection</w:t>
      </w:r>
      <w:bookmarkEnd w:id="56"/>
      <w:bookmarkEnd w:id="57"/>
      <w:bookmarkEnd w:id="58"/>
    </w:p>
    <w:p w14:paraId="7363E5AF" w14:textId="77777777" w:rsidR="007009EA" w:rsidRPr="008577C3" w:rsidRDefault="007009EA" w:rsidP="007009EA">
      <w:pPr>
        <w:pStyle w:val="Heading4"/>
      </w:pPr>
      <w:bookmarkStart w:id="59" w:name="_Toc34300931"/>
      <w:bookmarkStart w:id="60" w:name="_Toc43730760"/>
      <w:bookmarkStart w:id="61" w:name="_Toc187393082"/>
      <w:r w:rsidRPr="008577C3">
        <w:t>5.1.1.1</w:t>
      </w:r>
      <w:r w:rsidRPr="008577C3">
        <w:tab/>
        <w:t>Applicability</w:t>
      </w:r>
      <w:bookmarkEnd w:id="59"/>
      <w:bookmarkEnd w:id="60"/>
      <w:bookmarkEnd w:id="61"/>
      <w:r w:rsidRPr="008577C3">
        <w:t xml:space="preserve"> </w:t>
      </w:r>
    </w:p>
    <w:p w14:paraId="5A6F56D8"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7C638870" w14:textId="77777777" w:rsidR="007009EA" w:rsidRPr="008577C3" w:rsidRDefault="007009EA" w:rsidP="007009EA">
      <w:pPr>
        <w:pStyle w:val="Heading4"/>
      </w:pPr>
      <w:bookmarkStart w:id="62" w:name="_Toc34300932"/>
      <w:bookmarkStart w:id="63" w:name="_Toc43730761"/>
      <w:bookmarkStart w:id="64" w:name="_Toc187393083"/>
      <w:r w:rsidRPr="008577C3">
        <w:t>5.1.1.2</w:t>
      </w:r>
      <w:r w:rsidRPr="008577C3">
        <w:tab/>
        <w:t>DV measurement control</w:t>
      </w:r>
      <w:bookmarkEnd w:id="62"/>
      <w:bookmarkEnd w:id="63"/>
      <w:bookmarkEnd w:id="64"/>
      <w:r w:rsidRPr="008577C3">
        <w:t xml:space="preserve"> </w:t>
      </w:r>
    </w:p>
    <w:p w14:paraId="11762714" w14:textId="77777777" w:rsidR="007009EA" w:rsidRPr="008577C3" w:rsidRDefault="007009EA" w:rsidP="007009EA">
      <w:r w:rsidRPr="008577C3">
        <w:t xml:space="preserve">Use cases specified in </w:t>
      </w:r>
      <w:r w:rsidR="00984D5E" w:rsidRPr="008577C3">
        <w:t xml:space="preserve">TS 28.550 </w:t>
      </w:r>
      <w:r w:rsidRPr="008577C3">
        <w:t>[5] – clause 5.1.1.1 ("NF measurement job control service") – apply for measurement job control of Data Volume.</w:t>
      </w:r>
    </w:p>
    <w:p w14:paraId="7CC5DD70" w14:textId="77777777" w:rsidR="007009EA" w:rsidRPr="008577C3" w:rsidRDefault="007009EA" w:rsidP="007009EA">
      <w:r w:rsidRPr="008577C3">
        <w:lastRenderedPageBreak/>
        <w:t xml:space="preserve">Depending on scenarios, NF measurement job control services may not exist. In such a case, the NF measurement control of DV may be achieved as specified in </w:t>
      </w:r>
      <w:r w:rsidR="00984D5E" w:rsidRPr="008577C3">
        <w:t xml:space="preserve">TS 28.531 </w:t>
      </w:r>
      <w:r w:rsidRPr="008577C3">
        <w:t>[6] – clause 5.1.18 ("Configuration of a 3GPP NF instance").</w:t>
      </w:r>
    </w:p>
    <w:p w14:paraId="4DCD1436"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4F8D45A4" w14:textId="77777777" w:rsidR="007009EA" w:rsidRPr="008577C3" w:rsidRDefault="007009EA" w:rsidP="007009EA">
      <w:pPr>
        <w:pStyle w:val="Heading4"/>
      </w:pPr>
      <w:bookmarkStart w:id="65" w:name="_Toc34300933"/>
      <w:bookmarkStart w:id="66" w:name="_Toc43730762"/>
      <w:bookmarkStart w:id="67" w:name="_Toc187393084"/>
      <w:r w:rsidRPr="008577C3">
        <w:t>5.1.1.3</w:t>
      </w:r>
      <w:r w:rsidRPr="008577C3">
        <w:tab/>
        <w:t>DV measurement data file reporting</w:t>
      </w:r>
      <w:bookmarkEnd w:id="65"/>
      <w:bookmarkEnd w:id="66"/>
      <w:bookmarkEnd w:id="67"/>
      <w:r w:rsidRPr="008577C3">
        <w:t xml:space="preserve"> </w:t>
      </w:r>
    </w:p>
    <w:p w14:paraId="79B57F3D" w14:textId="77777777" w:rsidR="007009EA" w:rsidRPr="008577C3" w:rsidRDefault="007009EA" w:rsidP="007009EA">
      <w:r w:rsidRPr="008577C3">
        <w:t xml:space="preserve">Use cases specified in </w:t>
      </w:r>
      <w:r w:rsidR="00984D5E" w:rsidRPr="008577C3">
        <w:t xml:space="preserve">TS 28.550 </w:t>
      </w:r>
      <w:r w:rsidRPr="008577C3">
        <w:t xml:space="preserve">[5] – clause 5.1.1.2 – apply for Data Volume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42DF3F1F" w14:textId="77777777" w:rsidR="007009EA" w:rsidRPr="008577C3" w:rsidRDefault="007009EA" w:rsidP="007009EA">
      <w:r w:rsidRPr="008577C3">
        <w:t>Traceability: REQ-DVFRS-FUN-010, REQ-DVFRS-FUN-011.</w:t>
      </w:r>
    </w:p>
    <w:p w14:paraId="09855AC3" w14:textId="77777777" w:rsidR="007009EA" w:rsidRPr="008577C3" w:rsidRDefault="007009EA" w:rsidP="007009EA">
      <w:pPr>
        <w:pStyle w:val="Heading4"/>
      </w:pPr>
      <w:bookmarkStart w:id="68" w:name="_Toc34300934"/>
      <w:bookmarkStart w:id="69" w:name="_Toc43730763"/>
      <w:bookmarkStart w:id="70" w:name="_Toc187393085"/>
      <w:r w:rsidRPr="008577C3">
        <w:t>5.1.1.4</w:t>
      </w:r>
      <w:r w:rsidRPr="008577C3">
        <w:tab/>
        <w:t>DV measurement data streaming</w:t>
      </w:r>
      <w:bookmarkEnd w:id="68"/>
      <w:bookmarkEnd w:id="69"/>
      <w:bookmarkEnd w:id="70"/>
      <w:r w:rsidRPr="008577C3">
        <w:t xml:space="preserve"> </w:t>
      </w:r>
    </w:p>
    <w:p w14:paraId="5BF79DCA" w14:textId="77777777" w:rsidR="00002599" w:rsidRPr="008577C3" w:rsidRDefault="00002599" w:rsidP="00002599">
      <w:r w:rsidRPr="008577C3">
        <w:t xml:space="preserve">Use cases specified in </w:t>
      </w:r>
      <w:r w:rsidR="00984D5E" w:rsidRPr="008577C3">
        <w:t xml:space="preserve">TS 28.550 </w:t>
      </w:r>
      <w:r w:rsidRPr="008577C3">
        <w:t>[5] – clause 5.1.1.3 – apply for Data Volume measurement data streaming.</w:t>
      </w:r>
    </w:p>
    <w:p w14:paraId="456D3C01" w14:textId="77777777" w:rsidR="0058558F" w:rsidRPr="008577C3" w:rsidRDefault="00002599" w:rsidP="008E24B3">
      <w:r w:rsidRPr="008577C3">
        <w:t>Traceability: REQ-DVDS-FUN-020.</w:t>
      </w:r>
    </w:p>
    <w:p w14:paraId="0AA3C23E" w14:textId="77777777" w:rsidR="0058558F" w:rsidRPr="008577C3" w:rsidRDefault="0058558F" w:rsidP="0058558F">
      <w:pPr>
        <w:pStyle w:val="Heading3"/>
      </w:pPr>
      <w:bookmarkStart w:id="71" w:name="_Toc34300935"/>
      <w:bookmarkStart w:id="72" w:name="_Toc43730764"/>
      <w:bookmarkStart w:id="73" w:name="_Toc187393086"/>
      <w:r w:rsidRPr="008577C3">
        <w:t>5.1.2</w:t>
      </w:r>
      <w:r w:rsidRPr="008577C3">
        <w:tab/>
        <w:t>Power, Energy and Environmental (PEE) measurement collection</w:t>
      </w:r>
      <w:bookmarkEnd w:id="71"/>
      <w:bookmarkEnd w:id="72"/>
      <w:bookmarkEnd w:id="73"/>
    </w:p>
    <w:p w14:paraId="475F69C3" w14:textId="77777777" w:rsidR="0058558F" w:rsidRPr="008577C3" w:rsidRDefault="0058558F" w:rsidP="0058558F">
      <w:pPr>
        <w:pStyle w:val="Heading4"/>
      </w:pPr>
      <w:bookmarkStart w:id="74" w:name="_Toc34300936"/>
      <w:bookmarkStart w:id="75" w:name="_Toc43730765"/>
      <w:bookmarkStart w:id="76" w:name="_Toc187393087"/>
      <w:r w:rsidRPr="008577C3">
        <w:t>5.1.2.1</w:t>
      </w:r>
      <w:r w:rsidRPr="008577C3">
        <w:tab/>
        <w:t>Applicability</w:t>
      </w:r>
      <w:bookmarkEnd w:id="74"/>
      <w:bookmarkEnd w:id="75"/>
      <w:bookmarkEnd w:id="76"/>
      <w:r w:rsidRPr="008577C3">
        <w:t xml:space="preserve"> </w:t>
      </w:r>
    </w:p>
    <w:p w14:paraId="3269423F"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0B1F2DA7" w14:textId="77777777" w:rsidR="0058558F" w:rsidRPr="008577C3" w:rsidRDefault="0058558F" w:rsidP="0058558F">
      <w:pPr>
        <w:pStyle w:val="Heading4"/>
      </w:pPr>
      <w:bookmarkStart w:id="77" w:name="_Toc34300937"/>
      <w:bookmarkStart w:id="78" w:name="_Toc43730766"/>
      <w:bookmarkStart w:id="79" w:name="_Toc187393088"/>
      <w:r w:rsidRPr="008577C3">
        <w:t>5.1.2.2</w:t>
      </w:r>
      <w:r w:rsidRPr="008577C3">
        <w:tab/>
        <w:t>PEE measurement control</w:t>
      </w:r>
      <w:bookmarkEnd w:id="77"/>
      <w:bookmarkEnd w:id="78"/>
      <w:bookmarkEnd w:id="79"/>
      <w:r w:rsidRPr="008577C3">
        <w:t xml:space="preserve"> </w:t>
      </w:r>
    </w:p>
    <w:p w14:paraId="46270D13" w14:textId="77777777" w:rsidR="0058558F" w:rsidRPr="008577C3" w:rsidRDefault="0058558F" w:rsidP="0058558F">
      <w:r w:rsidRPr="008577C3">
        <w:t xml:space="preserve">Use cases specified in </w:t>
      </w:r>
      <w:r w:rsidR="00984D5E" w:rsidRPr="008577C3">
        <w:t xml:space="preserve">TS 28.550 </w:t>
      </w:r>
      <w:r w:rsidRPr="008577C3">
        <w:t>[5] – clause 5.1.1.1 ("NF measurement job control service") – apply for measurement job control of PEE parameters.</w:t>
      </w:r>
    </w:p>
    <w:p w14:paraId="632D6E96" w14:textId="77777777" w:rsidR="0058558F" w:rsidRPr="008577C3" w:rsidRDefault="0058558F" w:rsidP="0058558F">
      <w:r w:rsidRPr="008577C3">
        <w:t xml:space="preserve">Depending on scenarios, NF measurement job control services may not exist. In such a case, the NF measurement control of PEE parameters may be achieved as specified in </w:t>
      </w:r>
      <w:r w:rsidR="00984D5E" w:rsidRPr="008577C3">
        <w:t xml:space="preserve">TS 28.531 </w:t>
      </w:r>
      <w:r w:rsidRPr="008577C3">
        <w:t>[6] – clause 5.1.18 ("Configuration of a 3GPP NF instance").</w:t>
      </w:r>
    </w:p>
    <w:p w14:paraId="60F864C7" w14:textId="77777777" w:rsidR="0058558F" w:rsidRPr="008577C3" w:rsidRDefault="0058558F" w:rsidP="0058558F">
      <w:r w:rsidRPr="008577C3">
        <w:t>Traceability: REQ-PEEMCS-FUN-001, REQ-PEEMCS-FUN-002, REQ-PEEMCS-FUN-003, REQ-PEEMCS-FUN-004, REQ-PEEMCS-FUN-005.</w:t>
      </w:r>
    </w:p>
    <w:p w14:paraId="343F22E6" w14:textId="77777777" w:rsidR="0058558F" w:rsidRPr="008577C3" w:rsidRDefault="0058558F" w:rsidP="0058558F">
      <w:pPr>
        <w:pStyle w:val="Heading4"/>
      </w:pPr>
      <w:bookmarkStart w:id="80" w:name="_Toc34300938"/>
      <w:bookmarkStart w:id="81" w:name="_Toc43730767"/>
      <w:bookmarkStart w:id="82" w:name="_Toc187393089"/>
      <w:r w:rsidRPr="008577C3">
        <w:t>5.1.2.3</w:t>
      </w:r>
      <w:r w:rsidRPr="008577C3">
        <w:tab/>
        <w:t>PEE measurement data file reporting</w:t>
      </w:r>
      <w:bookmarkEnd w:id="80"/>
      <w:bookmarkEnd w:id="81"/>
      <w:bookmarkEnd w:id="82"/>
      <w:r w:rsidRPr="008577C3">
        <w:t xml:space="preserve"> </w:t>
      </w:r>
    </w:p>
    <w:p w14:paraId="752AAE03" w14:textId="77777777" w:rsidR="0058558F" w:rsidRPr="008577C3" w:rsidRDefault="0058558F" w:rsidP="0058558F">
      <w:r w:rsidRPr="008577C3">
        <w:t xml:space="preserve">Use cases specified in </w:t>
      </w:r>
      <w:r w:rsidR="00984D5E" w:rsidRPr="008577C3">
        <w:t xml:space="preserve">TS 28.550 </w:t>
      </w:r>
      <w:r w:rsidRPr="008577C3">
        <w:t xml:space="preserve">[5] – clause 5.1.1.2 – apply for PEE measurement data file reporting, in compliance with </w:t>
      </w:r>
      <w:r w:rsidR="00984D5E" w:rsidRPr="008577C3">
        <w:t xml:space="preserve">TS 32.432 </w:t>
      </w:r>
      <w:r w:rsidRPr="008577C3">
        <w:t xml:space="preserve">[8], </w:t>
      </w:r>
      <w:r w:rsidR="00984D5E" w:rsidRPr="008577C3">
        <w:t xml:space="preserve">TS 32.435 </w:t>
      </w:r>
      <w:r w:rsidRPr="008577C3">
        <w:t xml:space="preserve">[9], </w:t>
      </w:r>
      <w:r w:rsidR="00984D5E" w:rsidRPr="008577C3">
        <w:t xml:space="preserve">TS 32.436 </w:t>
      </w:r>
      <w:r w:rsidRPr="008577C3">
        <w:t>[10].</w:t>
      </w:r>
    </w:p>
    <w:p w14:paraId="0162AED7" w14:textId="77777777" w:rsidR="0058558F" w:rsidRPr="008577C3" w:rsidRDefault="0058558F" w:rsidP="0058558F">
      <w:r w:rsidRPr="008577C3">
        <w:t>Traceability: REQ-PEEFRS-FUN-010, REQ-PEEFRS-FUN-011.</w:t>
      </w:r>
    </w:p>
    <w:p w14:paraId="41DA2A6C" w14:textId="77777777" w:rsidR="0058558F" w:rsidRPr="008577C3" w:rsidRDefault="0058558F" w:rsidP="0058558F">
      <w:pPr>
        <w:pStyle w:val="Heading4"/>
      </w:pPr>
      <w:bookmarkStart w:id="83" w:name="_Toc34300939"/>
      <w:bookmarkStart w:id="84" w:name="_Toc43730768"/>
      <w:bookmarkStart w:id="85" w:name="_Toc187393090"/>
      <w:r w:rsidRPr="008577C3">
        <w:t>5.1.2.4</w:t>
      </w:r>
      <w:r w:rsidRPr="008577C3">
        <w:tab/>
        <w:t>PEE measurement data streaming</w:t>
      </w:r>
      <w:bookmarkEnd w:id="83"/>
      <w:bookmarkEnd w:id="84"/>
      <w:bookmarkEnd w:id="85"/>
      <w:r w:rsidRPr="008577C3">
        <w:t xml:space="preserve"> </w:t>
      </w:r>
    </w:p>
    <w:p w14:paraId="699A538A" w14:textId="77777777" w:rsidR="00005722" w:rsidRPr="008577C3" w:rsidRDefault="00005722" w:rsidP="00005722">
      <w:r w:rsidRPr="008577C3">
        <w:t xml:space="preserve">Use cases specified in </w:t>
      </w:r>
      <w:r w:rsidR="00984D5E" w:rsidRPr="008577C3">
        <w:t xml:space="preserve">TS 28.550 </w:t>
      </w:r>
      <w:r w:rsidRPr="008577C3">
        <w:t>[5] – clause 5.1.1.3 – apply for PEE measurement data streaming.</w:t>
      </w:r>
    </w:p>
    <w:p w14:paraId="6083C66C" w14:textId="77777777" w:rsidR="00005722" w:rsidRPr="008577C3" w:rsidRDefault="00005722" w:rsidP="000F6E17">
      <w:r w:rsidRPr="008577C3">
        <w:t>Traceability: REQ-PEEDS-FUN-020.</w:t>
      </w:r>
    </w:p>
    <w:p w14:paraId="3A600FA7" w14:textId="77777777" w:rsidR="0058558F" w:rsidRPr="008577C3" w:rsidRDefault="0058558F" w:rsidP="0058558F">
      <w:pPr>
        <w:pStyle w:val="Heading4"/>
      </w:pPr>
      <w:bookmarkStart w:id="86" w:name="_Toc34300940"/>
      <w:bookmarkStart w:id="87" w:name="_Toc43730769"/>
      <w:bookmarkStart w:id="88" w:name="_Toc187393091"/>
      <w:r w:rsidRPr="008577C3">
        <w:t>5.1.2.</w:t>
      </w:r>
      <w:r w:rsidR="005B0F50" w:rsidRPr="008577C3">
        <w:t>5</w:t>
      </w:r>
      <w:r w:rsidRPr="008577C3">
        <w:tab/>
        <w:t>PEE fault supervision</w:t>
      </w:r>
      <w:bookmarkEnd w:id="86"/>
      <w:bookmarkEnd w:id="87"/>
      <w:bookmarkEnd w:id="88"/>
      <w:r w:rsidRPr="008577C3">
        <w:t xml:space="preserve"> </w:t>
      </w:r>
    </w:p>
    <w:p w14:paraId="12453B29" w14:textId="77777777" w:rsidR="00E03CB8" w:rsidRPr="008577C3" w:rsidRDefault="00E03CB8" w:rsidP="000F6E17">
      <w:r w:rsidRPr="008577C3">
        <w:t xml:space="preserve">Use cases specified in </w:t>
      </w:r>
      <w:r w:rsidR="00984D5E" w:rsidRPr="008577C3">
        <w:t xml:space="preserve">TS 28.545 </w:t>
      </w:r>
      <w:r w:rsidRPr="008577C3">
        <w:t>[7] – clause 5.1.13 ("Report alarm notifications of NF instance") – apply for PEE fault supervision.</w:t>
      </w:r>
    </w:p>
    <w:p w14:paraId="04FB3DEF" w14:textId="77777777" w:rsidR="0058558F" w:rsidRPr="008577C3" w:rsidRDefault="0058558F" w:rsidP="0058558F">
      <w:r w:rsidRPr="008577C3">
        <w:t>Traceability: REQ-PEEFSS-FUN-020.</w:t>
      </w:r>
    </w:p>
    <w:p w14:paraId="3583A97B" w14:textId="77777777" w:rsidR="0058558F" w:rsidRPr="008577C3" w:rsidRDefault="0058558F" w:rsidP="0058558F">
      <w:pPr>
        <w:pStyle w:val="Heading4"/>
      </w:pPr>
      <w:bookmarkStart w:id="89" w:name="_Toc34300941"/>
      <w:bookmarkStart w:id="90" w:name="_Toc43730770"/>
      <w:bookmarkStart w:id="91" w:name="_Toc187393092"/>
      <w:r w:rsidRPr="008577C3">
        <w:lastRenderedPageBreak/>
        <w:t>5.1.2.</w:t>
      </w:r>
      <w:r w:rsidR="005B0F50" w:rsidRPr="008577C3">
        <w:t>6</w:t>
      </w:r>
      <w:r w:rsidRPr="008577C3">
        <w:tab/>
        <w:t>PEE configuration management</w:t>
      </w:r>
      <w:bookmarkEnd w:id="89"/>
      <w:bookmarkEnd w:id="90"/>
      <w:bookmarkEnd w:id="91"/>
      <w:r w:rsidRPr="008577C3">
        <w:t xml:space="preserve"> </w:t>
      </w:r>
    </w:p>
    <w:p w14:paraId="17099B3E" w14:textId="77777777" w:rsidR="0058558F" w:rsidRPr="008577C3" w:rsidRDefault="0058558F" w:rsidP="0058558F">
      <w:r w:rsidRPr="008577C3">
        <w:t>Use cases specified in [</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66955EE8" w14:textId="77777777" w:rsidR="00330584" w:rsidRPr="008577C3" w:rsidRDefault="0058558F" w:rsidP="008E24B3">
      <w:r w:rsidRPr="008577C3">
        <w:t>Traceability: REQ-PEECMS-FUN-030, REQ-PEECMS-FUN-031.</w:t>
      </w:r>
    </w:p>
    <w:p w14:paraId="0B66CBC4" w14:textId="77777777" w:rsidR="00330584" w:rsidRPr="008577C3" w:rsidRDefault="00330584" w:rsidP="00330584">
      <w:pPr>
        <w:pStyle w:val="Heading3"/>
      </w:pPr>
      <w:bookmarkStart w:id="92" w:name="_Toc34300942"/>
      <w:bookmarkStart w:id="93" w:name="_Toc43730771"/>
      <w:bookmarkStart w:id="94" w:name="_Toc187393093"/>
      <w:r w:rsidRPr="008577C3">
        <w:t>5.1.3</w:t>
      </w:r>
      <w:r w:rsidRPr="008577C3">
        <w:tab/>
        <w:t>Energy saving use cases</w:t>
      </w:r>
      <w:bookmarkEnd w:id="92"/>
      <w:bookmarkEnd w:id="93"/>
      <w:bookmarkEnd w:id="94"/>
    </w:p>
    <w:p w14:paraId="01A3DDBF" w14:textId="77777777" w:rsidR="00CC552C" w:rsidRPr="008577C3" w:rsidRDefault="00CC552C" w:rsidP="007739B3">
      <w:pPr>
        <w:pStyle w:val="Heading4"/>
      </w:pPr>
      <w:bookmarkStart w:id="95" w:name="_Toc34300943"/>
      <w:bookmarkStart w:id="96" w:name="_Toc43730772"/>
      <w:bookmarkStart w:id="97" w:name="_Toc187393094"/>
      <w:r w:rsidRPr="008577C3">
        <w:t>5.1.</w:t>
      </w:r>
      <w:r w:rsidR="006D1E58" w:rsidRPr="008577C3">
        <w:t>3</w:t>
      </w:r>
      <w:r w:rsidRPr="008577C3">
        <w:t>.1</w:t>
      </w:r>
      <w:r w:rsidRPr="008577C3">
        <w:tab/>
        <w:t>General</w:t>
      </w:r>
      <w:bookmarkEnd w:id="95"/>
      <w:bookmarkEnd w:id="96"/>
      <w:bookmarkEnd w:id="97"/>
    </w:p>
    <w:p w14:paraId="067E9D11" w14:textId="0D28277D" w:rsidR="00CC552C" w:rsidRPr="008577C3" w:rsidRDefault="00CC552C" w:rsidP="00CC552C">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w:t>
      </w:r>
      <w:r w:rsidRPr="008577C3">
        <w:rPr>
          <w:rStyle w:val="fontstyle01"/>
        </w:rPr>
        <w:t xml:space="preserve"> </w:t>
      </w:r>
    </w:p>
    <w:p w14:paraId="425C3CE4" w14:textId="77777777"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r w:rsidRPr="008577C3">
        <w:t>gNB is fully or partially overlaid by the candidate cell(s).</w:t>
      </w:r>
    </w:p>
    <w:p w14:paraId="6798C024" w14:textId="77777777" w:rsidR="00CC552C" w:rsidRPr="000D1FAF" w:rsidRDefault="00CC552C" w:rsidP="007739B3">
      <w:pPr>
        <w:pStyle w:val="Heading4"/>
      </w:pPr>
      <w:bookmarkStart w:id="98" w:name="_Toc34300944"/>
      <w:bookmarkStart w:id="99" w:name="_Toc43730773"/>
      <w:bookmarkStart w:id="100" w:name="_Toc187393095"/>
      <w:r w:rsidRPr="000D1FAF">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8"/>
      <w:bookmarkEnd w:id="99"/>
      <w:bookmarkEnd w:id="100"/>
    </w:p>
    <w:p w14:paraId="6A100057" w14:textId="77777777" w:rsidR="00EF66C3" w:rsidRPr="000D1FAF" w:rsidRDefault="00EF66C3" w:rsidP="00AA5C1E">
      <w:pPr>
        <w:pStyle w:val="Heading5"/>
      </w:pPr>
      <w:bookmarkStart w:id="101" w:name="_Toc34300945"/>
      <w:bookmarkStart w:id="102" w:name="_Toc43730774"/>
      <w:bookmarkStart w:id="103" w:name="_Toc187393096"/>
      <w:r w:rsidRPr="000D1FAF">
        <w:t>5.1.3.2.1</w:t>
      </w:r>
      <w:r w:rsidRPr="000D1FAF">
        <w:tab/>
        <w:t>Introduction</w:t>
      </w:r>
      <w:bookmarkEnd w:id="101"/>
      <w:bookmarkEnd w:id="102"/>
      <w:bookmarkEnd w:id="103"/>
    </w:p>
    <w:p w14:paraId="02E9EC97" w14:textId="77777777" w:rsidR="00CC552C" w:rsidRPr="000D1FAF" w:rsidRDefault="00CC552C" w:rsidP="00CC552C">
      <w:r w:rsidRPr="000D1FAF">
        <w:t>Figure 5.1.</w:t>
      </w:r>
      <w:r w:rsidR="0035724A" w:rsidRPr="000D1FAF">
        <w:t>3</w:t>
      </w:r>
      <w:r w:rsidRPr="000D1FAF">
        <w:t>.2</w:t>
      </w:r>
      <w:r w:rsidR="00EF66C3" w:rsidRPr="000D1FAF">
        <w:t>.1</w:t>
      </w:r>
      <w:r w:rsidRPr="000D1FAF">
        <w:t>-1 shows that a NR capacity booster cell is partially overlaid by the gNB or eNB candidate cell(s). There can be two cases of energy saving:</w:t>
      </w:r>
    </w:p>
    <w:p w14:paraId="63260E4E" w14:textId="77777777" w:rsidR="00CC552C" w:rsidRPr="000D1FAF" w:rsidRDefault="008577C3" w:rsidP="008577C3">
      <w:pPr>
        <w:pStyle w:val="B10"/>
      </w:pPr>
      <w:r w:rsidRPr="000D1FAF">
        <w:t>-</w:t>
      </w:r>
      <w:r w:rsidRPr="000D1FAF">
        <w:tab/>
      </w:r>
      <w:r w:rsidR="00CC552C" w:rsidRPr="000D1FAF">
        <w:t xml:space="preserve"> Intra-RAT energy saving if the candidate cell is a gNB</w:t>
      </w:r>
    </w:p>
    <w:p w14:paraId="45FFC20B" w14:textId="77777777" w:rsidR="00CC552C" w:rsidRPr="000D1FAF" w:rsidRDefault="008577C3" w:rsidP="008577C3">
      <w:pPr>
        <w:pStyle w:val="B10"/>
      </w:pPr>
      <w:r w:rsidRPr="000D1FAF">
        <w:t>-</w:t>
      </w:r>
      <w:r w:rsidRPr="000D1FAF">
        <w:tab/>
      </w:r>
      <w:r w:rsidR="00CC552C" w:rsidRPr="000D1FAF">
        <w:t xml:space="preserve"> Inter-RAT energy saving if the candidate cell is an eNB</w:t>
      </w:r>
    </w:p>
    <w:p w14:paraId="7FC40C90" w14:textId="77777777" w:rsidR="00CC552C" w:rsidRPr="000D1FAF" w:rsidRDefault="001154DB" w:rsidP="00CC7CC9">
      <w:pPr>
        <w:pStyle w:val="TH"/>
      </w:pPr>
      <w:r>
        <w:pict w14:anchorId="16F73087">
          <v:shape id="_x0000_i1029" type="#_x0000_t75" style="width:386.5pt;height:101pt">
            <v:imagedata r:id="rId13" o:title=""/>
          </v:shape>
        </w:pict>
      </w:r>
    </w:p>
    <w:p w14:paraId="1F22F816"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1B941C91" w14:textId="77777777" w:rsidR="004C201D" w:rsidRPr="00CC7CC9" w:rsidRDefault="004C201D" w:rsidP="004C201D">
      <w:pPr>
        <w:rPr>
          <w:lang w:val="es-ES" w:eastAsia="zh-CN"/>
        </w:rPr>
      </w:pPr>
      <w:bookmarkStart w:id="104" w:name="_Toc34300946"/>
      <w:bookmarkStart w:id="105" w:name="_Toc43730775"/>
      <w:r w:rsidRPr="00CC7CC9">
        <w:rPr>
          <w:lang w:val="es-ES" w:eastAsia="zh-CN"/>
        </w:rPr>
        <w:t>Traceability: REQ-ESCOL-FUN-1, REQ-ESCOL-FUN-2, REQ-ESCOL-FUN-3, REQ-ESCOL-FUN-4, REQ-ESCOL-FUN-5, REQ-ESCOL-FUN-6, REQ-ESCOL-FUN-7.</w:t>
      </w:r>
    </w:p>
    <w:p w14:paraId="1C189F79" w14:textId="77777777" w:rsidR="00CC552C" w:rsidRPr="008577C3" w:rsidRDefault="00CC552C" w:rsidP="0035724A">
      <w:pPr>
        <w:pStyle w:val="Heading5"/>
        <w:rPr>
          <w:highlight w:val="cyan"/>
        </w:rPr>
      </w:pPr>
      <w:bookmarkStart w:id="106" w:name="_Toc187393097"/>
      <w:r w:rsidRPr="000D1FAF">
        <w:t>5.1.</w:t>
      </w:r>
      <w:r w:rsidR="0035724A" w:rsidRPr="000D1FAF">
        <w:t>3</w:t>
      </w:r>
      <w:r w:rsidRPr="000D1FAF">
        <w:t>.2.</w:t>
      </w:r>
      <w:r w:rsidR="00EF66C3" w:rsidRPr="000D1FAF">
        <w:t>2</w:t>
      </w:r>
      <w:r w:rsidRPr="000D1FAF">
        <w:tab/>
        <w:t>Intra-RAT energy saving</w:t>
      </w:r>
      <w:bookmarkEnd w:id="104"/>
      <w:bookmarkEnd w:id="105"/>
      <w:bookmarkEnd w:id="106"/>
    </w:p>
    <w:p w14:paraId="77AAB2A8" w14:textId="3475ABF4" w:rsidR="00CC552C" w:rsidRPr="008577C3" w:rsidRDefault="00CC552C" w:rsidP="00CC552C">
      <w:r w:rsidRPr="008577C3">
        <w:rPr>
          <w:lang w:eastAsia="zh-CN"/>
        </w:rPr>
        <w:t xml:space="preserve">Intra-RAT energy saving focuses on a scenario where the gNB candidate cells provide the coverage for the NR capacity booster cell that is switched off. </w:t>
      </w:r>
      <w:r w:rsidRPr="008577C3">
        <w:t xml:space="preserve">Intra-RAT energy saving (ES) consists of distributed energy saving where the energy saving decision is made in the NR cells with </w:t>
      </w:r>
      <w:r w:rsidR="006949D4">
        <w:t>MnS producer(s)</w:t>
      </w:r>
      <w:r w:rsidR="006949D4" w:rsidRPr="008577C3">
        <w:t xml:space="preserve"> </w:t>
      </w:r>
      <w:r w:rsidRPr="008577C3">
        <w:t xml:space="preserve">assist to provide relevant information, such as policies, and centralized energy saving where the energy saving decision is made in </w:t>
      </w:r>
      <w:r w:rsidR="006949D4">
        <w:t>MnS producer</w:t>
      </w:r>
      <w:r w:rsidR="006949D4" w:rsidRPr="008577C3">
        <w:t xml:space="preserve"> </w:t>
      </w:r>
      <w:r w:rsidRPr="008577C3">
        <w:t>(see clause 15.4 in TS 38.300 [</w:t>
      </w:r>
      <w:r w:rsidR="006D1E58" w:rsidRPr="008577C3">
        <w:t>13</w:t>
      </w:r>
      <w:r w:rsidRPr="008577C3">
        <w:t xml:space="preserve">]). </w:t>
      </w:r>
    </w:p>
    <w:p w14:paraId="6A94BEBB"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6765F4C2" w14:textId="77777777" w:rsidR="00CC552C" w:rsidRPr="008577C3" w:rsidRDefault="00CC552C" w:rsidP="00CC552C">
      <w:r w:rsidRPr="008577C3">
        <w:t xml:space="preserve">For the centralized energy saving, </w:t>
      </w:r>
      <w:r w:rsidR="006949D4">
        <w:t>MnS producer</w:t>
      </w:r>
      <w:r w:rsidR="006949D4" w:rsidRPr="008577C3">
        <w:t xml:space="preserve"> </w:t>
      </w:r>
      <w:r w:rsidRPr="008577C3">
        <w:t xml:space="preserve">collects the traffic load performance measurements from the NR capacity booster cell and candidate cells, and may request a NR capacity booster cell to enter the energy saving mode </w:t>
      </w:r>
      <w:r w:rsidRPr="008577C3">
        <w:lastRenderedPageBreak/>
        <w:t>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4D6B94BC" w14:textId="77777777" w:rsidR="00CC552C" w:rsidRPr="008577C3" w:rsidRDefault="00CC552C" w:rsidP="0035724A">
      <w:pPr>
        <w:pStyle w:val="Heading5"/>
      </w:pPr>
      <w:bookmarkStart w:id="107" w:name="_Toc34300947"/>
      <w:bookmarkStart w:id="108" w:name="_Toc43730776"/>
      <w:bookmarkStart w:id="109" w:name="_Toc187393098"/>
      <w:r w:rsidRPr="008577C3">
        <w:t>5.1.</w:t>
      </w:r>
      <w:r w:rsidR="0035724A" w:rsidRPr="008577C3">
        <w:t>3</w:t>
      </w:r>
      <w:r w:rsidRPr="008577C3">
        <w:t>.2.</w:t>
      </w:r>
      <w:r w:rsidR="00EF66C3">
        <w:t>3</w:t>
      </w:r>
      <w:r w:rsidRPr="008577C3">
        <w:tab/>
        <w:t>Inter-RAT energy saving</w:t>
      </w:r>
      <w:bookmarkEnd w:id="107"/>
      <w:bookmarkEnd w:id="108"/>
      <w:bookmarkEnd w:id="109"/>
      <w:r w:rsidRPr="008577C3">
        <w:t xml:space="preserve"> </w:t>
      </w:r>
    </w:p>
    <w:p w14:paraId="3335DD78" w14:textId="49E444E8" w:rsidR="00CC552C" w:rsidRPr="008577C3" w:rsidRDefault="00CC552C" w:rsidP="00CC552C">
      <w:r w:rsidRPr="008577C3">
        <w:rPr>
          <w:lang w:eastAsia="zh-CN"/>
        </w:rPr>
        <w:t xml:space="preserve">Inter-RAT energy saving focuses on a scenario where the LTE eNB provides basic coverage, with the gNB providing the capacity booster that can be switched off, </w:t>
      </w:r>
      <w:r w:rsidRPr="008577C3">
        <w:rPr>
          <w:rFonts w:hint="eastAsia"/>
          <w:sz w:val="21"/>
          <w:szCs w:val="22"/>
          <w:lang w:eastAsia="zh-CN"/>
        </w:rPr>
        <w:t xml:space="preserve">based on its own cell load information or by </w:t>
      </w:r>
      <w:r w:rsidR="006949D4">
        <w:rPr>
          <w:sz w:val="21"/>
          <w:szCs w:val="22"/>
          <w:lang w:eastAsia="zh-CN"/>
        </w:rPr>
        <w:t>MnS producer(s)</w:t>
      </w:r>
      <w:r w:rsidRPr="008577C3">
        <w:rPr>
          <w:lang w:eastAsia="zh-CN"/>
        </w:rPr>
        <w:t xml:space="preserve">. The LTE eNB is allowed to activate the dormant capacity booster NR cell </w:t>
      </w:r>
      <w:r w:rsidRPr="008577C3">
        <w:rPr>
          <w:kern w:val="2"/>
        </w:rPr>
        <w:t>(see clause</w:t>
      </w:r>
      <w:r w:rsidR="00984D5E">
        <w:rPr>
          <w:kern w:val="2"/>
        </w:rPr>
        <w:t xml:space="preserve"> 15.4.2</w:t>
      </w:r>
      <w:r w:rsidRPr="008577C3">
        <w:rPr>
          <w:kern w:val="2"/>
        </w:rPr>
        <w:t xml:space="preserve"> in </w:t>
      </w:r>
      <w:r w:rsidR="00984D5E" w:rsidRPr="008577C3">
        <w:rPr>
          <w:lang w:eastAsia="zh-CN"/>
        </w:rPr>
        <w:t>TS 38.300</w:t>
      </w:r>
      <w:r w:rsidR="00984D5E">
        <w:rPr>
          <w:lang w:eastAsia="zh-CN"/>
        </w:rPr>
        <w:t xml:space="preserve"> </w:t>
      </w:r>
      <w:r w:rsidR="00984D5E" w:rsidRPr="008577C3">
        <w:rPr>
          <w:lang w:eastAsia="zh-CN"/>
        </w:rPr>
        <w:t>[13]</w:t>
      </w:r>
      <w:r w:rsidRPr="008577C3">
        <w:rPr>
          <w:kern w:val="2"/>
        </w:rPr>
        <w:t xml:space="preserve">). </w:t>
      </w:r>
    </w:p>
    <w:p w14:paraId="347E1106" w14:textId="77777777" w:rsidR="00CC552C" w:rsidRPr="008577C3" w:rsidRDefault="00CC552C" w:rsidP="00CC552C">
      <w:r w:rsidRPr="008577C3">
        <w:t xml:space="preserve">Inter-RAT energy saving consists of centralized energy saving where the energy saving decision is made in </w:t>
      </w:r>
      <w:r w:rsidR="006949D4">
        <w:t>MnS producer</w:t>
      </w:r>
      <w:r w:rsidRPr="008577C3">
        <w:t>. The inter-RAT energy saving is almost the same as the intra-RAT energy with the exception that the candidate cells are eNB.</w:t>
      </w:r>
    </w:p>
    <w:p w14:paraId="635FD125" w14:textId="77777777" w:rsidR="00330584" w:rsidRPr="008577C3" w:rsidRDefault="00330584" w:rsidP="007739B3">
      <w:pPr>
        <w:pStyle w:val="Heading4"/>
      </w:pPr>
      <w:bookmarkStart w:id="110" w:name="_Toc34300948"/>
      <w:bookmarkStart w:id="111" w:name="_Toc43730777"/>
      <w:bookmarkStart w:id="112" w:name="_Toc187393099"/>
      <w:r w:rsidRPr="008577C3">
        <w:t>5.1.3.</w:t>
      </w:r>
      <w:r w:rsidR="0035724A" w:rsidRPr="008577C3">
        <w:rPr>
          <w:lang w:eastAsia="zh-CN"/>
        </w:rPr>
        <w:t>3</w:t>
      </w:r>
      <w:r w:rsidRPr="008577C3">
        <w:tab/>
        <w:t>Capacity booster cell fully overlaid by candidate cell(s)</w:t>
      </w:r>
      <w:bookmarkEnd w:id="110"/>
      <w:bookmarkEnd w:id="111"/>
      <w:bookmarkEnd w:id="112"/>
    </w:p>
    <w:p w14:paraId="6DE75A98" w14:textId="77777777" w:rsidR="00330584" w:rsidRPr="008577C3" w:rsidRDefault="00330584" w:rsidP="00330584">
      <w:r w:rsidRPr="008577C3">
        <w:t>An NG-RAN node</w:t>
      </w:r>
      <w:r w:rsidRPr="008577C3">
        <w:rPr>
          <w:lang w:eastAsia="zh-CN"/>
        </w:rPr>
        <w:t xml:space="preserve">, which </w:t>
      </w:r>
      <w:r w:rsidRPr="008577C3">
        <w:t>connects with 5GC to provide boost capacity, may enter into energySaving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gNB capacity </w:t>
      </w:r>
      <w:r w:rsidRPr="008577C3">
        <w:rPr>
          <w:rFonts w:hint="eastAsia"/>
          <w:lang w:eastAsia="zh-CN"/>
        </w:rPr>
        <w:t>b</w:t>
      </w:r>
      <w:r w:rsidRPr="008577C3">
        <w:t>ooster cell fully overlaid by candidate cell(s) case.</w:t>
      </w:r>
    </w:p>
    <w:p w14:paraId="5F8B7779" w14:textId="77777777" w:rsidR="00330584" w:rsidRPr="008577C3" w:rsidRDefault="001154DB" w:rsidP="00456566">
      <w:pPr>
        <w:pStyle w:val="TH"/>
      </w:pPr>
      <w:r>
        <w:rPr>
          <w:sz w:val="24"/>
          <w:lang w:eastAsia="zh-CN"/>
        </w:rPr>
        <w:pict w14:anchorId="7F134D8B">
          <v:group id="_x0000_s2052" editas="canvas" style="position:absolute;margin-left:0;margin-top:0;width:469.8pt;height:204.9pt;z-index:251657216;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pict w14:anchorId="240D78F8">
          <v:shape id="_x0000_i1030" type="#_x0000_t75" style="width:470pt;height:205pt">
            <v:imagedata croptop="-65520f" cropbottom="65520f"/>
          </v:shape>
        </w:pict>
      </w:r>
    </w:p>
    <w:p w14:paraId="04733959"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r w:rsidRPr="008577C3">
        <w:rPr>
          <w:lang w:eastAsia="zh-CN"/>
        </w:rPr>
        <w:t>gNB capacity booster cell fully overlaid by candidate cell(s)</w:t>
      </w:r>
    </w:p>
    <w:p w14:paraId="536BBD62" w14:textId="77777777" w:rsidR="00330584" w:rsidRPr="008577C3" w:rsidRDefault="00330584" w:rsidP="00330584">
      <w:r w:rsidRPr="008577C3">
        <w:t>This use case applies both for Intra- and Inter-RAT Energy Saving.</w:t>
      </w:r>
    </w:p>
    <w:p w14:paraId="674D3F54" w14:textId="77777777" w:rsidR="00330584" w:rsidRPr="008577C3" w:rsidRDefault="00330584" w:rsidP="00330584">
      <w:pPr>
        <w:rPr>
          <w:b/>
          <w:lang w:eastAsia="zh-CN"/>
        </w:rPr>
      </w:pPr>
      <w:r w:rsidRPr="008577C3">
        <w:rPr>
          <w:b/>
          <w:lang w:eastAsia="zh-CN"/>
        </w:rPr>
        <w:t>Inter-frequency Intra-RAT gNB Coverage</w:t>
      </w:r>
    </w:p>
    <w:p w14:paraId="1983547B" w14:textId="10221F9E" w:rsidR="00330584" w:rsidRPr="008577C3" w:rsidRDefault="00330584" w:rsidP="00330584">
      <w:pPr>
        <w:rPr>
          <w:b/>
          <w:lang w:eastAsia="zh-CN"/>
        </w:rPr>
      </w:pPr>
      <w:r w:rsidRPr="008577C3">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9D22EA">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5E4CB9CA" w14:textId="77777777" w:rsidR="00330584" w:rsidRPr="008577C3" w:rsidRDefault="00330584" w:rsidP="00330584">
      <w:pPr>
        <w:rPr>
          <w:b/>
          <w:lang w:eastAsia="zh-CN"/>
        </w:rPr>
      </w:pPr>
      <w:r w:rsidRPr="008577C3">
        <w:rPr>
          <w:b/>
          <w:lang w:eastAsia="zh-CN"/>
        </w:rPr>
        <w:t>Inter-RAT gNB Coverage</w:t>
      </w:r>
    </w:p>
    <w:p w14:paraId="408062AF" w14:textId="77777777" w:rsidR="00330584" w:rsidRPr="008577C3" w:rsidRDefault="00330584" w:rsidP="00A302BA">
      <w:pPr>
        <w:rPr>
          <w:lang w:eastAsia="zh-CN"/>
        </w:rPr>
      </w:pPr>
      <w:r w:rsidRPr="008577C3">
        <w:rPr>
          <w:lang w:eastAsia="zh-CN"/>
        </w:rPr>
        <w:t xml:space="preserve">Two IRAT cells (Cell A, Cell B) cover the same geographical area. gNB Cell B is totally covered by inter-RAT Cell A (such as legacy system UMTS or LTE). Cell A is deployed to provide continuous coverage of basic eMBB services in the area, while Cell B enhances the capability of the area to support eMBB services with high data rate or URLLC services. The ES activation in the coverage of Cell B (ES area) may be triggered in case that no eMBB services with high data rate or URLLC traffic in Cell B is detected or load threshold for going into energySaving state is reached. Cell B ES deactivation may be triggered when the eMBB services with high data rate or URLLC service request in ES area is restarted again or </w:t>
      </w:r>
      <w:r w:rsidRPr="008577C3">
        <w:t>load threshold for going out of energySaving state (i.e. going into notEnergySaving state) is reached</w:t>
      </w:r>
      <w:r w:rsidRPr="008577C3">
        <w:rPr>
          <w:lang w:eastAsia="zh-CN"/>
        </w:rPr>
        <w:t>.</w:t>
      </w:r>
      <w:r w:rsidR="007553BD">
        <w:rPr>
          <w:lang w:eastAsia="zh-CN"/>
        </w:rPr>
        <w:t xml:space="preserve"> A Cell B capable of ES probing can execute the ES probing procedure and based on Cell B measurements the </w:t>
      </w:r>
      <w:r w:rsidR="007553BD">
        <w:rPr>
          <w:lang w:eastAsia="zh-CN"/>
        </w:rPr>
        <w:lastRenderedPageBreak/>
        <w:t>centralized or distributed ES management can decide if the Cell B needs to be activated and take portion of the traffic from Cell A.</w:t>
      </w:r>
    </w:p>
    <w:p w14:paraId="1856A76C" w14:textId="77777777" w:rsidR="00330584" w:rsidRPr="008577C3" w:rsidRDefault="00330584" w:rsidP="00330584">
      <w:r w:rsidRPr="008577C3">
        <w:t>Different scenarios of gNB capacity booster cell fully overlaid by candidate cell(s) are listed in below table 5.1.3.</w:t>
      </w:r>
      <w:r w:rsidR="0035724A" w:rsidRPr="008577C3">
        <w:t>3</w:t>
      </w:r>
      <w:r w:rsidRPr="008577C3">
        <w:t>-1.</w:t>
      </w:r>
    </w:p>
    <w:p w14:paraId="4F619786"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-1: Different scenarios of gNB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12C60B3E" w14:textId="77777777" w:rsidTr="00A302BA">
        <w:trPr>
          <w:jc w:val="center"/>
        </w:trPr>
        <w:tc>
          <w:tcPr>
            <w:tcW w:w="1068" w:type="dxa"/>
          </w:tcPr>
          <w:p w14:paraId="6DFEDFD8" w14:textId="77777777" w:rsidR="00330584" w:rsidRPr="008577C3" w:rsidRDefault="00330584" w:rsidP="00A302BA">
            <w:pPr>
              <w:pStyle w:val="TAH"/>
            </w:pPr>
            <w:r w:rsidRPr="008577C3">
              <w:t>Scenario</w:t>
            </w:r>
          </w:p>
        </w:tc>
        <w:tc>
          <w:tcPr>
            <w:tcW w:w="2946" w:type="dxa"/>
          </w:tcPr>
          <w:p w14:paraId="65DE5E72"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1EDA3AB8"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350B6FA0" w14:textId="77777777" w:rsidR="00330584" w:rsidRPr="008577C3" w:rsidRDefault="00330584" w:rsidP="00A302BA">
            <w:pPr>
              <w:pStyle w:val="TAH"/>
            </w:pPr>
            <w:r w:rsidRPr="008577C3">
              <w:rPr>
                <w:rFonts w:hint="eastAsia"/>
              </w:rPr>
              <w:t>Scenario</w:t>
            </w:r>
          </w:p>
        </w:tc>
      </w:tr>
      <w:tr w:rsidR="00330584" w:rsidRPr="008577C3" w14:paraId="5280B85D" w14:textId="77777777" w:rsidTr="00A302BA">
        <w:trPr>
          <w:jc w:val="center"/>
        </w:trPr>
        <w:tc>
          <w:tcPr>
            <w:tcW w:w="1068" w:type="dxa"/>
          </w:tcPr>
          <w:p w14:paraId="52AA1341" w14:textId="77777777" w:rsidR="00330584" w:rsidRPr="008577C3" w:rsidRDefault="00330584" w:rsidP="00A302BA">
            <w:pPr>
              <w:pStyle w:val="TAC"/>
            </w:pPr>
            <w:r w:rsidRPr="008577C3">
              <w:rPr>
                <w:rFonts w:hint="eastAsia"/>
              </w:rPr>
              <w:t>1</w:t>
            </w:r>
          </w:p>
        </w:tc>
        <w:tc>
          <w:tcPr>
            <w:tcW w:w="2946" w:type="dxa"/>
          </w:tcPr>
          <w:p w14:paraId="61B17443" w14:textId="77777777" w:rsidR="00330584" w:rsidRPr="008577C3" w:rsidRDefault="00330584" w:rsidP="00A302BA">
            <w:pPr>
              <w:pStyle w:val="TAL"/>
            </w:pPr>
            <w:r w:rsidRPr="008577C3">
              <w:t>gNB</w:t>
            </w:r>
          </w:p>
        </w:tc>
        <w:tc>
          <w:tcPr>
            <w:tcW w:w="3033" w:type="dxa"/>
          </w:tcPr>
          <w:p w14:paraId="6FC60B66" w14:textId="77777777" w:rsidR="00330584" w:rsidRPr="008577C3" w:rsidRDefault="00330584" w:rsidP="00A302BA">
            <w:pPr>
              <w:pStyle w:val="TAL"/>
            </w:pPr>
            <w:r w:rsidRPr="008577C3">
              <w:t>eNB</w:t>
            </w:r>
          </w:p>
        </w:tc>
        <w:tc>
          <w:tcPr>
            <w:tcW w:w="2793" w:type="dxa"/>
          </w:tcPr>
          <w:p w14:paraId="1BB038D3"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7ABD59C7" w14:textId="77777777" w:rsidTr="00A302BA">
        <w:trPr>
          <w:jc w:val="center"/>
        </w:trPr>
        <w:tc>
          <w:tcPr>
            <w:tcW w:w="1068" w:type="dxa"/>
          </w:tcPr>
          <w:p w14:paraId="2F2DAD17" w14:textId="77777777" w:rsidR="00330584" w:rsidRPr="008577C3" w:rsidRDefault="00330584" w:rsidP="00A302BA">
            <w:pPr>
              <w:pStyle w:val="TAC"/>
            </w:pPr>
            <w:r w:rsidRPr="008577C3">
              <w:rPr>
                <w:rFonts w:hint="eastAsia"/>
              </w:rPr>
              <w:t>2</w:t>
            </w:r>
          </w:p>
        </w:tc>
        <w:tc>
          <w:tcPr>
            <w:tcW w:w="2946" w:type="dxa"/>
          </w:tcPr>
          <w:p w14:paraId="06561504" w14:textId="77777777" w:rsidR="00330584" w:rsidRPr="008577C3" w:rsidDel="000F4ECA" w:rsidRDefault="00330584" w:rsidP="00A302BA">
            <w:pPr>
              <w:pStyle w:val="TAL"/>
            </w:pPr>
            <w:r w:rsidRPr="008577C3">
              <w:t>gNB</w:t>
            </w:r>
          </w:p>
        </w:tc>
        <w:tc>
          <w:tcPr>
            <w:tcW w:w="3033" w:type="dxa"/>
          </w:tcPr>
          <w:p w14:paraId="2F70DCC6" w14:textId="77777777" w:rsidR="00330584" w:rsidRPr="008577C3" w:rsidRDefault="00330584" w:rsidP="00A302BA">
            <w:pPr>
              <w:pStyle w:val="TAL"/>
            </w:pPr>
            <w:r w:rsidRPr="008577C3">
              <w:rPr>
                <w:rFonts w:hint="eastAsia"/>
              </w:rPr>
              <w:t>gNB</w:t>
            </w:r>
          </w:p>
        </w:tc>
        <w:tc>
          <w:tcPr>
            <w:tcW w:w="2793" w:type="dxa"/>
          </w:tcPr>
          <w:p w14:paraId="17D252C0"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AA5C1E" w14:paraId="0AE6C4BF" w14:textId="77777777" w:rsidTr="00A302BA">
        <w:trPr>
          <w:jc w:val="center"/>
        </w:trPr>
        <w:tc>
          <w:tcPr>
            <w:tcW w:w="1068" w:type="dxa"/>
          </w:tcPr>
          <w:p w14:paraId="4D2A12D1" w14:textId="77777777" w:rsidR="00330584" w:rsidRPr="008577C3" w:rsidRDefault="00330584" w:rsidP="00A302BA">
            <w:pPr>
              <w:pStyle w:val="TAC"/>
            </w:pPr>
            <w:r w:rsidRPr="008577C3">
              <w:rPr>
                <w:rFonts w:hint="eastAsia"/>
              </w:rPr>
              <w:t>3</w:t>
            </w:r>
          </w:p>
        </w:tc>
        <w:tc>
          <w:tcPr>
            <w:tcW w:w="2946" w:type="dxa"/>
          </w:tcPr>
          <w:p w14:paraId="6220A893" w14:textId="77777777" w:rsidR="00330584" w:rsidRPr="008577C3" w:rsidDel="000F4ECA" w:rsidRDefault="00330584" w:rsidP="00A302BA">
            <w:pPr>
              <w:pStyle w:val="TAL"/>
            </w:pPr>
            <w:r w:rsidRPr="008577C3">
              <w:t>gNB</w:t>
            </w:r>
          </w:p>
        </w:tc>
        <w:tc>
          <w:tcPr>
            <w:tcW w:w="3033" w:type="dxa"/>
          </w:tcPr>
          <w:p w14:paraId="19F008A4" w14:textId="77777777" w:rsidR="00330584" w:rsidRPr="008577C3" w:rsidRDefault="00330584" w:rsidP="00A302BA">
            <w:pPr>
              <w:pStyle w:val="TAL"/>
            </w:pPr>
            <w:r w:rsidRPr="008577C3">
              <w:t>eNB</w:t>
            </w:r>
            <w:r w:rsidR="00A302BA" w:rsidRPr="008577C3">
              <w:t xml:space="preserve"> </w:t>
            </w:r>
            <w:r w:rsidRPr="008577C3">
              <w:t>and</w:t>
            </w:r>
            <w:r w:rsidR="00A302BA" w:rsidRPr="008577C3">
              <w:t xml:space="preserve"> </w:t>
            </w:r>
            <w:r w:rsidRPr="008577C3">
              <w:t>gNB</w:t>
            </w:r>
          </w:p>
        </w:tc>
        <w:tc>
          <w:tcPr>
            <w:tcW w:w="2793" w:type="dxa"/>
          </w:tcPr>
          <w:p w14:paraId="28882B02"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6B407845" w14:textId="77777777" w:rsidTr="00A302BA">
        <w:trPr>
          <w:jc w:val="center"/>
        </w:trPr>
        <w:tc>
          <w:tcPr>
            <w:tcW w:w="1068" w:type="dxa"/>
          </w:tcPr>
          <w:p w14:paraId="52167EC5" w14:textId="77777777" w:rsidR="00330584" w:rsidRPr="008577C3" w:rsidRDefault="00330584" w:rsidP="00A302BA">
            <w:pPr>
              <w:pStyle w:val="TAC"/>
            </w:pPr>
            <w:r w:rsidRPr="008577C3">
              <w:rPr>
                <w:rFonts w:hint="eastAsia"/>
              </w:rPr>
              <w:t>4</w:t>
            </w:r>
          </w:p>
        </w:tc>
        <w:tc>
          <w:tcPr>
            <w:tcW w:w="2946" w:type="dxa"/>
          </w:tcPr>
          <w:p w14:paraId="440A2BED" w14:textId="77777777" w:rsidR="00330584" w:rsidRPr="008577C3" w:rsidRDefault="00330584" w:rsidP="00A302BA">
            <w:pPr>
              <w:pStyle w:val="TAL"/>
            </w:pPr>
            <w:r w:rsidRPr="008577C3">
              <w:t>gNB</w:t>
            </w:r>
          </w:p>
        </w:tc>
        <w:tc>
          <w:tcPr>
            <w:tcW w:w="3033" w:type="dxa"/>
          </w:tcPr>
          <w:p w14:paraId="5543ED33" w14:textId="77777777" w:rsidR="00330584" w:rsidRPr="008577C3" w:rsidRDefault="00330584" w:rsidP="00A302BA">
            <w:pPr>
              <w:pStyle w:val="TAL"/>
            </w:pPr>
            <w:r w:rsidRPr="008577C3">
              <w:rPr>
                <w:rFonts w:hint="eastAsia"/>
              </w:rPr>
              <w:t>NB</w:t>
            </w:r>
          </w:p>
        </w:tc>
        <w:tc>
          <w:tcPr>
            <w:tcW w:w="2793" w:type="dxa"/>
          </w:tcPr>
          <w:p w14:paraId="29EFB005"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2F4EC3A6" w14:textId="77777777" w:rsidTr="00A302BA">
        <w:trPr>
          <w:jc w:val="center"/>
        </w:trPr>
        <w:tc>
          <w:tcPr>
            <w:tcW w:w="1068" w:type="dxa"/>
          </w:tcPr>
          <w:p w14:paraId="2352E1B5" w14:textId="77777777" w:rsidR="00330584" w:rsidRPr="008577C3" w:rsidRDefault="00330584" w:rsidP="00A302BA">
            <w:pPr>
              <w:pStyle w:val="TAC"/>
            </w:pPr>
            <w:r w:rsidRPr="008577C3">
              <w:rPr>
                <w:rFonts w:hint="eastAsia"/>
              </w:rPr>
              <w:t>5</w:t>
            </w:r>
          </w:p>
        </w:tc>
        <w:tc>
          <w:tcPr>
            <w:tcW w:w="2946" w:type="dxa"/>
          </w:tcPr>
          <w:p w14:paraId="3DA9B34C" w14:textId="77777777" w:rsidR="00330584" w:rsidRPr="008577C3" w:rsidDel="000F4ECA" w:rsidRDefault="00330584" w:rsidP="00A302BA">
            <w:pPr>
              <w:pStyle w:val="TAL"/>
            </w:pPr>
            <w:r w:rsidRPr="008577C3">
              <w:t>gNB</w:t>
            </w:r>
          </w:p>
        </w:tc>
        <w:tc>
          <w:tcPr>
            <w:tcW w:w="3033" w:type="dxa"/>
          </w:tcPr>
          <w:p w14:paraId="32503C95" w14:textId="77777777" w:rsidR="00330584" w:rsidRPr="008577C3" w:rsidRDefault="00330584" w:rsidP="00A302BA">
            <w:pPr>
              <w:pStyle w:val="TAL"/>
            </w:pPr>
            <w:r w:rsidRPr="008577C3">
              <w:rPr>
                <w:rFonts w:hint="eastAsia"/>
              </w:rPr>
              <w:t>eNB</w:t>
            </w:r>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4B30EF07"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7BB4848D" w14:textId="77777777" w:rsidR="00330584" w:rsidRPr="00CC7CC9" w:rsidRDefault="00330584" w:rsidP="00A302BA">
      <w:pPr>
        <w:rPr>
          <w:lang w:val="es-ES"/>
        </w:rPr>
      </w:pPr>
    </w:p>
    <w:p w14:paraId="574E1FD7" w14:textId="77777777" w:rsidR="0058558F" w:rsidRDefault="00330584" w:rsidP="008E24B3">
      <w:pPr>
        <w:rPr>
          <w:lang w:val="es-ES"/>
        </w:rPr>
      </w:pPr>
      <w:r w:rsidRPr="00CC7CC9">
        <w:rPr>
          <w:lang w:val="es-ES"/>
        </w:rPr>
        <w:t xml:space="preserve">Traceability: </w:t>
      </w:r>
      <w:r w:rsidR="004C201D" w:rsidRPr="00CC7CC9">
        <w:rPr>
          <w:lang w:val="es-ES" w:eastAsia="zh-CN"/>
        </w:rPr>
        <w:t>REQ-ESCOL-FUN-1, REQ-ESCOL-FUN-2, REQ-ESCOL-FUN-3, REQ-ESCOL-FUN-4, REQ-ESCOL-FUN-5, REQ-ESCOL-FUN-6, REQ-ESCOL-FUN-7</w:t>
      </w:r>
      <w:r w:rsidRPr="00CC7CC9">
        <w:rPr>
          <w:lang w:val="es-ES"/>
        </w:rPr>
        <w:t>.</w:t>
      </w:r>
    </w:p>
    <w:p w14:paraId="6B285671" w14:textId="77777777" w:rsidR="00B23C41" w:rsidRDefault="00B23C41" w:rsidP="00B23C41">
      <w:pPr>
        <w:pStyle w:val="Heading4"/>
      </w:pPr>
      <w:bookmarkStart w:id="113" w:name="_Toc187393100"/>
      <w:r w:rsidRPr="008577C3">
        <w:t>5.1.3.</w:t>
      </w:r>
      <w:r>
        <w:t>4</w:t>
      </w:r>
      <w:r w:rsidRPr="008577C3">
        <w:tab/>
      </w:r>
      <w:r>
        <w:t>Switch off edge UPFs during off-peak traffic hours</w:t>
      </w:r>
      <w:bookmarkEnd w:id="113"/>
    </w:p>
    <w:p w14:paraId="05891701" w14:textId="77777777" w:rsidR="00B23C41" w:rsidRDefault="00B23C41" w:rsidP="00B23C41">
      <w:r>
        <w:t>To meet service demands, e.g. in terms of latency, the Network Operator (NOP) decided to deploy some UPFs at the edge of its core network, i.e. closer to low latency demanding service users than if they were deployed in its central core network.</w:t>
      </w:r>
    </w:p>
    <w:p w14:paraId="77442ED7" w14:textId="77777777" w:rsidR="00B23C41" w:rsidRDefault="00B23C41" w:rsidP="00B23C41">
      <w:r>
        <w:t>During off-peak periods and depending on service users’ profile, observed behaviour and habits, the NOP may decide that some of these edge UPFs are no longer justifed. For example, at night, in some locations where no user paying for low latency services is connected, the remaining traffic (not demanding low latency) can be redirected from the edge UPFs to central core UPFs. The NOP may then decide to:</w:t>
      </w:r>
    </w:p>
    <w:p w14:paraId="0DC5F820" w14:textId="77777777" w:rsidR="00B23C41" w:rsidRDefault="00B23C41" w:rsidP="00B23C41">
      <w:pPr>
        <w:pStyle w:val="B10"/>
      </w:pPr>
      <w:r>
        <w:t>- redirect the remaining traffic to and from these edge UPFs to existing central core UPFs, and</w:t>
      </w:r>
    </w:p>
    <w:p w14:paraId="7ECCAD93" w14:textId="77777777" w:rsidR="00B23C41" w:rsidRPr="002B5EDD" w:rsidRDefault="00B23C41" w:rsidP="00B23C41">
      <w:pPr>
        <w:pStyle w:val="B10"/>
      </w:pPr>
      <w:r>
        <w:t>- decommission these edge UPFs, or scale them in/down, or any other action enabling to achieve energy saving, depending on e.g. whether these UPFs are virtualized or not.</w:t>
      </w:r>
    </w:p>
    <w:p w14:paraId="0D2BEB53" w14:textId="77777777" w:rsidR="00B23C41" w:rsidRDefault="00B23C41" w:rsidP="00B23C41">
      <w:pPr>
        <w:rPr>
          <w:noProof/>
        </w:rPr>
      </w:pPr>
      <w:r>
        <w:rPr>
          <w:noProof/>
        </w:rPr>
        <w:t>The decommissioning of edge UPFs can be done e.g. by administratively putting them out of service so that they can’t carry any more traffic, either with immediate effect or only when no more users are using these UPFs.</w:t>
      </w:r>
    </w:p>
    <w:p w14:paraId="68EF79A2" w14:textId="77777777" w:rsidR="00B23C41" w:rsidRDefault="00B23C41" w:rsidP="00B23C41">
      <w:pPr>
        <w:rPr>
          <w:noProof/>
        </w:rPr>
      </w:pPr>
      <w:r>
        <w:rPr>
          <w:noProof/>
        </w:rPr>
        <w:t>The NOP may decide at any time to come back to the initial situation.</w:t>
      </w:r>
    </w:p>
    <w:p w14:paraId="461A3BAE" w14:textId="77777777" w:rsidR="00B23C41" w:rsidRPr="00F25117" w:rsidRDefault="00B23C41" w:rsidP="008E24B3">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p>
    <w:p w14:paraId="77705767" w14:textId="77777777" w:rsidR="00DF0104" w:rsidRPr="008577C3" w:rsidRDefault="00DF0104" w:rsidP="00DF0104">
      <w:pPr>
        <w:pStyle w:val="Heading2"/>
      </w:pPr>
      <w:bookmarkStart w:id="114" w:name="_Toc34300949"/>
      <w:bookmarkStart w:id="115" w:name="_Toc43730778"/>
      <w:bookmarkStart w:id="116" w:name="_Toc187393101"/>
      <w:r w:rsidRPr="008577C3">
        <w:t>5.</w:t>
      </w:r>
      <w:r w:rsidR="007009EA" w:rsidRPr="008577C3">
        <w:t>2</w:t>
      </w:r>
      <w:r w:rsidRPr="008577C3">
        <w:tab/>
        <w:t>Requirements</w:t>
      </w:r>
      <w:bookmarkEnd w:id="114"/>
      <w:bookmarkEnd w:id="115"/>
      <w:bookmarkEnd w:id="116"/>
    </w:p>
    <w:p w14:paraId="2BD5F86A" w14:textId="77777777" w:rsidR="007009EA" w:rsidRPr="008577C3" w:rsidRDefault="007009EA" w:rsidP="007009EA">
      <w:pPr>
        <w:pStyle w:val="Heading3"/>
      </w:pPr>
      <w:bookmarkStart w:id="117" w:name="_Toc34300950"/>
      <w:bookmarkStart w:id="118" w:name="_Toc43730779"/>
      <w:bookmarkStart w:id="119" w:name="_Toc187393102"/>
      <w:r w:rsidRPr="008577C3">
        <w:t>5.2.1</w:t>
      </w:r>
      <w:r w:rsidRPr="008577C3">
        <w:tab/>
        <w:t>Requirements for Data Volume (DV) measurement</w:t>
      </w:r>
      <w:bookmarkEnd w:id="117"/>
      <w:bookmarkEnd w:id="118"/>
      <w:bookmarkEnd w:id="119"/>
    </w:p>
    <w:p w14:paraId="4AA7C6DC" w14:textId="77777777" w:rsidR="007009EA" w:rsidRPr="008577C3" w:rsidRDefault="007009EA" w:rsidP="007009EA">
      <w:pPr>
        <w:pStyle w:val="Heading4"/>
      </w:pPr>
      <w:bookmarkStart w:id="120" w:name="_Toc34300951"/>
      <w:bookmarkStart w:id="121" w:name="_Toc43730780"/>
      <w:bookmarkStart w:id="122" w:name="_Toc187393103"/>
      <w:r w:rsidRPr="008577C3">
        <w:t>5.2.1.1</w:t>
      </w:r>
      <w:r w:rsidRPr="008577C3">
        <w:tab/>
        <w:t>Applicability</w:t>
      </w:r>
      <w:bookmarkEnd w:id="120"/>
      <w:bookmarkEnd w:id="121"/>
      <w:bookmarkEnd w:id="122"/>
      <w:r w:rsidRPr="008577C3">
        <w:t xml:space="preserve"> </w:t>
      </w:r>
    </w:p>
    <w:p w14:paraId="2184C349"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7D44876E" w14:textId="77777777" w:rsidR="007009EA" w:rsidRPr="008577C3" w:rsidRDefault="007009EA" w:rsidP="007009EA">
      <w:pPr>
        <w:pStyle w:val="Heading4"/>
      </w:pPr>
      <w:bookmarkStart w:id="123" w:name="_Toc34300952"/>
      <w:bookmarkStart w:id="124" w:name="_Toc43730781"/>
      <w:bookmarkStart w:id="125" w:name="_Toc187393104"/>
      <w:r w:rsidRPr="008577C3">
        <w:t>5.2.1.2</w:t>
      </w:r>
      <w:r w:rsidRPr="008577C3">
        <w:tab/>
        <w:t>Requirements for DV measurement control</w:t>
      </w:r>
      <w:bookmarkEnd w:id="123"/>
      <w:bookmarkEnd w:id="124"/>
      <w:bookmarkEnd w:id="125"/>
      <w:r w:rsidRPr="008577C3">
        <w:t xml:space="preserve"> </w:t>
      </w:r>
    </w:p>
    <w:p w14:paraId="490C84D7"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00510BF1"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4043DC3D"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0664F924" w14:textId="77777777" w:rsidR="007009EA" w:rsidRPr="008577C3" w:rsidRDefault="007009EA" w:rsidP="007009EA">
      <w:pPr>
        <w:rPr>
          <w:bCs/>
        </w:rPr>
      </w:pPr>
      <w:r w:rsidRPr="008577C3">
        <w:rPr>
          <w:b/>
          <w:bCs/>
        </w:rPr>
        <w:lastRenderedPageBreak/>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6AB687EF"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7789BBF4" w14:textId="77777777" w:rsidR="007009EA" w:rsidRPr="008577C3" w:rsidRDefault="007009EA" w:rsidP="007009EA">
      <w:pPr>
        <w:pStyle w:val="Heading4"/>
      </w:pPr>
      <w:bookmarkStart w:id="126" w:name="_Toc34300953"/>
      <w:bookmarkStart w:id="127" w:name="_Toc43730782"/>
      <w:bookmarkStart w:id="128" w:name="_Toc187393105"/>
      <w:r w:rsidRPr="008577C3">
        <w:t>5.2.1.3</w:t>
      </w:r>
      <w:r w:rsidRPr="008577C3">
        <w:tab/>
        <w:t>Requirements for DV measurement data file reporting</w:t>
      </w:r>
      <w:bookmarkEnd w:id="126"/>
      <w:bookmarkEnd w:id="127"/>
      <w:bookmarkEnd w:id="128"/>
      <w:r w:rsidRPr="008577C3">
        <w:t xml:space="preserve"> </w:t>
      </w:r>
    </w:p>
    <w:p w14:paraId="79FC8190"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67037050"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09F8A8C6" w14:textId="77777777" w:rsidR="007009EA" w:rsidRPr="008577C3" w:rsidRDefault="007009EA" w:rsidP="007009EA">
      <w:pPr>
        <w:pStyle w:val="Heading4"/>
      </w:pPr>
      <w:bookmarkStart w:id="129" w:name="_Toc34300954"/>
      <w:bookmarkStart w:id="130" w:name="_Toc43730783"/>
      <w:bookmarkStart w:id="131" w:name="_Toc187393106"/>
      <w:r w:rsidRPr="008577C3">
        <w:t>5.2.1.4</w:t>
      </w:r>
      <w:r w:rsidRPr="008577C3">
        <w:tab/>
        <w:t>Requirements for DV measurement data streaming service</w:t>
      </w:r>
      <w:bookmarkEnd w:id="129"/>
      <w:bookmarkEnd w:id="130"/>
      <w:bookmarkEnd w:id="131"/>
    </w:p>
    <w:p w14:paraId="236F6323"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033AF9D4" w14:textId="77777777" w:rsidR="008016C4" w:rsidRPr="008577C3" w:rsidRDefault="008016C4" w:rsidP="008016C4">
      <w:pPr>
        <w:pStyle w:val="Heading3"/>
      </w:pPr>
      <w:bookmarkStart w:id="132" w:name="_Toc34300955"/>
      <w:bookmarkStart w:id="133" w:name="_Toc43730784"/>
      <w:bookmarkStart w:id="134" w:name="_Toc187393107"/>
      <w:r w:rsidRPr="008577C3">
        <w:t>5.2.2</w:t>
      </w:r>
      <w:r w:rsidRPr="008577C3">
        <w:tab/>
        <w:t>Requirements for Power, Energy and Environmental (PEE) measurement</w:t>
      </w:r>
      <w:bookmarkEnd w:id="132"/>
      <w:bookmarkEnd w:id="133"/>
      <w:bookmarkEnd w:id="134"/>
    </w:p>
    <w:p w14:paraId="088EF1C4" w14:textId="77777777" w:rsidR="008016C4" w:rsidRPr="008577C3" w:rsidRDefault="008016C4" w:rsidP="008016C4">
      <w:pPr>
        <w:pStyle w:val="Heading4"/>
      </w:pPr>
      <w:bookmarkStart w:id="135" w:name="_Toc34300956"/>
      <w:bookmarkStart w:id="136" w:name="_Toc43730785"/>
      <w:bookmarkStart w:id="137" w:name="_Toc187393108"/>
      <w:r w:rsidRPr="008577C3">
        <w:t>5.2.2.1</w:t>
      </w:r>
      <w:r w:rsidRPr="008577C3">
        <w:tab/>
        <w:t>Applicability</w:t>
      </w:r>
      <w:bookmarkEnd w:id="135"/>
      <w:bookmarkEnd w:id="136"/>
      <w:bookmarkEnd w:id="137"/>
      <w:r w:rsidRPr="008577C3">
        <w:t xml:space="preserve"> </w:t>
      </w:r>
    </w:p>
    <w:p w14:paraId="6EDDA513"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4812B591" w14:textId="77777777" w:rsidR="008016C4" w:rsidRPr="008577C3" w:rsidRDefault="008016C4" w:rsidP="008016C4">
      <w:pPr>
        <w:pStyle w:val="Heading4"/>
      </w:pPr>
      <w:bookmarkStart w:id="138" w:name="_Toc34300957"/>
      <w:bookmarkStart w:id="139" w:name="_Toc43730786"/>
      <w:bookmarkStart w:id="140" w:name="_Toc187393109"/>
      <w:r w:rsidRPr="008577C3">
        <w:t>5.2.2.2</w:t>
      </w:r>
      <w:r w:rsidRPr="008577C3">
        <w:tab/>
        <w:t>Requirements for PEE measurement control</w:t>
      </w:r>
      <w:bookmarkEnd w:id="138"/>
      <w:bookmarkEnd w:id="139"/>
      <w:bookmarkEnd w:id="140"/>
      <w:r w:rsidRPr="008577C3">
        <w:t xml:space="preserve"> </w:t>
      </w:r>
    </w:p>
    <w:p w14:paraId="10CC46FB"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07CBD3B8"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3185E6BA" w14:textId="77777777" w:rsidR="008016C4" w:rsidRPr="008577C3" w:rsidRDefault="008016C4" w:rsidP="008016C4">
      <w:pPr>
        <w:rPr>
          <w:bCs/>
        </w:rPr>
      </w:pPr>
      <w:r w:rsidRPr="008577C3">
        <w:rPr>
          <w:b/>
          <w:bCs/>
        </w:rPr>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78F13FD7"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5A2B05E1"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3F8D5C6F"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gNB according to the request of the consumer</w:t>
      </w:r>
      <w:r w:rsidRPr="008577C3">
        <w:rPr>
          <w:bCs/>
        </w:rPr>
        <w:t>.</w:t>
      </w:r>
    </w:p>
    <w:p w14:paraId="2D1FE40B" w14:textId="77777777" w:rsidR="008016C4" w:rsidRPr="008577C3" w:rsidRDefault="008016C4" w:rsidP="008016C4">
      <w:pPr>
        <w:pStyle w:val="Heading4"/>
      </w:pPr>
      <w:bookmarkStart w:id="141" w:name="_Toc34300958"/>
      <w:bookmarkStart w:id="142" w:name="_Toc43730787"/>
      <w:bookmarkStart w:id="143" w:name="_Toc187393110"/>
      <w:r w:rsidRPr="008577C3">
        <w:t>5.2</w:t>
      </w:r>
      <w:r w:rsidR="008F03E3" w:rsidRPr="008577C3">
        <w:t>.2.</w:t>
      </w:r>
      <w:r w:rsidRPr="008577C3">
        <w:t>3</w:t>
      </w:r>
      <w:r w:rsidRPr="008577C3">
        <w:tab/>
        <w:t>Requirements for PEE measurement data file reporting</w:t>
      </w:r>
      <w:bookmarkEnd w:id="141"/>
      <w:bookmarkEnd w:id="142"/>
      <w:bookmarkEnd w:id="143"/>
      <w:r w:rsidRPr="008577C3">
        <w:t xml:space="preserve"> </w:t>
      </w:r>
    </w:p>
    <w:p w14:paraId="3B7C4C0B"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2A7E17DE"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42665945" w14:textId="77777777" w:rsidR="008016C4" w:rsidRPr="008577C3" w:rsidRDefault="008016C4" w:rsidP="008016C4">
      <w:pPr>
        <w:pStyle w:val="Heading4"/>
      </w:pPr>
      <w:bookmarkStart w:id="144" w:name="_Toc34300959"/>
      <w:bookmarkStart w:id="145" w:name="_Toc43730788"/>
      <w:bookmarkStart w:id="146" w:name="_Toc187393111"/>
      <w:r w:rsidRPr="008577C3">
        <w:lastRenderedPageBreak/>
        <w:t>5.2.2.4</w:t>
      </w:r>
      <w:r w:rsidRPr="008577C3">
        <w:tab/>
        <w:t>Requirements for PEE measurement data streaming</w:t>
      </w:r>
      <w:bookmarkEnd w:id="144"/>
      <w:bookmarkEnd w:id="145"/>
      <w:bookmarkEnd w:id="146"/>
      <w:r w:rsidRPr="008577C3">
        <w:t xml:space="preserve"> </w:t>
      </w:r>
    </w:p>
    <w:p w14:paraId="6B7B79B1"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7AF85C08" w14:textId="77777777" w:rsidR="008016C4" w:rsidRPr="008577C3" w:rsidRDefault="008016C4" w:rsidP="008016C4">
      <w:pPr>
        <w:pStyle w:val="Heading4"/>
      </w:pPr>
      <w:bookmarkStart w:id="147" w:name="_Toc34300960"/>
      <w:bookmarkStart w:id="148" w:name="_Toc43730789"/>
      <w:bookmarkStart w:id="149" w:name="_Toc187393112"/>
      <w:r w:rsidRPr="008577C3">
        <w:t>5.2.2.5</w:t>
      </w:r>
      <w:r w:rsidRPr="008577C3">
        <w:tab/>
        <w:t>Requirements for PEE fault supervision</w:t>
      </w:r>
      <w:bookmarkEnd w:id="147"/>
      <w:bookmarkEnd w:id="148"/>
      <w:bookmarkEnd w:id="149"/>
      <w:r w:rsidRPr="008577C3">
        <w:t xml:space="preserve"> </w:t>
      </w:r>
    </w:p>
    <w:p w14:paraId="24EF8BEE"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14D7E807" w14:textId="77777777" w:rsidR="008016C4" w:rsidRPr="008577C3" w:rsidRDefault="008016C4" w:rsidP="008016C4">
      <w:pPr>
        <w:pStyle w:val="Heading4"/>
      </w:pPr>
      <w:bookmarkStart w:id="150" w:name="_Toc34300961"/>
      <w:bookmarkStart w:id="151" w:name="_Toc43730790"/>
      <w:bookmarkStart w:id="152" w:name="_Toc187393113"/>
      <w:r w:rsidRPr="008577C3">
        <w:t>5.2.2.6</w:t>
      </w:r>
      <w:r w:rsidRPr="008577C3">
        <w:tab/>
        <w:t>Requirements for PEE configuration management</w:t>
      </w:r>
      <w:bookmarkEnd w:id="150"/>
      <w:bookmarkEnd w:id="151"/>
      <w:bookmarkEnd w:id="152"/>
      <w:r w:rsidRPr="008577C3">
        <w:t xml:space="preserve"> </w:t>
      </w:r>
    </w:p>
    <w:p w14:paraId="39ED21B8"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59336D21"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24EE6A4D" w14:textId="77777777" w:rsidR="006D715C" w:rsidRDefault="006D715C" w:rsidP="006D715C">
      <w:pPr>
        <w:pStyle w:val="Heading3"/>
      </w:pPr>
      <w:bookmarkStart w:id="153" w:name="_Toc34300962"/>
      <w:bookmarkStart w:id="154" w:name="_Toc43730791"/>
      <w:bookmarkStart w:id="155" w:name="_Toc187393114"/>
      <w:r w:rsidRPr="008577C3">
        <w:t>5.2.3</w:t>
      </w:r>
      <w:r w:rsidRPr="008577C3">
        <w:tab/>
        <w:t>Requirements for energy saving</w:t>
      </w:r>
      <w:bookmarkEnd w:id="153"/>
      <w:bookmarkEnd w:id="154"/>
      <w:bookmarkEnd w:id="155"/>
    </w:p>
    <w:p w14:paraId="6970C13F" w14:textId="77777777" w:rsidR="0059597E" w:rsidRPr="0059597E" w:rsidRDefault="0059597E" w:rsidP="00AA5C1E">
      <w:pPr>
        <w:pStyle w:val="Heading4"/>
      </w:pPr>
      <w:bookmarkStart w:id="156" w:name="_Toc34300963"/>
      <w:bookmarkStart w:id="157" w:name="_Toc43730792"/>
      <w:bookmarkStart w:id="158" w:name="_Toc187393115"/>
      <w:r w:rsidRPr="00846D5D">
        <w:t>5.2.3.</w:t>
      </w:r>
      <w:r>
        <w:t>1</w:t>
      </w:r>
      <w:r w:rsidRPr="00846D5D">
        <w:tab/>
        <w:t>Requirements for capacity booster cell overlaid by candidate cell(s)</w:t>
      </w:r>
      <w:bookmarkEnd w:id="156"/>
      <w:bookmarkEnd w:id="157"/>
      <w:bookmarkEnd w:id="158"/>
    </w:p>
    <w:p w14:paraId="25B26D59"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4919B28B"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79E355B6"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215C1171"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6415EC4C"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8170E0E" w14:textId="77777777" w:rsidR="0059597E" w:rsidRDefault="0059597E" w:rsidP="0059597E">
      <w:pPr>
        <w:rPr>
          <w:lang w:eastAsia="zh-CN"/>
        </w:rPr>
      </w:pPr>
      <w:r w:rsidRPr="00846D5D">
        <w:rPr>
          <w:b/>
        </w:rPr>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6782FEE2"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27790F1A" w14:textId="77777777" w:rsidR="00B23C41" w:rsidRDefault="00B23C41" w:rsidP="00B23C41">
      <w:pPr>
        <w:pStyle w:val="Heading4"/>
        <w:rPr>
          <w:noProof/>
        </w:rPr>
      </w:pPr>
      <w:bookmarkStart w:id="159" w:name="_Toc187393116"/>
      <w:r w:rsidRPr="00846D5D">
        <w:t>5.2.3.</w:t>
      </w:r>
      <w:r>
        <w:t>2</w:t>
      </w:r>
      <w:r w:rsidRPr="00846D5D">
        <w:tab/>
        <w:t>Requirements for</w:t>
      </w:r>
      <w:r>
        <w:t xml:space="preserve"> switch off edge UPFs during off-peak hours</w:t>
      </w:r>
      <w:bookmarkEnd w:id="159"/>
    </w:p>
    <w:p w14:paraId="6A451A9B" w14:textId="77777777" w:rsidR="00B23C41" w:rsidRDefault="00B23C41" w:rsidP="00B23C41">
      <w:pPr>
        <w:rPr>
          <w:lang w:eastAsia="zh-CN"/>
        </w:rPr>
      </w:pPr>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p>
    <w:p w14:paraId="781A950E" w14:textId="77777777" w:rsidR="0059597E" w:rsidRPr="008577C3" w:rsidRDefault="00B23C41" w:rsidP="00DF0104">
      <w:pPr>
        <w:rPr>
          <w:lang w:eastAsia="zh-CN"/>
        </w:rPr>
      </w:pPr>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p>
    <w:p w14:paraId="2ED537BE" w14:textId="77777777" w:rsidR="00DF0104" w:rsidRPr="008577C3" w:rsidRDefault="00DF0104" w:rsidP="00DF0104">
      <w:pPr>
        <w:pStyle w:val="Heading2"/>
      </w:pPr>
      <w:bookmarkStart w:id="160" w:name="_Toc34300964"/>
      <w:bookmarkStart w:id="161" w:name="_Toc43730793"/>
      <w:bookmarkStart w:id="162" w:name="_Toc187393117"/>
      <w:r w:rsidRPr="008577C3">
        <w:t>5.</w:t>
      </w:r>
      <w:r w:rsidR="00E03CB8" w:rsidRPr="008577C3">
        <w:t>3</w:t>
      </w:r>
      <w:r w:rsidRPr="008577C3">
        <w:tab/>
        <w:t>Actor roles</w:t>
      </w:r>
      <w:bookmarkEnd w:id="160"/>
      <w:bookmarkEnd w:id="161"/>
      <w:bookmarkEnd w:id="162"/>
    </w:p>
    <w:p w14:paraId="44C83F07" w14:textId="77777777" w:rsidR="00DF0104" w:rsidRPr="008577C3" w:rsidRDefault="00E03CB8" w:rsidP="00DF0104">
      <w:r w:rsidRPr="008577C3">
        <w:t>Consumers of management services involved in use cases and requirements - see clauses 5.1 and 5.2.</w:t>
      </w:r>
    </w:p>
    <w:p w14:paraId="5126C290" w14:textId="77777777" w:rsidR="00DF0104" w:rsidRPr="008577C3" w:rsidRDefault="00DF0104" w:rsidP="00DF0104">
      <w:pPr>
        <w:pStyle w:val="Heading2"/>
      </w:pPr>
      <w:bookmarkStart w:id="163" w:name="_Toc34300965"/>
      <w:bookmarkStart w:id="164" w:name="_Toc43730794"/>
      <w:bookmarkStart w:id="165" w:name="_Toc187393118"/>
      <w:r w:rsidRPr="008577C3">
        <w:lastRenderedPageBreak/>
        <w:t>5.</w:t>
      </w:r>
      <w:r w:rsidR="00684E78" w:rsidRPr="008577C3">
        <w:t>4</w:t>
      </w:r>
      <w:r w:rsidRPr="008577C3">
        <w:tab/>
        <w:t>Telecom</w:t>
      </w:r>
      <w:r w:rsidR="00E03CB8" w:rsidRPr="008577C3">
        <w:t>munication</w:t>
      </w:r>
      <w:r w:rsidRPr="008577C3">
        <w:t xml:space="preserve"> resources</w:t>
      </w:r>
      <w:bookmarkEnd w:id="163"/>
      <w:bookmarkEnd w:id="164"/>
      <w:bookmarkEnd w:id="165"/>
    </w:p>
    <w:p w14:paraId="5702F20A" w14:textId="77777777" w:rsidR="00DF0104" w:rsidRDefault="00E03CB8" w:rsidP="00A302BA">
      <w:r w:rsidRPr="008577C3">
        <w:t>The telecommunication resources include network function management functions and/or the managed network functions.</w:t>
      </w:r>
    </w:p>
    <w:p w14:paraId="270C60C5" w14:textId="77777777" w:rsidR="00141CBF" w:rsidRPr="00927762" w:rsidRDefault="00141CBF" w:rsidP="00141CBF">
      <w:pPr>
        <w:pStyle w:val="Heading1"/>
      </w:pPr>
      <w:bookmarkStart w:id="166" w:name="_Toc34300966"/>
      <w:bookmarkStart w:id="167" w:name="_Toc43730795"/>
      <w:bookmarkStart w:id="168" w:name="_Toc187393119"/>
      <w:r>
        <w:t>6</w:t>
      </w:r>
      <w:r w:rsidRPr="00927762">
        <w:tab/>
        <w:t>Solutions for energy efficiency</w:t>
      </w:r>
      <w:bookmarkEnd w:id="166"/>
      <w:bookmarkEnd w:id="167"/>
      <w:bookmarkEnd w:id="168"/>
    </w:p>
    <w:p w14:paraId="20E93811" w14:textId="77777777" w:rsidR="00141CBF" w:rsidRDefault="00141CBF" w:rsidP="00141CBF">
      <w:pPr>
        <w:pStyle w:val="Heading2"/>
      </w:pPr>
      <w:bookmarkStart w:id="169" w:name="_Toc34300967"/>
      <w:bookmarkStart w:id="170" w:name="_Toc43730796"/>
      <w:bookmarkStart w:id="171" w:name="_Toc187393120"/>
      <w:r w:rsidRPr="00141CBF">
        <w:t>6.1</w:t>
      </w:r>
      <w:r w:rsidRPr="00141CBF">
        <w:tab/>
        <w:t>Solutions for assessment of mobile network data energy efficiency</w:t>
      </w:r>
      <w:bookmarkEnd w:id="169"/>
      <w:bookmarkEnd w:id="170"/>
      <w:bookmarkEnd w:id="171"/>
    </w:p>
    <w:p w14:paraId="2E189721" w14:textId="77777777" w:rsidR="00621263" w:rsidRPr="00621263" w:rsidRDefault="00621263" w:rsidP="00CB6257">
      <w:pPr>
        <w:pStyle w:val="Heading3"/>
      </w:pPr>
      <w:bookmarkStart w:id="172" w:name="_Toc187393121"/>
      <w:r>
        <w:t>6.1.1</w:t>
      </w:r>
      <w:r>
        <w:tab/>
        <w:t>Energy efficiency of NG-RAN</w:t>
      </w:r>
      <w:bookmarkEnd w:id="172"/>
    </w:p>
    <w:p w14:paraId="006A9440" w14:textId="77777777" w:rsidR="00141CBF" w:rsidRPr="00631288" w:rsidRDefault="00141CBF" w:rsidP="00141CBF">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13C604C3" w14:textId="77777777" w:rsidR="00141CBF" w:rsidRPr="00631288" w:rsidRDefault="001154DB" w:rsidP="00141CBF">
      <w:pPr>
        <w:ind w:left="851" w:hanging="284"/>
      </w:pPr>
      <w:r>
        <w:rPr>
          <w:noProof/>
          <w:lang w:val="fr-FR" w:eastAsia="fr-FR"/>
        </w:rPr>
        <w:pict w14:anchorId="2292CC21">
          <v:shape id="_x0000_s2055" type="#_x0000_t75" style="position:absolute;margin-left:0;margin-top:0;width:72.45pt;height:30.55pt;z-index:251656192;mso-position-horizontal-relative:char;mso-position-vertical-relative:line">
            <v:imagedata r:id="rId11" o:title=""/>
          </v:shape>
        </w:pict>
      </w:r>
      <w:r>
        <w:pict w14:anchorId="33E69856">
          <v:shape id="_x0000_i1031" type="#_x0000_t75" style="width:72.5pt;height:30.5pt">
            <v:imagedata croptop="-65520f" cropbottom="65520f"/>
          </v:shape>
        </w:pict>
      </w:r>
    </w:p>
    <w:p w14:paraId="2EB17872" w14:textId="77777777" w:rsidR="00141CBF" w:rsidRDefault="007F6A45" w:rsidP="00141CBF">
      <w:bookmarkStart w:id="173" w:name="_Hlk134098106"/>
      <w:r>
        <w:t>NG-RAN data EE KPI is is obtained by the data volume divided by Energy Consumption (EC) of the considered network elements. The KPI is defined for both non-split and split gNB scenarios. This KPI is defined in clause 6.7.1 of TS 28.554 [</w:t>
      </w:r>
      <w:r w:rsidR="005A0511">
        <w:t>18</w:t>
      </w:r>
      <w:r>
        <w:t>].</w:t>
      </w:r>
      <w:bookmarkEnd w:id="173"/>
    </w:p>
    <w:p w14:paraId="696676F4" w14:textId="77777777" w:rsidR="00141CBF" w:rsidRPr="00631288" w:rsidRDefault="00141CBF" w:rsidP="00141CBF">
      <w:r>
        <w:t>The following PEE (Power, Energy and Environmental) measurement may be used as the EC</w:t>
      </w:r>
      <w:r w:rsidRPr="00BF537C">
        <w:rPr>
          <w:vertAlign w:val="subscript"/>
        </w:rPr>
        <w:t>MN</w:t>
      </w:r>
      <w:r>
        <w:t>:</w:t>
      </w:r>
    </w:p>
    <w:p w14:paraId="1AEE666B" w14:textId="77777777" w:rsidR="00141CBF" w:rsidRDefault="00141CBF" w:rsidP="00CB6257">
      <w:pPr>
        <w:pStyle w:val="B10"/>
      </w:pPr>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kilowatt-hours) by the subject gNB.</w:t>
      </w:r>
    </w:p>
    <w:p w14:paraId="46DBC4BA" w14:textId="77777777" w:rsidR="00AC3F8B" w:rsidRDefault="00AC3F8B" w:rsidP="00AC3F8B">
      <w:pPr>
        <w:pStyle w:val="Heading3"/>
      </w:pPr>
      <w:bookmarkStart w:id="174" w:name="_Toc34300968"/>
      <w:bookmarkStart w:id="175" w:name="_Toc43730797"/>
      <w:bookmarkStart w:id="176" w:name="_Toc187393122"/>
      <w:r>
        <w:t>6.1.2</w:t>
      </w:r>
      <w:r>
        <w:tab/>
        <w:t>Energy efficiency of network slices</w:t>
      </w:r>
      <w:bookmarkEnd w:id="176"/>
    </w:p>
    <w:p w14:paraId="7816F3B3" w14:textId="77777777" w:rsidR="00F533E0" w:rsidRDefault="00F533E0" w:rsidP="00F533E0">
      <w:pPr>
        <w:pStyle w:val="Heading4"/>
      </w:pPr>
      <w:bookmarkStart w:id="177" w:name="_Toc187393123"/>
      <w:r>
        <w:t>6.1.2.1</w:t>
      </w:r>
      <w:r>
        <w:tab/>
        <w:t>Introduction</w:t>
      </w:r>
      <w:bookmarkEnd w:id="177"/>
    </w:p>
    <w:p w14:paraId="23901BF4" w14:textId="77777777" w:rsidR="00F533E0" w:rsidRDefault="00F533E0" w:rsidP="00F533E0">
      <w:r>
        <w:t xml:space="preserve">Assessment of the energy efficiency of 5G network slices is based on KPIs defined in TS 28.554 [18] clause 6.7.2. </w:t>
      </w:r>
    </w:p>
    <w:p w14:paraId="6A8D3847" w14:textId="77777777" w:rsidR="00F533E0" w:rsidRDefault="00F533E0" w:rsidP="00F533E0">
      <w:r>
        <w:t>The Generic network slice Energy Efficiency KPI is defined as the ratio between the performance of network slice to the Energy Consumption of the network slice. The KPI for Energy Consumption of the network slice is defined in TS 28.554 [18] clause 6.7.3.3.</w:t>
      </w:r>
    </w:p>
    <w:p w14:paraId="46B4F76D" w14:textId="77777777" w:rsidR="00F533E0" w:rsidRDefault="00F533E0" w:rsidP="00F533E0">
      <w:r>
        <w:t xml:space="preserve">The energy efficiency of 5G network slice is defined for each slice type as follows: </w:t>
      </w:r>
    </w:p>
    <w:p w14:paraId="2784DF33" w14:textId="77777777" w:rsidR="00F533E0" w:rsidRDefault="00F533E0" w:rsidP="00F533E0">
      <w:pPr>
        <w:ind w:firstLine="284"/>
      </w:pPr>
      <w:r>
        <w:t>1) Energy efficiency of eMBB network slice, with the following variants:</w:t>
      </w:r>
    </w:p>
    <w:p w14:paraId="2F736FC2" w14:textId="77777777" w:rsidR="00F533E0" w:rsidRDefault="00F533E0" w:rsidP="00F533E0">
      <w:pPr>
        <w:ind w:left="568" w:firstLine="6"/>
      </w:pPr>
      <w:r>
        <w:t>- Energy efficiency of eMBB network slice, where the KPI is obtained by the sum of UL and DL data volumes at N3 interface(s) of the network slice, divided by the energy consumption of the network slice. This KPI is defined in TS 28.554 [18]</w:t>
      </w:r>
      <w:r w:rsidRPr="00A2771C">
        <w:t xml:space="preserve"> </w:t>
      </w:r>
      <w:r>
        <w:t>clause 6.7.2.2.</w:t>
      </w:r>
    </w:p>
    <w:p w14:paraId="7A934335" w14:textId="77777777" w:rsidR="00F533E0" w:rsidRDefault="00F533E0" w:rsidP="00F533E0">
      <w:pPr>
        <w:ind w:left="568" w:firstLine="6"/>
      </w:pPr>
      <w:r>
        <w:t xml:space="preserve">- Energy efficiency of eMBB network slice – RAN-based, where the performance of the network slice is </w:t>
      </w:r>
      <w:r w:rsidRPr="00844FF2">
        <w:rPr>
          <w:lang w:val="en-US"/>
        </w:rPr>
        <w:t xml:space="preserve">is obtained by summing up UL and DL data volumes at </w:t>
      </w:r>
      <w:r>
        <w:rPr>
          <w:lang w:val="en-US"/>
        </w:rPr>
        <w:t>F1-U, Xn-U and X2-U</w:t>
      </w:r>
      <w:r w:rsidRPr="00844FF2">
        <w:rPr>
          <w:lang w:val="en-US"/>
        </w:rPr>
        <w:t xml:space="preserve"> interface(s) of</w:t>
      </w:r>
      <w:r>
        <w:rPr>
          <w:lang w:val="en-US"/>
        </w:rPr>
        <w:t xml:space="preserve"> gNBs, on a per S-NSSAI basis, divided by </w:t>
      </w:r>
      <w:r>
        <w:t>energy consumption of the RAN-only network slice.</w:t>
      </w:r>
      <w:r>
        <w:rPr>
          <w:lang w:val="en-US"/>
        </w:rPr>
        <w:t xml:space="preserve"> This</w:t>
      </w:r>
      <w:r>
        <w:t xml:space="preserve"> KPI is defined in TS 28.554 [18] clause 6.7.2.2a.</w:t>
      </w:r>
    </w:p>
    <w:p w14:paraId="7E86515F" w14:textId="77777777" w:rsidR="00F533E0" w:rsidRDefault="00F533E0" w:rsidP="00F533E0">
      <w:r>
        <w:tab/>
        <w:t>2) Energy efficiency of URLLC network slice, with the following variants:</w:t>
      </w:r>
    </w:p>
    <w:p w14:paraId="01EC92F1" w14:textId="77777777" w:rsidR="00F533E0" w:rsidRDefault="00F533E0" w:rsidP="00F533E0">
      <w:pPr>
        <w:ind w:left="568"/>
      </w:pPr>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[18] clause 6.7.2.3.2.</w:t>
      </w:r>
    </w:p>
    <w:p w14:paraId="6BCDCA8A" w14:textId="77777777" w:rsidR="00F533E0" w:rsidRDefault="00F533E0" w:rsidP="00F533E0">
      <w:pPr>
        <w:ind w:left="568"/>
      </w:pPr>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 xml:space="preserve">of the </w:t>
      </w:r>
      <w:r w:rsidRPr="00195D1A">
        <w:lastRenderedPageBreak/>
        <w:t>network slice multiplied by the inverse of the end-to-end User Plane (UP) latency of the network slice, divided by the energy consumption of the network slice</w:t>
      </w:r>
      <w:r>
        <w:t>. This KPI is defined in TS 28.554 [18] clause 6.7.2.3.3.</w:t>
      </w:r>
    </w:p>
    <w:p w14:paraId="50E009AB" w14:textId="77777777" w:rsidR="00F533E0" w:rsidRDefault="00F533E0" w:rsidP="00F533E0">
      <w:pPr>
        <w:ind w:firstLine="284"/>
      </w:pPr>
      <w:r>
        <w:t>3) Energy efficiency of MIoT network slice, with the following variants:</w:t>
      </w:r>
    </w:p>
    <w:p w14:paraId="3DDFC781" w14:textId="77777777" w:rsidR="00F533E0" w:rsidRDefault="00F533E0" w:rsidP="00F533E0">
      <w:pPr>
        <w:ind w:left="568"/>
      </w:pPr>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[18] clause 6.7.2.4.1.</w:t>
      </w:r>
    </w:p>
    <w:p w14:paraId="4CF5664C" w14:textId="77777777" w:rsidR="00F533E0" w:rsidRDefault="00F533E0" w:rsidP="00F533E0">
      <w:pPr>
        <w:ind w:left="568"/>
      </w:pPr>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[18] clause 6.7.2.4.2.</w:t>
      </w:r>
    </w:p>
    <w:p w14:paraId="7D62418E" w14:textId="77777777" w:rsidR="00AC3F8B" w:rsidRDefault="00F533E0" w:rsidP="00B07AD3">
      <w:pPr>
        <w:pStyle w:val="Heading4"/>
      </w:pPr>
      <w:bookmarkStart w:id="178" w:name="_Toc187393124"/>
      <w:r>
        <w:t>6.1.2.2</w:t>
      </w:r>
      <w:r>
        <w:tab/>
        <w:t>Void</w:t>
      </w:r>
      <w:bookmarkEnd w:id="178"/>
    </w:p>
    <w:p w14:paraId="3D79DD85" w14:textId="77777777" w:rsidR="00AC3F8B" w:rsidRDefault="00AC3F8B" w:rsidP="00B07AD3">
      <w:pPr>
        <w:pStyle w:val="Heading4"/>
      </w:pPr>
      <w:bookmarkStart w:id="179" w:name="_Toc187393125"/>
      <w:r>
        <w:t>6.1.2.3</w:t>
      </w:r>
      <w:r>
        <w:tab/>
        <w:t>Void</w:t>
      </w:r>
      <w:bookmarkEnd w:id="179"/>
    </w:p>
    <w:p w14:paraId="073417C1" w14:textId="77777777" w:rsidR="00AC3F8B" w:rsidRPr="00C0795A" w:rsidRDefault="00AC3F8B" w:rsidP="00B07AD3">
      <w:pPr>
        <w:pStyle w:val="Heading4"/>
        <w:rPr>
          <w:lang w:val="en-US"/>
        </w:rPr>
      </w:pPr>
      <w:bookmarkStart w:id="180" w:name="_Toc187393126"/>
      <w:r>
        <w:t>6.1.2.4</w:t>
      </w:r>
      <w:r>
        <w:tab/>
        <w:t>Void</w:t>
      </w:r>
      <w:bookmarkEnd w:id="180"/>
    </w:p>
    <w:p w14:paraId="747FF1D2" w14:textId="77777777" w:rsidR="00AC3F8B" w:rsidRDefault="00AC3F8B" w:rsidP="00B07AD3">
      <w:pPr>
        <w:pStyle w:val="Heading4"/>
      </w:pPr>
      <w:bookmarkStart w:id="181" w:name="_Toc187393127"/>
      <w:r>
        <w:t>6.1.2.5</w:t>
      </w:r>
      <w:r>
        <w:tab/>
        <w:t>Void</w:t>
      </w:r>
      <w:bookmarkEnd w:id="181"/>
    </w:p>
    <w:p w14:paraId="6B6CF3A8" w14:textId="77777777" w:rsidR="009551F8" w:rsidRPr="00927762" w:rsidRDefault="009551F8" w:rsidP="009551F8">
      <w:pPr>
        <w:pStyle w:val="Heading2"/>
      </w:pPr>
      <w:bookmarkStart w:id="182" w:name="_Toc187393128"/>
      <w:r>
        <w:t>6</w:t>
      </w:r>
      <w:r w:rsidRPr="00927762">
        <w:t>.2</w:t>
      </w:r>
      <w:r w:rsidRPr="00927762">
        <w:tab/>
        <w:t xml:space="preserve">Solutions for </w:t>
      </w:r>
      <w:r>
        <w:t>e</w:t>
      </w:r>
      <w:r w:rsidRPr="00927762">
        <w:t xml:space="preserve">nergy </w:t>
      </w:r>
      <w:r>
        <w:t>s</w:t>
      </w:r>
      <w:r w:rsidRPr="00927762">
        <w:t>aving</w:t>
      </w:r>
      <w:bookmarkEnd w:id="174"/>
      <w:bookmarkEnd w:id="175"/>
      <w:bookmarkEnd w:id="182"/>
    </w:p>
    <w:p w14:paraId="4DCC634D" w14:textId="77777777" w:rsidR="009551F8" w:rsidRPr="00927762" w:rsidRDefault="009551F8" w:rsidP="009551F8">
      <w:pPr>
        <w:pStyle w:val="Heading3"/>
      </w:pPr>
      <w:bookmarkStart w:id="183" w:name="_Toc34300969"/>
      <w:bookmarkStart w:id="184" w:name="_Toc43730798"/>
      <w:bookmarkStart w:id="185" w:name="_Toc187393129"/>
      <w:r>
        <w:t>6</w:t>
      </w:r>
      <w:r w:rsidRPr="00927762">
        <w:t>.2.1</w:t>
      </w:r>
      <w:r w:rsidRPr="00927762">
        <w:tab/>
        <w:t>Overview</w:t>
      </w:r>
      <w:bookmarkEnd w:id="183"/>
      <w:bookmarkEnd w:id="184"/>
      <w:bookmarkEnd w:id="185"/>
    </w:p>
    <w:p w14:paraId="350A50C6"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rsidR="004D1AC4">
        <w:t xml:space="preserve">(e.g. service related information as one kind of energy saving policies) </w:t>
      </w:r>
      <w:r w:rsidRPr="00927762">
        <w:t>set by operators.</w:t>
      </w:r>
    </w:p>
    <w:p w14:paraId="67C98090" w14:textId="77777777" w:rsidR="004D1AC4" w:rsidRDefault="004D1AC4" w:rsidP="004D1AC4">
      <w:r>
        <w:t>The service related information may include service characteristic information and/or tenant information of service.</w:t>
      </w:r>
    </w:p>
    <w:p w14:paraId="3855FCD7" w14:textId="77777777" w:rsidR="004D1AC4" w:rsidRDefault="004D1AC4" w:rsidP="004D1AC4">
      <w:r>
        <w:t>The service characteristic information may include service type information, service name information, and service priority information.</w:t>
      </w:r>
    </w:p>
    <w:p w14:paraId="55D1867E" w14:textId="77777777" w:rsidR="004D1AC4" w:rsidRDefault="004D1AC4" w:rsidP="004D1AC4">
      <w:pPr>
        <w:pStyle w:val="B10"/>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62216710" w14:textId="77777777" w:rsidR="004D1AC4" w:rsidRDefault="004D1AC4" w:rsidP="004D1AC4">
      <w:pPr>
        <w:pStyle w:val="B10"/>
        <w:rPr>
          <w:lang w:eastAsia="ko-KR"/>
        </w:rPr>
      </w:pPr>
      <w:r>
        <w:rPr>
          <w:lang w:eastAsia="ko-KR"/>
        </w:rPr>
        <w:t>- The service name may be human-readable name according to operator's policy;</w:t>
      </w:r>
    </w:p>
    <w:p w14:paraId="367BC21B" w14:textId="77777777" w:rsidR="004D1AC4" w:rsidRDefault="004D1AC4" w:rsidP="004D1AC4">
      <w:pPr>
        <w:pStyle w:val="B10"/>
        <w:rPr>
          <w:lang w:eastAsia="ko-KR"/>
        </w:rPr>
      </w:pPr>
      <w:r>
        <w:rPr>
          <w:lang w:eastAsia="ko-KR"/>
        </w:rPr>
        <w:t>- The service priority information may be, for example, high priority, medium priority, or low priority.</w:t>
      </w:r>
    </w:p>
    <w:p w14:paraId="44D251DC" w14:textId="77777777" w:rsidR="004D1AC4" w:rsidRDefault="004D1AC4" w:rsidP="004D1AC4">
      <w:r>
        <w:t>The tenant information of service may include tenant type information, tenant name information, tenant priority information</w:t>
      </w:r>
    </w:p>
    <w:p w14:paraId="539B4CC6" w14:textId="77777777" w:rsidR="004D1AC4" w:rsidRDefault="004D1AC4" w:rsidP="004D1AC4">
      <w:pPr>
        <w:pStyle w:val="B10"/>
        <w:rPr>
          <w:lang w:eastAsia="ko-KR"/>
        </w:rPr>
      </w:pPr>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p>
    <w:p w14:paraId="07DD1855" w14:textId="77777777" w:rsidR="004D1AC4" w:rsidRDefault="004D1AC4" w:rsidP="004D1AC4">
      <w:pPr>
        <w:pStyle w:val="B10"/>
        <w:rPr>
          <w:lang w:eastAsia="ko-KR"/>
        </w:rPr>
      </w:pPr>
      <w:r>
        <w:rPr>
          <w:lang w:eastAsia="ko-KR"/>
        </w:rPr>
        <w:t>- The tenant name may be human-readable name according to operator's policy;</w:t>
      </w:r>
    </w:p>
    <w:p w14:paraId="47FB2488" w14:textId="77777777" w:rsidR="004D1AC4" w:rsidRDefault="004D1AC4" w:rsidP="004D1AC4">
      <w:pPr>
        <w:pStyle w:val="B10"/>
        <w:rPr>
          <w:lang w:eastAsia="ko-KR"/>
        </w:rPr>
      </w:pPr>
      <w:r>
        <w:rPr>
          <w:lang w:eastAsia="ko-KR"/>
        </w:rPr>
        <w:t>- The tenant priority information may be, for example, high priority, medium priority, or low priority.</w:t>
      </w:r>
    </w:p>
    <w:p w14:paraId="08B56354" w14:textId="77777777" w:rsidR="004D1AC4" w:rsidRDefault="004D1AC4" w:rsidP="004D1AC4">
      <w:r>
        <w:t xml:space="preserve">The service related information can be obtained from UEs, 5GC NFs (such as </w:t>
      </w:r>
      <w:r>
        <w:rPr>
          <w:lang w:eastAsia="zh-CN"/>
        </w:rPr>
        <w:t>UPFs or SMFs</w:t>
      </w:r>
      <w:r>
        <w:t>) or operators' information provisioned in 3GPP management system.</w:t>
      </w:r>
    </w:p>
    <w:p w14:paraId="31B052E7" w14:textId="77777777" w:rsidR="004D1AC4" w:rsidRDefault="004D1AC4" w:rsidP="004D1AC4">
      <w:r>
        <w:lastRenderedPageBreak/>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4692309" w14:textId="77777777" w:rsidR="004D1AC4" w:rsidRDefault="004D1AC4" w:rsidP="004D1AC4">
      <w:pPr>
        <w:pStyle w:val="NO"/>
      </w:pPr>
      <w:r>
        <w:t>NOTE: How the weight values are assigned by the operator is not subject to standardization.</w:t>
      </w:r>
    </w:p>
    <w:p w14:paraId="6071F62C" w14:textId="77777777" w:rsidR="009551F8" w:rsidRPr="00927762" w:rsidRDefault="009551F8" w:rsidP="009551F8">
      <w:r w:rsidRPr="00927762">
        <w:t xml:space="preserve">ES activation procedure and ES deactivation procedure may be initiated in different ways as below: </w:t>
      </w:r>
    </w:p>
    <w:p w14:paraId="0EFDD107" w14:textId="77777777" w:rsidR="009551F8" w:rsidRPr="00927762" w:rsidRDefault="009551F8" w:rsidP="00AA5C1E">
      <w:pPr>
        <w:pStyle w:val="B10"/>
      </w:pPr>
      <w:r w:rsidRPr="00927762">
        <w:t>-</w:t>
      </w:r>
      <w:r w:rsidRPr="00927762">
        <w:tab/>
        <w:t>Centralized ES solution</w:t>
      </w:r>
    </w:p>
    <w:p w14:paraId="3A48A141"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rsidR="004D1AC4">
        <w:t>, service characteristic information or tenant information of service</w:t>
      </w:r>
      <w:r w:rsidRPr="00927762">
        <w:t>), monitoring the traffic situation of capacity booster cells and candidate cells.</w:t>
      </w:r>
    </w:p>
    <w:p w14:paraId="0F5F1ECC"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rsidR="004D1AC4">
        <w:t xml:space="preserve"> and service characteristic information or tenant information of service</w:t>
      </w:r>
      <w:r w:rsidRPr="00927762">
        <w:t>)</w:t>
      </w:r>
    </w:p>
    <w:p w14:paraId="4F2D25F7"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rsidR="004D1AC4">
        <w:t xml:space="preserve"> and service characteristic information or tenant information of service</w:t>
      </w:r>
      <w:r w:rsidRPr="00927762">
        <w:t>)</w:t>
      </w:r>
    </w:p>
    <w:p w14:paraId="121654DE" w14:textId="77777777" w:rsidR="009551F8" w:rsidRPr="00927762" w:rsidRDefault="009551F8" w:rsidP="00AA5C1E">
      <w:pPr>
        <w:pStyle w:val="B10"/>
      </w:pPr>
      <w:r w:rsidRPr="00927762">
        <w:t>-</w:t>
      </w:r>
      <w:r w:rsidRPr="00927762">
        <w:tab/>
        <w:t>Distributed ES solution</w:t>
      </w:r>
    </w:p>
    <w:p w14:paraId="7DC27DD8"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sidR="004D1AC4">
        <w:rPr>
          <w:lang w:eastAsia="en-GB"/>
        </w:rPr>
        <w:t xml:space="preserve">; </w:t>
      </w:r>
      <w:r w:rsidR="004D1AC4">
        <w:t>service characteristic information or tenant information of service</w:t>
      </w:r>
      <w:r w:rsidRPr="00927762">
        <w:rPr>
          <w:lang w:eastAsia="en-GB"/>
        </w:rPr>
        <w:t>.</w:t>
      </w:r>
    </w:p>
    <w:p w14:paraId="2962C653" w14:textId="77777777" w:rsidR="009551F8" w:rsidRPr="004728CA" w:rsidRDefault="009551F8" w:rsidP="00AA5C1E">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D5F258F" w14:textId="77777777" w:rsidR="009551F8" w:rsidRDefault="00AA5C1E" w:rsidP="009551F8">
      <w:pPr>
        <w:pStyle w:val="Heading3"/>
      </w:pPr>
      <w:bookmarkStart w:id="186" w:name="_Toc34300970"/>
      <w:bookmarkStart w:id="187" w:name="_Toc43730799"/>
      <w:bookmarkStart w:id="188" w:name="_Toc187393130"/>
      <w:r>
        <w:t>6</w:t>
      </w:r>
      <w:r w:rsidR="009551F8">
        <w:t>.2.2</w:t>
      </w:r>
      <w:r w:rsidR="009551F8">
        <w:tab/>
        <w:t>Centralized energy saving solution</w:t>
      </w:r>
      <w:bookmarkEnd w:id="186"/>
      <w:bookmarkEnd w:id="187"/>
      <w:bookmarkEnd w:id="188"/>
    </w:p>
    <w:p w14:paraId="5630BCC2" w14:textId="77777777" w:rsidR="00FC6857" w:rsidRDefault="00FC6857" w:rsidP="00FC6857">
      <w:pPr>
        <w:pStyle w:val="Heading4"/>
      </w:pPr>
      <w:bookmarkStart w:id="189" w:name="_Toc34300971"/>
      <w:bookmarkStart w:id="190" w:name="_Toc43730800"/>
      <w:bookmarkStart w:id="191" w:name="_Toc187393131"/>
      <w:r>
        <w:t>6.2.2.1</w:t>
      </w:r>
      <w:r>
        <w:tab/>
        <w:t>Procedures</w:t>
      </w:r>
      <w:bookmarkEnd w:id="189"/>
      <w:bookmarkEnd w:id="190"/>
      <w:bookmarkEnd w:id="191"/>
    </w:p>
    <w:p w14:paraId="26C64834" w14:textId="77777777" w:rsidR="00FC6857" w:rsidRPr="00616BE9" w:rsidRDefault="00FC6857" w:rsidP="00FC6857">
      <w:pPr>
        <w:pStyle w:val="Heading5"/>
      </w:pPr>
      <w:bookmarkStart w:id="192" w:name="_Toc34300972"/>
      <w:bookmarkStart w:id="193" w:name="_Toc43730801"/>
      <w:bookmarkStart w:id="194" w:name="_Toc187393132"/>
      <w:r>
        <w:t>6.2.2.1.1</w:t>
      </w:r>
      <w:r>
        <w:tab/>
        <w:t>Energy saving activation</w:t>
      </w:r>
      <w:bookmarkEnd w:id="192"/>
      <w:bookmarkEnd w:id="193"/>
      <w:bookmarkEnd w:id="194"/>
    </w:p>
    <w:p w14:paraId="1FCCB1AF" w14:textId="77777777" w:rsidR="004D1AC4" w:rsidRDefault="004D1AC4" w:rsidP="0015220B">
      <w:pPr>
        <w:pStyle w:val="NO"/>
      </w:pPr>
      <w:r>
        <w:rPr>
          <w:noProof/>
          <w:lang w:eastAsia="zh-CN"/>
        </w:rPr>
        <w:t>NOTE: The c</w:t>
      </w:r>
      <w:r w:rsidRPr="008D14C7">
        <w:rPr>
          <w:noProof/>
          <w:lang w:eastAsia="zh-CN"/>
        </w:rPr>
        <w:t xml:space="preserve">entralized energy saving solution </w:t>
      </w:r>
      <w:r>
        <w:rPr>
          <w:noProof/>
          <w:lang w:eastAsia="zh-CN"/>
        </w:rPr>
        <w:t xml:space="preserve">in clause 6.2.2 is </w:t>
      </w:r>
      <w:r w:rsidRPr="000B3C9C">
        <w:rPr>
          <w:noProof/>
          <w:lang w:eastAsia="zh-CN"/>
        </w:rPr>
        <w:t>Domain-Centralized ES</w:t>
      </w:r>
      <w:r w:rsidRPr="00E672A4">
        <w:rPr>
          <w:noProof/>
          <w:lang w:eastAsia="zh-CN"/>
        </w:rPr>
        <w:t xml:space="preserve"> </w:t>
      </w:r>
      <w:r>
        <w:rPr>
          <w:noProof/>
          <w:lang w:eastAsia="zh-CN"/>
        </w:rPr>
        <w:t>solution</w:t>
      </w:r>
      <w:r w:rsidRPr="000B3C9C">
        <w:rPr>
          <w:noProof/>
          <w:lang w:eastAsia="zh-CN"/>
        </w:rPr>
        <w:t xml:space="preserve"> </w:t>
      </w:r>
      <w:r>
        <w:rPr>
          <w:noProof/>
          <w:lang w:eastAsia="zh-CN"/>
        </w:rPr>
        <w:t xml:space="preserve">because the scope of </w:t>
      </w:r>
      <w:r w:rsidRPr="008D14C7">
        <w:rPr>
          <w:noProof/>
          <w:lang w:eastAsia="zh-CN"/>
        </w:rPr>
        <w:t xml:space="preserve">the </w:t>
      </w:r>
      <w:r>
        <w:rPr>
          <w:noProof/>
          <w:lang w:eastAsia="zh-CN"/>
        </w:rPr>
        <w:t>c</w:t>
      </w:r>
      <w:r w:rsidRPr="004B4017">
        <w:rPr>
          <w:noProof/>
          <w:lang w:eastAsia="zh-CN"/>
        </w:rPr>
        <w:t xml:space="preserve">entralized </w:t>
      </w:r>
      <w:r>
        <w:rPr>
          <w:noProof/>
          <w:lang w:eastAsia="zh-CN"/>
        </w:rPr>
        <w:t xml:space="preserve">ES solution is </w:t>
      </w:r>
      <w:r w:rsidRPr="008D14C7">
        <w:rPr>
          <w:noProof/>
          <w:lang w:eastAsia="zh-CN"/>
        </w:rPr>
        <w:t>for NR only</w:t>
      </w:r>
      <w:r>
        <w:rPr>
          <w:noProof/>
          <w:lang w:eastAsia="zh-CN"/>
        </w:rPr>
        <w:t>.</w:t>
      </w:r>
    </w:p>
    <w:p w14:paraId="0AC9424C" w14:textId="77777777" w:rsidR="00FC6857" w:rsidRDefault="00FC6857" w:rsidP="00FC6857">
      <w:r w:rsidRPr="0055661E">
        <w:t>Figure 6.2.</w:t>
      </w:r>
      <w:r>
        <w:t>2.1.1</w:t>
      </w:r>
      <w:r w:rsidRPr="0055661E">
        <w:t>-1 depicts a procedure that des</w:t>
      </w:r>
      <w:r>
        <w:t xml:space="preserve">cribes how MnS producer of </w:t>
      </w:r>
      <w:r w:rsidR="007A2582">
        <w:rPr>
          <w:lang w:eastAsia="zh-CN"/>
        </w:rPr>
        <w:t>Domain</w:t>
      </w:r>
      <w:r w:rsidR="007A2582">
        <w:t xml:space="preserve"> </w:t>
      </w:r>
      <w:r>
        <w:t xml:space="preserve">Centralized </w:t>
      </w:r>
      <w:r w:rsidR="007A2582">
        <w:t xml:space="preserve">SON </w:t>
      </w:r>
      <w:r>
        <w:t xml:space="preserve">ES </w:t>
      </w:r>
      <w:r w:rsidRPr="0055661E">
        <w:t xml:space="preserve">management </w:t>
      </w:r>
      <w:r w:rsidR="00321654">
        <w:t>makes</w:t>
      </w:r>
      <w:r w:rsidRPr="0055661E">
        <w:t xml:space="preserve"> the </w:t>
      </w:r>
      <w:r w:rsidR="00321654">
        <w:rPr>
          <w:lang w:val="en-US"/>
        </w:rPr>
        <w:t>NR capacity booster cell enter the energySaving state</w:t>
      </w:r>
      <w:r>
        <w:t>.</w:t>
      </w:r>
    </w:p>
    <w:p w14:paraId="6601082B" w14:textId="77777777" w:rsidR="00FC6857" w:rsidRDefault="001154DB" w:rsidP="00FB2476">
      <w:pPr>
        <w:pStyle w:val="TH"/>
      </w:pPr>
      <w:r>
        <w:lastRenderedPageBreak/>
        <w:pict w14:anchorId="306EF7B4">
          <v:shape id="_x0000_i1032" type="#_x0000_t75" style="width:481pt;height:161pt">
            <v:imagedata r:id="rId15" o:title=""/>
          </v:shape>
        </w:pict>
      </w:r>
    </w:p>
    <w:p w14:paraId="50A33A0E"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20F6FC29" w14:textId="77777777" w:rsidR="00784AB6" w:rsidRDefault="00784AB6" w:rsidP="00784AB6">
      <w:pPr>
        <w:rPr>
          <w:lang w:val="en-US"/>
        </w:rPr>
      </w:pPr>
      <w:r>
        <w:rPr>
          <w:lang w:val="en-US"/>
        </w:rPr>
        <w:t>It is assumed that all relevant MOIs have been created.</w:t>
      </w:r>
    </w:p>
    <w:p w14:paraId="3E3478E7" w14:textId="77777777" w:rsidR="00784AB6" w:rsidRPr="00CC3060" w:rsidRDefault="00784AB6" w:rsidP="00784AB6">
      <w:pPr>
        <w:rPr>
          <w:b/>
          <w:lang w:val="en-US"/>
        </w:rPr>
      </w:pPr>
      <w:r w:rsidRPr="00CC3060">
        <w:rPr>
          <w:b/>
          <w:lang w:val="en-US"/>
        </w:rPr>
        <w:t>Energy saving activation</w:t>
      </w:r>
      <w:r>
        <w:rPr>
          <w:b/>
          <w:lang w:val="en-US"/>
        </w:rPr>
        <w:t>:</w:t>
      </w:r>
    </w:p>
    <w:p w14:paraId="7E0EFEBF" w14:textId="77777777" w:rsidR="00784AB6" w:rsidRDefault="00784AB6" w:rsidP="00784AB6">
      <w:pPr>
        <w:rPr>
          <w:lang w:val="en-US"/>
        </w:rPr>
      </w:pPr>
      <w:r>
        <w:t xml:space="preserve">The MnS producer for </w:t>
      </w:r>
      <w:r w:rsidR="004D1AC4">
        <w:rPr>
          <w:lang w:eastAsia="zh-CN"/>
        </w:rPr>
        <w:t>Domain-</w:t>
      </w:r>
      <w:r>
        <w:t xml:space="preserve">centralized ES </w:t>
      </w:r>
      <w:r>
        <w:rPr>
          <w:lang w:val="en-US"/>
        </w:rPr>
        <w:t>collects the traffic load performance measurements from the NR capacity booster cell and candidate cells.</w:t>
      </w:r>
    </w:p>
    <w:p w14:paraId="204FD482"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r w:rsidR="006949D4">
        <w:rPr>
          <w:lang w:val="en-US"/>
        </w:rPr>
        <w:t>energySaving state</w:t>
      </w:r>
      <w:r>
        <w:rPr>
          <w:lang w:val="en-US"/>
        </w:rPr>
        <w:t>.</w:t>
      </w:r>
    </w:p>
    <w:p w14:paraId="31984117" w14:textId="77777777" w:rsidR="00784AB6" w:rsidRDefault="00784AB6" w:rsidP="00784AB6">
      <w:pPr>
        <w:rPr>
          <w:lang w:val="en-US"/>
        </w:rPr>
      </w:pPr>
      <w:r>
        <w:rPr>
          <w:lang w:val="en-US"/>
        </w:rPr>
        <w:t xml:space="preserve">The </w:t>
      </w:r>
      <w:r>
        <w:t xml:space="preserve">MnS producer for </w:t>
      </w:r>
      <w:r w:rsidR="004D1AC4">
        <w:rPr>
          <w:lang w:eastAsia="zh-CN"/>
        </w:rPr>
        <w:t>Domain-</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r w:rsidR="006949D4">
        <w:rPr>
          <w:lang w:val="en-US"/>
        </w:rPr>
        <w:t>energySaving state</w:t>
      </w:r>
      <w:r>
        <w:rPr>
          <w:lang w:val="en-US"/>
        </w:rPr>
        <w:t>.</w:t>
      </w:r>
    </w:p>
    <w:p w14:paraId="3905DC3C"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r w:rsidR="006949D4">
        <w:t>energySaving state</w:t>
      </w:r>
      <w:r>
        <w:t xml:space="preserve">, and then </w:t>
      </w:r>
      <w:r>
        <w:rPr>
          <w:lang w:val="en-US"/>
        </w:rPr>
        <w:t xml:space="preserve">change to the </w:t>
      </w:r>
      <w:r w:rsidRPr="00AC0DCA">
        <w:t xml:space="preserve">energySaving </w:t>
      </w:r>
      <w:r>
        <w:t xml:space="preserve">state, leading </w:t>
      </w:r>
      <w:r>
        <w:rPr>
          <w:lang w:val="en-US"/>
        </w:rPr>
        <w:t xml:space="preserve">to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 xml:space="preserve">being sent to the </w:t>
      </w:r>
      <w:r>
        <w:t xml:space="preserve">MnS producer for </w:t>
      </w:r>
      <w:r w:rsidR="004D1AC4">
        <w:rPr>
          <w:lang w:eastAsia="zh-CN"/>
        </w:rPr>
        <w:t>Domain-</w:t>
      </w:r>
      <w:r>
        <w:t xml:space="preserve">centralized </w:t>
      </w:r>
      <w:r>
        <w:rPr>
          <w:lang w:val="en-US"/>
        </w:rPr>
        <w:t>ES</w:t>
      </w:r>
      <w:r>
        <w:t xml:space="preserve"> </w:t>
      </w:r>
      <w:r>
        <w:rPr>
          <w:lang w:val="en-US"/>
        </w:rPr>
        <w:t xml:space="preserve">that the NR capacity booster cell has entered the </w:t>
      </w:r>
      <w:r w:rsidR="006949D4">
        <w:rPr>
          <w:lang w:val="en-US"/>
        </w:rPr>
        <w:t>energySaving state</w:t>
      </w:r>
      <w:r>
        <w:t>.</w:t>
      </w:r>
    </w:p>
    <w:p w14:paraId="30DEAB36" w14:textId="77777777" w:rsidR="00FC6857" w:rsidRPr="00616BE9" w:rsidRDefault="00FC6857" w:rsidP="00FC6857">
      <w:pPr>
        <w:pStyle w:val="Heading5"/>
      </w:pPr>
      <w:bookmarkStart w:id="195" w:name="_Toc34300973"/>
      <w:bookmarkStart w:id="196" w:name="_Toc43730802"/>
      <w:bookmarkStart w:id="197" w:name="_Toc187393133"/>
      <w:r>
        <w:t>6.2.2.1.2</w:t>
      </w:r>
      <w:r>
        <w:tab/>
        <w:t>Energy saving deactivation</w:t>
      </w:r>
      <w:bookmarkEnd w:id="195"/>
      <w:bookmarkEnd w:id="196"/>
      <w:bookmarkEnd w:id="197"/>
    </w:p>
    <w:p w14:paraId="695B000B" w14:textId="77777777" w:rsidR="00FC6857" w:rsidRDefault="00FC6857" w:rsidP="00FC6857">
      <w:r w:rsidRPr="0055661E">
        <w:t>Figure 6.2.</w:t>
      </w:r>
      <w:r>
        <w:t>2.1.2</w:t>
      </w:r>
      <w:r w:rsidRPr="0055661E">
        <w:t>-1 depicts a procedure that des</w:t>
      </w:r>
      <w:r>
        <w:t xml:space="preserve">cribes how MnS producer of </w:t>
      </w:r>
      <w:r w:rsidR="004D1AC4">
        <w:rPr>
          <w:lang w:eastAsia="zh-CN"/>
        </w:rPr>
        <w:t>Domain-</w:t>
      </w:r>
      <w:r>
        <w:t xml:space="preserve">Centralized ES </w:t>
      </w:r>
      <w:r w:rsidRPr="0055661E">
        <w:t xml:space="preserve">management </w:t>
      </w:r>
      <w:r w:rsidR="00AF70FC">
        <w:t xml:space="preserve">makes </w:t>
      </w:r>
      <w:r w:rsidR="00AF70FC">
        <w:rPr>
          <w:lang w:val="en-US"/>
        </w:rPr>
        <w:t>the NR capacity booster cell leave the energySaving state</w:t>
      </w:r>
      <w:r>
        <w:t>.</w:t>
      </w:r>
    </w:p>
    <w:p w14:paraId="631DA67F" w14:textId="77777777" w:rsidR="00FC6857" w:rsidRDefault="001154DB" w:rsidP="00FB2476">
      <w:pPr>
        <w:pStyle w:val="TH"/>
      </w:pPr>
      <w:r>
        <w:pict w14:anchorId="2C2193C7">
          <v:shape id="_x0000_i1033" type="#_x0000_t75" style="width:481.5pt;height:160pt">
            <v:imagedata r:id="rId16" o:title=""/>
          </v:shape>
        </w:pict>
      </w:r>
    </w:p>
    <w:p w14:paraId="038943B0"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43F6597B" w14:textId="77777777" w:rsidR="00FC6857" w:rsidRDefault="00FC6857" w:rsidP="00784AB6">
      <w:pPr>
        <w:rPr>
          <w:lang w:val="en-US"/>
        </w:rPr>
      </w:pPr>
    </w:p>
    <w:p w14:paraId="5CD39368"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3BCAE0D0" w14:textId="77777777" w:rsidR="00784AB6" w:rsidRDefault="00784AB6" w:rsidP="00784AB6">
      <w:pPr>
        <w:rPr>
          <w:lang w:val="en-US"/>
        </w:rPr>
      </w:pPr>
      <w:r>
        <w:t xml:space="preserve">The MnS producer for </w:t>
      </w:r>
      <w:r w:rsidR="003155E9">
        <w:rPr>
          <w:lang w:eastAsia="zh-CN"/>
        </w:rPr>
        <w:t>Domain-</w:t>
      </w:r>
      <w:r>
        <w:t xml:space="preserve">centralized ES </w:t>
      </w:r>
      <w:r>
        <w:rPr>
          <w:lang w:val="en-US"/>
        </w:rPr>
        <w:t>collects the traffic load performance measurements from the candidate cells.</w:t>
      </w:r>
    </w:p>
    <w:p w14:paraId="711F51D8" w14:textId="77777777" w:rsidR="00784AB6" w:rsidRDefault="00784AB6" w:rsidP="00784AB6">
      <w:pPr>
        <w:rPr>
          <w:lang w:val="en-US"/>
        </w:rPr>
      </w:pPr>
      <w:r>
        <w:rPr>
          <w:lang w:val="en-US"/>
        </w:rPr>
        <w:lastRenderedPageBreak/>
        <w:t xml:space="preserve">The </w:t>
      </w:r>
      <w:r>
        <w:t xml:space="preserve">MnS producer for </w:t>
      </w:r>
      <w:r w:rsidR="003155E9">
        <w:rPr>
          <w:lang w:eastAsia="zh-CN"/>
        </w:rPr>
        <w:t>Domain-</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5993B3D8" w14:textId="77777777" w:rsidR="002832E5" w:rsidRDefault="00784AB6" w:rsidP="00AA5C1E">
      <w:pPr>
        <w:rPr>
          <w:lang w:val="en-US"/>
        </w:rPr>
      </w:pPr>
      <w:r>
        <w:rPr>
          <w:lang w:val="en-US"/>
        </w:rPr>
        <w:t xml:space="preserve">The </w:t>
      </w:r>
      <w:r>
        <w:t xml:space="preserve">MnS producer for </w:t>
      </w:r>
      <w:r w:rsidR="003155E9">
        <w:rPr>
          <w:lang w:eastAsia="zh-CN"/>
        </w:rPr>
        <w:t>Domain-</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Pr>
          <w:lang w:val="en-US"/>
        </w:rPr>
        <w:t>being sent to the consumer to indicate that the NR capacity booster cell has been re-activated.</w:t>
      </w:r>
    </w:p>
    <w:p w14:paraId="1267405C" w14:textId="77777777" w:rsidR="003155E9" w:rsidRDefault="003155E9" w:rsidP="003155E9">
      <w:pPr>
        <w:pStyle w:val="Heading4"/>
      </w:pPr>
      <w:bookmarkStart w:id="198" w:name="_Toc187393134"/>
      <w:r>
        <w:t>6.2.2.2</w:t>
      </w:r>
      <w:r>
        <w:tab/>
        <w:t>Management services</w:t>
      </w:r>
      <w:bookmarkEnd w:id="198"/>
    </w:p>
    <w:p w14:paraId="1E1CC990" w14:textId="77777777" w:rsidR="003155E9" w:rsidRPr="005D21A5" w:rsidRDefault="003155E9" w:rsidP="003155E9">
      <w:pPr>
        <w:pStyle w:val="Heading5"/>
      </w:pPr>
      <w:bookmarkStart w:id="199" w:name="_Toc187393135"/>
      <w:r>
        <w:t>6.2.2.2.1</w:t>
      </w:r>
      <w:r w:rsidRPr="00E1626B">
        <w:tab/>
      </w:r>
      <w:r>
        <w:t>MnS component type A</w:t>
      </w:r>
      <w:bookmarkEnd w:id="199"/>
    </w:p>
    <w:p w14:paraId="516D5F5F" w14:textId="77777777" w:rsidR="003155E9" w:rsidRDefault="003155E9" w:rsidP="003155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3155E9" w:rsidRPr="00215D3C" w14:paraId="45B93DE8" w14:textId="77777777" w:rsidTr="00AF6F69">
        <w:trPr>
          <w:jc w:val="center"/>
        </w:trPr>
        <w:tc>
          <w:tcPr>
            <w:tcW w:w="4379" w:type="dxa"/>
            <w:shd w:val="pct15" w:color="auto" w:fill="FFFFFF"/>
          </w:tcPr>
          <w:p w14:paraId="6BF092FB" w14:textId="77777777" w:rsidR="003155E9" w:rsidRPr="00215D3C" w:rsidRDefault="003155E9" w:rsidP="00AF6F69">
            <w:pPr>
              <w:pStyle w:val="TAH"/>
            </w:pPr>
            <w:r w:rsidRPr="00343FC5">
              <w:rPr>
                <w:lang w:eastAsia="zh-CN"/>
              </w:rPr>
              <w:t>MnS Component Type A</w:t>
            </w:r>
          </w:p>
        </w:tc>
        <w:tc>
          <w:tcPr>
            <w:tcW w:w="2799" w:type="dxa"/>
            <w:shd w:val="pct15" w:color="auto" w:fill="FFFFFF"/>
          </w:tcPr>
          <w:p w14:paraId="07438E5D" w14:textId="77777777" w:rsidR="003155E9" w:rsidRPr="00215D3C" w:rsidRDefault="003155E9" w:rsidP="00AF6F69">
            <w:pPr>
              <w:pStyle w:val="TAH"/>
            </w:pPr>
            <w:r w:rsidRPr="00343FC5">
              <w:rPr>
                <w:lang w:eastAsia="zh-CN"/>
              </w:rPr>
              <w:t>Note</w:t>
            </w:r>
          </w:p>
        </w:tc>
      </w:tr>
      <w:tr w:rsidR="003155E9" w:rsidRPr="00215D3C" w14:paraId="4BBA4581" w14:textId="77777777" w:rsidTr="00AF6F69">
        <w:trPr>
          <w:jc w:val="center"/>
        </w:trPr>
        <w:tc>
          <w:tcPr>
            <w:tcW w:w="4379" w:type="dxa"/>
          </w:tcPr>
          <w:p w14:paraId="6E88C8FE" w14:textId="77777777" w:rsidR="003155E9" w:rsidRPr="004F40BB" w:rsidRDefault="003155E9" w:rsidP="00AF6F69">
            <w:pPr>
              <w:spacing w:after="120"/>
              <w:rPr>
                <w:lang w:eastAsia="zh-CN"/>
              </w:rPr>
            </w:pPr>
            <w:r w:rsidRPr="004F40BB">
              <w:rPr>
                <w:lang w:eastAsia="zh-CN"/>
              </w:rPr>
              <w:t xml:space="preserve">Operations defined in clause </w:t>
            </w:r>
            <w:r>
              <w:rPr>
                <w:lang w:eastAsia="zh-CN"/>
              </w:rPr>
              <w:t>11.1.1</w:t>
            </w:r>
            <w:r w:rsidRPr="004F40BB">
              <w:rPr>
                <w:lang w:eastAsia="zh-CN"/>
              </w:rPr>
              <w:t xml:space="preserve"> of TS 28.532 [</w:t>
            </w:r>
            <w:r>
              <w:rPr>
                <w:lang w:eastAsia="zh-CN"/>
              </w:rPr>
              <w:t>16</w:t>
            </w:r>
            <w:r w:rsidRPr="004F40BB">
              <w:rPr>
                <w:lang w:eastAsia="zh-CN"/>
              </w:rPr>
              <w:t>]:</w:t>
            </w:r>
          </w:p>
          <w:p w14:paraId="10939EB4" w14:textId="77777777" w:rsidR="003155E9" w:rsidRPr="00313116" w:rsidRDefault="003155E9" w:rsidP="00AF6F69">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0A3C1E8F" w14:textId="77777777" w:rsidR="003155E9" w:rsidRPr="00D57B46" w:rsidRDefault="003155E9" w:rsidP="00AF6F69">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3F6D0C25" w14:textId="77777777" w:rsidR="003155E9" w:rsidRDefault="003155E9" w:rsidP="00AF6F69">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5577CA1F" w14:textId="77777777" w:rsidR="003155E9" w:rsidRPr="00423D3B" w:rsidRDefault="003155E9" w:rsidP="00AF6F69">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6F91E991"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3155E9" w:rsidRPr="00215D3C" w14:paraId="52D77516" w14:textId="77777777" w:rsidTr="00AF6F69">
        <w:trPr>
          <w:jc w:val="center"/>
        </w:trPr>
        <w:tc>
          <w:tcPr>
            <w:tcW w:w="4379" w:type="dxa"/>
          </w:tcPr>
          <w:p w14:paraId="44093A02" w14:textId="77777777" w:rsidR="003155E9" w:rsidRPr="004F40BB" w:rsidRDefault="003155E9" w:rsidP="00AF6F69">
            <w:pPr>
              <w:spacing w:after="120"/>
              <w:rPr>
                <w:lang w:eastAsia="zh-CN"/>
              </w:rPr>
            </w:pPr>
            <w:r>
              <w:rPr>
                <w:lang w:eastAsia="zh-CN"/>
              </w:rPr>
              <w:t>Notifications</w:t>
            </w:r>
            <w:r w:rsidRPr="004F40BB">
              <w:rPr>
                <w:lang w:eastAsia="zh-CN"/>
              </w:rPr>
              <w:t xml:space="preserve"> defined in clause </w:t>
            </w:r>
            <w:r>
              <w:rPr>
                <w:lang w:eastAsia="zh-CN"/>
              </w:rPr>
              <w:t>11.1.1</w:t>
            </w:r>
            <w:r w:rsidRPr="004F40BB">
              <w:rPr>
                <w:lang w:eastAsia="zh-CN"/>
              </w:rPr>
              <w:t xml:space="preserve"> of TS 28.532 [</w:t>
            </w:r>
            <w:r>
              <w:rPr>
                <w:lang w:eastAsia="zh-CN"/>
              </w:rPr>
              <w:t>16</w:t>
            </w:r>
            <w:r w:rsidRPr="004F40BB">
              <w:rPr>
                <w:lang w:eastAsia="zh-CN"/>
              </w:rPr>
              <w:t>]:</w:t>
            </w:r>
          </w:p>
          <w:p w14:paraId="310337E4" w14:textId="77777777" w:rsidR="003155E9" w:rsidRPr="00313116" w:rsidRDefault="003155E9" w:rsidP="00AF6F69">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63840582" w14:textId="77777777" w:rsidR="003155E9" w:rsidRDefault="003155E9" w:rsidP="00AF6F69">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Pr>
                <w:rFonts w:ascii="Courier New" w:hAnsi="Courier New" w:cs="Courier New"/>
                <w:sz w:val="18"/>
                <w:szCs w:val="18"/>
              </w:rPr>
              <w:t>s</w:t>
            </w:r>
          </w:p>
          <w:p w14:paraId="5AD44AB4" w14:textId="77777777" w:rsidR="003155E9" w:rsidRPr="000C6C5C" w:rsidRDefault="003155E9" w:rsidP="00AF6F69">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1D42CC9C" w14:textId="77777777" w:rsidR="003155E9" w:rsidRPr="004F40BB" w:rsidRDefault="003155E9" w:rsidP="00AF6F69">
            <w:pPr>
              <w:spacing w:after="120"/>
              <w:rPr>
                <w:lang w:eastAsia="zh-CN"/>
              </w:rPr>
            </w:pPr>
            <w:r w:rsidRPr="000C6C5C">
              <w:rPr>
                <w:rFonts w:ascii="Courier New" w:hAnsi="Courier New" w:cs="Courier New"/>
                <w:sz w:val="18"/>
                <w:szCs w:val="18"/>
              </w:rPr>
              <w:t>- notifyMOIChanges</w:t>
            </w:r>
          </w:p>
        </w:tc>
        <w:tc>
          <w:tcPr>
            <w:tcW w:w="2799" w:type="dxa"/>
          </w:tcPr>
          <w:p w14:paraId="26B041C2" w14:textId="77777777" w:rsidR="003155E9" w:rsidRPr="00920E85" w:rsidRDefault="003155E9" w:rsidP="00AF6F69">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2EB39D04" w14:textId="77777777" w:rsidR="003155E9" w:rsidRDefault="003155E9" w:rsidP="003155E9"/>
    <w:p w14:paraId="3B9B7BFE" w14:textId="77777777" w:rsidR="003155E9" w:rsidRPr="00FC4CC0" w:rsidRDefault="003155E9" w:rsidP="003155E9">
      <w:pPr>
        <w:pStyle w:val="Heading5"/>
      </w:pPr>
      <w:bookmarkStart w:id="200" w:name="_Toc187393136"/>
      <w:r>
        <w:t>6.2.2.2.2</w:t>
      </w:r>
      <w:r>
        <w:tab/>
        <w:t>MnS Component Type B</w:t>
      </w:r>
      <w:bookmarkEnd w:id="200"/>
    </w:p>
    <w:p w14:paraId="56F09B6F" w14:textId="77777777" w:rsidR="003155E9" w:rsidRDefault="003155E9" w:rsidP="003155E9">
      <w:pPr>
        <w:pStyle w:val="Heading6"/>
      </w:pPr>
      <w:bookmarkStart w:id="201" w:name="_Toc187393137"/>
      <w:r>
        <w:t>6.2.2.2.2.1</w:t>
      </w:r>
      <w:r w:rsidRPr="00E1626B">
        <w:tab/>
      </w:r>
      <w:r>
        <w:t>Objective and targets</w:t>
      </w:r>
      <w:bookmarkEnd w:id="201"/>
    </w:p>
    <w:p w14:paraId="6787DB32" w14:textId="77777777" w:rsidR="003155E9" w:rsidRDefault="003155E9" w:rsidP="003155E9">
      <w:r>
        <w:t>The objective of ES is to automatically set parameters so as to maximize NG-RAN data energy efficiency - see Table 6.2.2.1.2.1-1.</w:t>
      </w:r>
    </w:p>
    <w:p w14:paraId="61F10041" w14:textId="77777777" w:rsidR="003155E9" w:rsidRDefault="003155E9" w:rsidP="003155E9">
      <w:pPr>
        <w:pStyle w:val="TH"/>
      </w:pPr>
      <w:r>
        <w:t>Table</w:t>
      </w:r>
      <w:r>
        <w:rPr>
          <w:rFonts w:hint="eastAsia"/>
        </w:rPr>
        <w:t xml:space="preserve"> </w:t>
      </w:r>
      <w:r>
        <w:t>6.2.2.1.2.1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3155E9" w14:paraId="3553909C" w14:textId="77777777" w:rsidTr="00AF6F69">
        <w:trPr>
          <w:cantSplit/>
          <w:tblHeader/>
          <w:jc w:val="center"/>
        </w:trPr>
        <w:tc>
          <w:tcPr>
            <w:tcW w:w="1158" w:type="pct"/>
            <w:shd w:val="clear" w:color="auto" w:fill="E0E0E0"/>
          </w:tcPr>
          <w:p w14:paraId="75A39773" w14:textId="77777777" w:rsidR="003155E9" w:rsidRDefault="003155E9" w:rsidP="00AF6F69">
            <w:pPr>
              <w:pStyle w:val="TAH"/>
            </w:pPr>
            <w:r>
              <w:rPr>
                <w:lang w:eastAsia="zh-CN"/>
              </w:rPr>
              <w:t>Target</w:t>
            </w:r>
            <w:r>
              <w:t>s</w:t>
            </w:r>
          </w:p>
        </w:tc>
        <w:tc>
          <w:tcPr>
            <w:tcW w:w="2943" w:type="pct"/>
            <w:shd w:val="clear" w:color="auto" w:fill="E0E0E0"/>
          </w:tcPr>
          <w:p w14:paraId="1FF60ED1" w14:textId="77777777" w:rsidR="003155E9" w:rsidRDefault="003155E9" w:rsidP="00AF6F69">
            <w:pPr>
              <w:pStyle w:val="TAH"/>
            </w:pPr>
            <w:r>
              <w:t>Definition</w:t>
            </w:r>
          </w:p>
        </w:tc>
        <w:tc>
          <w:tcPr>
            <w:tcW w:w="899" w:type="pct"/>
            <w:shd w:val="clear" w:color="auto" w:fill="E0E0E0"/>
          </w:tcPr>
          <w:p w14:paraId="3DA31B1A" w14:textId="77777777" w:rsidR="003155E9" w:rsidRDefault="003155E9" w:rsidP="00AF6F69">
            <w:pPr>
              <w:pStyle w:val="TAH"/>
              <w:rPr>
                <w:lang w:eastAsia="zh-CN"/>
              </w:rPr>
            </w:pPr>
            <w:r>
              <w:t>Legal Values</w:t>
            </w:r>
          </w:p>
        </w:tc>
      </w:tr>
      <w:tr w:rsidR="003155E9" w14:paraId="5AE4EBBC" w14:textId="77777777" w:rsidTr="00AF6F69">
        <w:trPr>
          <w:cantSplit/>
          <w:tblHeader/>
          <w:jc w:val="center"/>
        </w:trPr>
        <w:tc>
          <w:tcPr>
            <w:tcW w:w="1158" w:type="pct"/>
          </w:tcPr>
          <w:p w14:paraId="61DF742E" w14:textId="77777777" w:rsidR="003155E9" w:rsidRDefault="003155E9" w:rsidP="00AF6F69">
            <w:pPr>
              <w:pStyle w:val="TAL"/>
              <w:rPr>
                <w:snapToGrid w:val="0"/>
                <w:lang w:eastAsia="zh-CN"/>
              </w:rPr>
            </w:pPr>
            <w:r w:rsidRPr="008870B7">
              <w:t>NG-RAN data Energy Efficiency</w:t>
            </w:r>
          </w:p>
        </w:tc>
        <w:tc>
          <w:tcPr>
            <w:tcW w:w="2943" w:type="pct"/>
          </w:tcPr>
          <w:p w14:paraId="5478FBCD" w14:textId="77777777" w:rsidR="003155E9" w:rsidRPr="00FD1EE7" w:rsidRDefault="003155E9" w:rsidP="00AF6F69">
            <w:pPr>
              <w:pStyle w:val="TAL"/>
              <w:rPr>
                <w:snapToGrid w:val="0"/>
              </w:rPr>
            </w:pPr>
            <w:r w:rsidRPr="008870B7">
              <w:t>Data Volume (DV) divided by Energy Consumption (EC) of the considered network elements.</w:t>
            </w:r>
          </w:p>
        </w:tc>
        <w:tc>
          <w:tcPr>
            <w:tcW w:w="899" w:type="pct"/>
          </w:tcPr>
          <w:p w14:paraId="4060C150" w14:textId="77777777" w:rsidR="003155E9" w:rsidRDefault="003155E9" w:rsidP="00AF6F69">
            <w:pPr>
              <w:pStyle w:val="TAL"/>
              <w:rPr>
                <w:lang w:eastAsia="zh-CN"/>
              </w:rPr>
            </w:pPr>
            <w:r>
              <w:rPr>
                <w:lang w:eastAsia="zh-CN"/>
              </w:rPr>
              <w:t xml:space="preserve">In </w:t>
            </w:r>
            <w:r w:rsidRPr="00046AC6">
              <w:rPr>
                <w:lang w:eastAsia="zh-CN"/>
              </w:rPr>
              <w:t>bit/J</w:t>
            </w:r>
            <w:r>
              <w:rPr>
                <w:lang w:eastAsia="zh-CN"/>
              </w:rPr>
              <w:t>.</w:t>
            </w:r>
          </w:p>
        </w:tc>
      </w:tr>
    </w:tbl>
    <w:p w14:paraId="1B3464B0" w14:textId="77777777" w:rsidR="003155E9" w:rsidRDefault="003155E9" w:rsidP="003155E9">
      <w:pPr>
        <w:tabs>
          <w:tab w:val="left" w:pos="530"/>
          <w:tab w:val="left" w:pos="2910"/>
        </w:tabs>
        <w:spacing w:after="120"/>
      </w:pPr>
    </w:p>
    <w:p w14:paraId="4407822A" w14:textId="77777777" w:rsidR="003155E9" w:rsidRDefault="003155E9" w:rsidP="003155E9">
      <w:pPr>
        <w:pStyle w:val="Heading6"/>
      </w:pPr>
      <w:bookmarkStart w:id="202" w:name="_Toc187393138"/>
      <w:r>
        <w:t>6.2.2.2.2.2</w:t>
      </w:r>
      <w:r>
        <w:tab/>
        <w:t>Control information</w:t>
      </w:r>
      <w:bookmarkEnd w:id="202"/>
    </w:p>
    <w:p w14:paraId="6F195102" w14:textId="77777777" w:rsidR="003155E9" w:rsidRDefault="003155E9" w:rsidP="003155E9">
      <w:pPr>
        <w:tabs>
          <w:tab w:val="left" w:pos="530"/>
          <w:tab w:val="left" w:pos="2910"/>
        </w:tabs>
        <w:spacing w:after="120"/>
      </w:pPr>
      <w:r>
        <w:t xml:space="preserve">The parameters in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t xml:space="preserve"> IOC, which is </w:t>
      </w:r>
      <w:r>
        <w:rPr>
          <w:lang w:eastAsia="zh-CN"/>
        </w:rPr>
        <w:t>defined in TS 28.541 [11],</w:t>
      </w:r>
      <w:r>
        <w:t xml:space="preserve"> are used to control the </w:t>
      </w:r>
      <w:r>
        <w:rPr>
          <w:lang w:eastAsia="zh-CN"/>
        </w:rPr>
        <w:t>Domain-</w:t>
      </w:r>
      <w:r>
        <w:t>SON ES functionality.</w:t>
      </w:r>
    </w:p>
    <w:p w14:paraId="3945AC11" w14:textId="77777777" w:rsidR="003155E9" w:rsidRDefault="003155E9" w:rsidP="003155E9">
      <w:pPr>
        <w:pStyle w:val="Heading5"/>
      </w:pPr>
      <w:bookmarkStart w:id="203" w:name="_Toc187393139"/>
      <w:r>
        <w:t>6.2.2.2.3</w:t>
      </w:r>
      <w:r>
        <w:tab/>
        <w:t>MnS Component Type C</w:t>
      </w:r>
      <w:bookmarkEnd w:id="203"/>
    </w:p>
    <w:p w14:paraId="40E6E935" w14:textId="77777777" w:rsidR="003155E9" w:rsidRDefault="003155E9" w:rsidP="003155E9">
      <w:pPr>
        <w:pStyle w:val="Heading6"/>
      </w:pPr>
      <w:bookmarkStart w:id="204" w:name="_Toc187393140"/>
      <w:r>
        <w:t>6.2.2.2.3.1</w:t>
      </w:r>
      <w:r>
        <w:tab/>
        <w:t>Parameters to be optimized</w:t>
      </w:r>
      <w:bookmarkEnd w:id="204"/>
    </w:p>
    <w:p w14:paraId="758D78B5" w14:textId="77777777" w:rsidR="003155E9" w:rsidRDefault="003155E9" w:rsidP="003155E9">
      <w:r>
        <w:t>This is out of the scope of the present document.</w:t>
      </w:r>
    </w:p>
    <w:p w14:paraId="4F5CAB84" w14:textId="77777777" w:rsidR="003155E9" w:rsidRDefault="003155E9" w:rsidP="003155E9">
      <w:pPr>
        <w:pStyle w:val="Heading6"/>
      </w:pPr>
      <w:bookmarkStart w:id="205" w:name="_Toc187393141"/>
      <w:r>
        <w:lastRenderedPageBreak/>
        <w:t>6.2.2.2.3.2</w:t>
      </w:r>
      <w:r>
        <w:tab/>
        <w:t>Performance measurements</w:t>
      </w:r>
      <w:bookmarkEnd w:id="205"/>
    </w:p>
    <w:p w14:paraId="312CD938" w14:textId="77777777" w:rsidR="003155E9" w:rsidRDefault="003155E9" w:rsidP="003155E9">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Domain-centralized </w:t>
      </w:r>
      <w:r>
        <w:t>SON ES</w:t>
      </w:r>
      <w:r>
        <w:rPr>
          <w:lang w:val="en-US"/>
        </w:rPr>
        <w:t xml:space="preserve"> </w:t>
      </w:r>
      <w:r>
        <w:rPr>
          <w:lang w:eastAsia="zh-CN"/>
        </w:rPr>
        <w:t xml:space="preserve">are captured in Table </w:t>
      </w:r>
      <w:r>
        <w:t>6.2.2.2</w:t>
      </w:r>
      <w:r w:rsidRPr="0040170A">
        <w:t>.</w:t>
      </w:r>
      <w:r>
        <w:t>3.2</w:t>
      </w:r>
      <w:r>
        <w:rPr>
          <w:rFonts w:hint="eastAsia"/>
        </w:rPr>
        <w:t>-1</w:t>
      </w:r>
      <w:r>
        <w:rPr>
          <w:lang w:eastAsia="zh-CN"/>
        </w:rPr>
        <w:t>:</w:t>
      </w:r>
    </w:p>
    <w:p w14:paraId="20961343" w14:textId="77777777" w:rsidR="003155E9" w:rsidRDefault="003155E9" w:rsidP="003155E9">
      <w:pPr>
        <w:pStyle w:val="TH"/>
      </w:pPr>
      <w:r>
        <w:lastRenderedPageBreak/>
        <w:t>Table</w:t>
      </w:r>
      <w:r>
        <w:rPr>
          <w:rFonts w:hint="eastAsia"/>
        </w:rPr>
        <w:t xml:space="preserve"> </w:t>
      </w:r>
      <w:r w:rsidRPr="0040170A">
        <w:t>6.2.</w:t>
      </w:r>
      <w:r>
        <w:t>2.2</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3155E9" w14:paraId="0892B871" w14:textId="77777777" w:rsidTr="00AF6F69">
        <w:trPr>
          <w:jc w:val="center"/>
        </w:trPr>
        <w:tc>
          <w:tcPr>
            <w:tcW w:w="2718" w:type="dxa"/>
          </w:tcPr>
          <w:p w14:paraId="386DA39E" w14:textId="77777777" w:rsidR="003155E9" w:rsidRDefault="003155E9" w:rsidP="00AF6F69">
            <w:pPr>
              <w:pStyle w:val="TAH"/>
              <w:widowControl w:val="0"/>
              <w:rPr>
                <w:lang w:eastAsia="zh-CN"/>
              </w:rPr>
            </w:pPr>
            <w:r>
              <w:rPr>
                <w:rFonts w:hint="eastAsia"/>
                <w:lang w:eastAsia="zh-CN"/>
              </w:rPr>
              <w:t>Performance measurement</w:t>
            </w:r>
            <w:r>
              <w:rPr>
                <w:lang w:eastAsia="zh-CN"/>
              </w:rPr>
              <w:t>s</w:t>
            </w:r>
          </w:p>
        </w:tc>
        <w:tc>
          <w:tcPr>
            <w:tcW w:w="3966" w:type="dxa"/>
          </w:tcPr>
          <w:p w14:paraId="612AB9AA" w14:textId="77777777" w:rsidR="003155E9" w:rsidRDefault="003155E9" w:rsidP="00AF6F69">
            <w:pPr>
              <w:pStyle w:val="TAH"/>
              <w:widowControl w:val="0"/>
              <w:rPr>
                <w:lang w:eastAsia="zh-CN"/>
              </w:rPr>
            </w:pPr>
            <w:r>
              <w:rPr>
                <w:rFonts w:hint="eastAsia"/>
                <w:lang w:eastAsia="zh-CN"/>
              </w:rPr>
              <w:t>Description</w:t>
            </w:r>
          </w:p>
        </w:tc>
        <w:tc>
          <w:tcPr>
            <w:tcW w:w="2553" w:type="dxa"/>
          </w:tcPr>
          <w:p w14:paraId="3F21A3B9" w14:textId="77777777" w:rsidR="003155E9" w:rsidRDefault="003155E9" w:rsidP="00AF6F69">
            <w:pPr>
              <w:pStyle w:val="TAH"/>
              <w:widowControl w:val="0"/>
              <w:rPr>
                <w:lang w:eastAsia="zh-CN"/>
              </w:rPr>
            </w:pPr>
            <w:r>
              <w:rPr>
                <w:rFonts w:hint="eastAsia"/>
                <w:lang w:eastAsia="zh-CN"/>
              </w:rPr>
              <w:t>Related targets</w:t>
            </w:r>
          </w:p>
        </w:tc>
      </w:tr>
      <w:tr w:rsidR="003155E9" w14:paraId="60773AE1" w14:textId="77777777" w:rsidTr="00AF6F69">
        <w:trPr>
          <w:jc w:val="center"/>
        </w:trPr>
        <w:tc>
          <w:tcPr>
            <w:tcW w:w="2718" w:type="dxa"/>
          </w:tcPr>
          <w:p w14:paraId="7FBA7E6B" w14:textId="77777777" w:rsidR="003155E9" w:rsidRDefault="003155E9" w:rsidP="00AF6F69">
            <w:pPr>
              <w:pStyle w:val="TAL"/>
              <w:widowControl w:val="0"/>
              <w:rPr>
                <w:highlight w:val="yellow"/>
              </w:rPr>
            </w:pPr>
            <w:r w:rsidRPr="00235995">
              <w:t>DRB.PdcpSduVolumeDL_Filter</w:t>
            </w:r>
          </w:p>
        </w:tc>
        <w:tc>
          <w:tcPr>
            <w:tcW w:w="3966" w:type="dxa"/>
          </w:tcPr>
          <w:p w14:paraId="3090D7FE" w14:textId="77777777" w:rsidR="003155E9" w:rsidRDefault="003155E9" w:rsidP="00AF6F69">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3FBAEE56" w14:textId="77777777" w:rsidR="003155E9" w:rsidRDefault="003155E9" w:rsidP="00AF6F69">
            <w:pPr>
              <w:pStyle w:val="TAL"/>
              <w:widowControl w:val="0"/>
            </w:pPr>
            <w:r>
              <w:t xml:space="preserve">In case of </w:t>
            </w:r>
            <w:r w:rsidRPr="00D413C2">
              <w:t>non-split gNBs</w:t>
            </w:r>
            <w:r>
              <w:t>.</w:t>
            </w:r>
          </w:p>
        </w:tc>
        <w:tc>
          <w:tcPr>
            <w:tcW w:w="2553" w:type="dxa"/>
          </w:tcPr>
          <w:p w14:paraId="01562287" w14:textId="77777777" w:rsidR="003155E9" w:rsidRDefault="003155E9" w:rsidP="00AF6F69">
            <w:pPr>
              <w:pStyle w:val="TAL"/>
              <w:widowControl w:val="0"/>
            </w:pPr>
            <w:r w:rsidRPr="008870B7">
              <w:t>NG-RAN data Energy Efficiency</w:t>
            </w:r>
          </w:p>
        </w:tc>
      </w:tr>
      <w:tr w:rsidR="003155E9" w14:paraId="545D020E" w14:textId="77777777" w:rsidTr="00AF6F69">
        <w:trPr>
          <w:jc w:val="center"/>
        </w:trPr>
        <w:tc>
          <w:tcPr>
            <w:tcW w:w="2718" w:type="dxa"/>
          </w:tcPr>
          <w:p w14:paraId="591ABF87" w14:textId="77777777" w:rsidR="003155E9" w:rsidRDefault="003155E9" w:rsidP="00AF6F69">
            <w:pPr>
              <w:pStyle w:val="TAL"/>
              <w:widowControl w:val="0"/>
            </w:pPr>
            <w:r w:rsidRPr="00235995">
              <w:t>DRB.PdcpSduVolumeUL_Filter</w:t>
            </w:r>
          </w:p>
        </w:tc>
        <w:tc>
          <w:tcPr>
            <w:tcW w:w="3966" w:type="dxa"/>
          </w:tcPr>
          <w:p w14:paraId="723271A9" w14:textId="77777777" w:rsidR="003155E9" w:rsidRDefault="003155E9" w:rsidP="00AF6F69">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143F5583" w14:textId="77777777" w:rsidR="003155E9" w:rsidRDefault="003155E9" w:rsidP="00AF6F69">
            <w:pPr>
              <w:pStyle w:val="TAL"/>
              <w:widowControl w:val="0"/>
            </w:pPr>
            <w:r>
              <w:t xml:space="preserve">In case of </w:t>
            </w:r>
            <w:r w:rsidRPr="00D413C2">
              <w:t>non-split gNBs</w:t>
            </w:r>
            <w:r>
              <w:t>.</w:t>
            </w:r>
          </w:p>
        </w:tc>
        <w:tc>
          <w:tcPr>
            <w:tcW w:w="2553" w:type="dxa"/>
          </w:tcPr>
          <w:p w14:paraId="5CC03278" w14:textId="77777777" w:rsidR="003155E9" w:rsidRPr="00E26D78" w:rsidRDefault="003155E9" w:rsidP="00AF6F69">
            <w:pPr>
              <w:pStyle w:val="TAL"/>
              <w:widowControl w:val="0"/>
              <w:rPr>
                <w:snapToGrid w:val="0"/>
              </w:rPr>
            </w:pPr>
            <w:r w:rsidRPr="008870B7">
              <w:t>NG-RAN data Energy Efficiency</w:t>
            </w:r>
          </w:p>
        </w:tc>
      </w:tr>
      <w:tr w:rsidR="003155E9" w14:paraId="7577187D" w14:textId="77777777" w:rsidTr="00AF6F69">
        <w:trPr>
          <w:jc w:val="center"/>
        </w:trPr>
        <w:tc>
          <w:tcPr>
            <w:tcW w:w="2718" w:type="dxa"/>
          </w:tcPr>
          <w:p w14:paraId="0F24B279" w14:textId="77777777" w:rsidR="003155E9" w:rsidRPr="00B756D4" w:rsidRDefault="003155E9" w:rsidP="00AF6F69">
            <w:pPr>
              <w:pStyle w:val="TAL"/>
              <w:widowControl w:val="0"/>
            </w:pPr>
            <w:r w:rsidRPr="008C50B9">
              <w:t>DL Cell PDCP SDU Data Volume on X2 Interface</w:t>
            </w:r>
          </w:p>
        </w:tc>
        <w:tc>
          <w:tcPr>
            <w:tcW w:w="3966" w:type="dxa"/>
          </w:tcPr>
          <w:p w14:paraId="0DDF8834" w14:textId="77777777" w:rsidR="003155E9" w:rsidRDefault="003155E9" w:rsidP="00AF6F69">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5378E7DD"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6063F33B" w14:textId="77777777" w:rsidR="003155E9" w:rsidRPr="00E26D78" w:rsidRDefault="003155E9" w:rsidP="00AF6F69">
            <w:pPr>
              <w:pStyle w:val="TAL"/>
              <w:widowControl w:val="0"/>
              <w:rPr>
                <w:snapToGrid w:val="0"/>
              </w:rPr>
            </w:pPr>
            <w:r w:rsidRPr="008870B7">
              <w:t>NG-RAN data Energy Efficiency</w:t>
            </w:r>
          </w:p>
        </w:tc>
      </w:tr>
      <w:tr w:rsidR="003155E9" w14:paraId="0A720179" w14:textId="77777777" w:rsidTr="00AF6F69">
        <w:trPr>
          <w:jc w:val="center"/>
        </w:trPr>
        <w:tc>
          <w:tcPr>
            <w:tcW w:w="2718" w:type="dxa"/>
          </w:tcPr>
          <w:p w14:paraId="74F36F7D" w14:textId="77777777" w:rsidR="003155E9" w:rsidRPr="00B756D4" w:rsidRDefault="003155E9" w:rsidP="00AF6F69">
            <w:pPr>
              <w:pStyle w:val="TAL"/>
              <w:widowControl w:val="0"/>
            </w:pPr>
            <w:r w:rsidRPr="008C50B9">
              <w:t>DL Cell PDCP SDU Data Volume on Xn Interface</w:t>
            </w:r>
          </w:p>
        </w:tc>
        <w:tc>
          <w:tcPr>
            <w:tcW w:w="3966" w:type="dxa"/>
          </w:tcPr>
          <w:p w14:paraId="3A0906D2" w14:textId="77777777" w:rsidR="003155E9" w:rsidRDefault="003155E9" w:rsidP="00AF6F69">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07577C3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4245CA63" w14:textId="77777777" w:rsidR="003155E9" w:rsidRPr="00E26D78" w:rsidRDefault="003155E9" w:rsidP="00AF6F69">
            <w:pPr>
              <w:pStyle w:val="TAL"/>
              <w:widowControl w:val="0"/>
              <w:rPr>
                <w:snapToGrid w:val="0"/>
              </w:rPr>
            </w:pPr>
            <w:r w:rsidRPr="008870B7">
              <w:t>NG-RAN data Energy Efficiency</w:t>
            </w:r>
          </w:p>
        </w:tc>
      </w:tr>
      <w:tr w:rsidR="003155E9" w14:paraId="0EF8BF1D" w14:textId="77777777" w:rsidTr="00AF6F69">
        <w:trPr>
          <w:jc w:val="center"/>
        </w:trPr>
        <w:tc>
          <w:tcPr>
            <w:tcW w:w="2718" w:type="dxa"/>
          </w:tcPr>
          <w:p w14:paraId="52AF39B3" w14:textId="77777777" w:rsidR="003155E9" w:rsidRPr="00B756D4" w:rsidRDefault="003155E9" w:rsidP="00AF6F69">
            <w:pPr>
              <w:pStyle w:val="TAL"/>
              <w:widowControl w:val="0"/>
            </w:pPr>
            <w:r w:rsidRPr="008C50B9">
              <w:t>UL Cell PDCP SDU Data Volume on X2 Interface</w:t>
            </w:r>
          </w:p>
        </w:tc>
        <w:tc>
          <w:tcPr>
            <w:tcW w:w="3966" w:type="dxa"/>
          </w:tcPr>
          <w:p w14:paraId="27457174" w14:textId="77777777" w:rsidR="003155E9" w:rsidRDefault="003155E9" w:rsidP="00AF6F69">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2E1E386C"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5867536F" w14:textId="77777777" w:rsidR="003155E9" w:rsidRPr="00E26D78" w:rsidRDefault="003155E9" w:rsidP="00AF6F69">
            <w:pPr>
              <w:pStyle w:val="TAL"/>
              <w:widowControl w:val="0"/>
              <w:rPr>
                <w:snapToGrid w:val="0"/>
              </w:rPr>
            </w:pPr>
            <w:r w:rsidRPr="008870B7">
              <w:t>NG-RAN data Energy Efficiency</w:t>
            </w:r>
          </w:p>
        </w:tc>
      </w:tr>
      <w:tr w:rsidR="003155E9" w14:paraId="3B762AC6" w14:textId="77777777" w:rsidTr="00AF6F69">
        <w:trPr>
          <w:jc w:val="center"/>
        </w:trPr>
        <w:tc>
          <w:tcPr>
            <w:tcW w:w="2718" w:type="dxa"/>
          </w:tcPr>
          <w:p w14:paraId="77C883B0" w14:textId="77777777" w:rsidR="003155E9" w:rsidRPr="00B756D4" w:rsidRDefault="003155E9" w:rsidP="00AF6F69">
            <w:pPr>
              <w:pStyle w:val="TAL"/>
              <w:widowControl w:val="0"/>
            </w:pPr>
            <w:r w:rsidRPr="008C50B9">
              <w:t>UL Cell PDCP SDU Data Volume on Xn Interface</w:t>
            </w:r>
          </w:p>
        </w:tc>
        <w:tc>
          <w:tcPr>
            <w:tcW w:w="3966" w:type="dxa"/>
          </w:tcPr>
          <w:p w14:paraId="6270F411" w14:textId="77777777" w:rsidR="003155E9" w:rsidRDefault="003155E9" w:rsidP="00AF6F69">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22501734" w14:textId="77777777" w:rsidR="003155E9" w:rsidRPr="00B756D4" w:rsidRDefault="003155E9" w:rsidP="00AF6F69">
            <w:pPr>
              <w:pStyle w:val="TAL"/>
              <w:widowControl w:val="0"/>
            </w:pPr>
            <w:r>
              <w:t xml:space="preserve">In case of </w:t>
            </w:r>
            <w:r w:rsidRPr="000C6C5C">
              <w:t>non-split</w:t>
            </w:r>
            <w:r w:rsidRPr="00D413C2">
              <w:t xml:space="preserve"> gNBs</w:t>
            </w:r>
            <w:r>
              <w:t>.</w:t>
            </w:r>
          </w:p>
        </w:tc>
        <w:tc>
          <w:tcPr>
            <w:tcW w:w="2553" w:type="dxa"/>
          </w:tcPr>
          <w:p w14:paraId="7596F65C" w14:textId="77777777" w:rsidR="003155E9" w:rsidRPr="00E26D78" w:rsidRDefault="003155E9" w:rsidP="00AF6F69">
            <w:pPr>
              <w:pStyle w:val="TAL"/>
              <w:widowControl w:val="0"/>
              <w:rPr>
                <w:snapToGrid w:val="0"/>
              </w:rPr>
            </w:pPr>
            <w:r w:rsidRPr="008870B7">
              <w:t>NG-RAN data Energy Efficiency</w:t>
            </w:r>
          </w:p>
        </w:tc>
      </w:tr>
      <w:tr w:rsidR="003155E9" w14:paraId="136BAE07" w14:textId="77777777" w:rsidTr="00AF6F69">
        <w:trPr>
          <w:jc w:val="center"/>
        </w:trPr>
        <w:tc>
          <w:tcPr>
            <w:tcW w:w="2718" w:type="dxa"/>
          </w:tcPr>
          <w:p w14:paraId="3F53B171" w14:textId="77777777" w:rsidR="003155E9" w:rsidRPr="008C50B9" w:rsidRDefault="003155E9" w:rsidP="00AF6F69">
            <w:pPr>
              <w:pStyle w:val="TAL"/>
              <w:widowControl w:val="0"/>
            </w:pPr>
            <w:r>
              <w:rPr>
                <w:lang w:val="fr-FR"/>
              </w:rPr>
              <w:t>DRB.F1uPdcpSduVolumeDL_Filter</w:t>
            </w:r>
          </w:p>
        </w:tc>
        <w:tc>
          <w:tcPr>
            <w:tcW w:w="3966" w:type="dxa"/>
          </w:tcPr>
          <w:p w14:paraId="08CB08C8"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01C9421" w14:textId="77777777" w:rsidR="003155E9" w:rsidRPr="008870B7" w:rsidRDefault="003155E9" w:rsidP="00AF6F69">
            <w:pPr>
              <w:pStyle w:val="TAL"/>
              <w:widowControl w:val="0"/>
            </w:pPr>
            <w:r w:rsidRPr="00880553">
              <w:t>NG-RAN data Energy Efficiency</w:t>
            </w:r>
          </w:p>
        </w:tc>
      </w:tr>
      <w:tr w:rsidR="003155E9" w14:paraId="7C4EB0E2" w14:textId="77777777" w:rsidTr="00AF6F69">
        <w:trPr>
          <w:jc w:val="center"/>
        </w:trPr>
        <w:tc>
          <w:tcPr>
            <w:tcW w:w="2718" w:type="dxa"/>
          </w:tcPr>
          <w:p w14:paraId="24FFF5B9" w14:textId="77777777" w:rsidR="003155E9" w:rsidRPr="008C50B9" w:rsidRDefault="003155E9" w:rsidP="00AF6F69">
            <w:pPr>
              <w:pStyle w:val="TAL"/>
              <w:widowControl w:val="0"/>
            </w:pPr>
            <w:r>
              <w:rPr>
                <w:lang w:val="fr-FR"/>
              </w:rPr>
              <w:t>DRB.XnuPdcpSduVolumeDL_Filter</w:t>
            </w:r>
          </w:p>
        </w:tc>
        <w:tc>
          <w:tcPr>
            <w:tcW w:w="3966" w:type="dxa"/>
          </w:tcPr>
          <w:p w14:paraId="0A827002"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490FC03D" w14:textId="77777777" w:rsidR="003155E9" w:rsidRPr="008870B7" w:rsidRDefault="003155E9" w:rsidP="00AF6F69">
            <w:pPr>
              <w:pStyle w:val="TAL"/>
              <w:widowControl w:val="0"/>
            </w:pPr>
            <w:r w:rsidRPr="00880553">
              <w:t>NG-RAN data Energy Efficiency</w:t>
            </w:r>
          </w:p>
        </w:tc>
      </w:tr>
      <w:tr w:rsidR="003155E9" w14:paraId="71657CF5" w14:textId="77777777" w:rsidTr="00AF6F69">
        <w:trPr>
          <w:jc w:val="center"/>
        </w:trPr>
        <w:tc>
          <w:tcPr>
            <w:tcW w:w="2718" w:type="dxa"/>
          </w:tcPr>
          <w:p w14:paraId="71E4CE4D" w14:textId="77777777" w:rsidR="003155E9" w:rsidRPr="008C50B9" w:rsidRDefault="003155E9" w:rsidP="00AF6F69">
            <w:pPr>
              <w:pStyle w:val="TAL"/>
              <w:widowControl w:val="0"/>
            </w:pPr>
            <w:r>
              <w:rPr>
                <w:lang w:val="fr-FR"/>
              </w:rPr>
              <w:t>DRB.X2uPdcpSduVolumeDL_Filter</w:t>
            </w:r>
          </w:p>
        </w:tc>
        <w:tc>
          <w:tcPr>
            <w:tcW w:w="3966" w:type="dxa"/>
          </w:tcPr>
          <w:p w14:paraId="71CB5814" w14:textId="77777777" w:rsidR="003155E9" w:rsidRPr="008C50B9" w:rsidRDefault="003155E9" w:rsidP="00AF6F69">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20FEFE10" w14:textId="77777777" w:rsidR="003155E9" w:rsidRPr="008870B7" w:rsidRDefault="003155E9" w:rsidP="00AF6F69">
            <w:pPr>
              <w:pStyle w:val="TAL"/>
              <w:widowControl w:val="0"/>
            </w:pPr>
            <w:r w:rsidRPr="00880553">
              <w:t>NG-RAN data Energy Efficiency</w:t>
            </w:r>
          </w:p>
        </w:tc>
      </w:tr>
      <w:tr w:rsidR="003155E9" w14:paraId="1907DA05" w14:textId="77777777" w:rsidTr="00AF6F69">
        <w:trPr>
          <w:jc w:val="center"/>
        </w:trPr>
        <w:tc>
          <w:tcPr>
            <w:tcW w:w="2718" w:type="dxa"/>
          </w:tcPr>
          <w:p w14:paraId="5D77B857" w14:textId="77777777" w:rsidR="003155E9" w:rsidRPr="008C50B9" w:rsidRDefault="003155E9" w:rsidP="00AF6F69">
            <w:pPr>
              <w:pStyle w:val="TAL"/>
              <w:widowControl w:val="0"/>
            </w:pPr>
            <w:r>
              <w:rPr>
                <w:lang w:val="fr-FR"/>
              </w:rPr>
              <w:t>DRB.F1uPdcpSduVolumeUL_Filter</w:t>
            </w:r>
          </w:p>
        </w:tc>
        <w:tc>
          <w:tcPr>
            <w:tcW w:w="3966" w:type="dxa"/>
          </w:tcPr>
          <w:p w14:paraId="54E7CCD4" w14:textId="77777777" w:rsidR="003155E9" w:rsidRPr="008C50B9" w:rsidRDefault="003155E9" w:rsidP="00AF6F69">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5BA9B815" w14:textId="77777777" w:rsidR="003155E9" w:rsidRPr="008870B7" w:rsidRDefault="003155E9" w:rsidP="00AF6F69">
            <w:pPr>
              <w:pStyle w:val="TAL"/>
              <w:widowControl w:val="0"/>
            </w:pPr>
            <w:r w:rsidRPr="00880553">
              <w:t>NG-RAN data Energy Efficiency</w:t>
            </w:r>
          </w:p>
        </w:tc>
      </w:tr>
      <w:tr w:rsidR="003155E9" w14:paraId="03C91A37" w14:textId="77777777" w:rsidTr="00AF6F69">
        <w:trPr>
          <w:jc w:val="center"/>
        </w:trPr>
        <w:tc>
          <w:tcPr>
            <w:tcW w:w="2718" w:type="dxa"/>
          </w:tcPr>
          <w:p w14:paraId="5D43A3DE" w14:textId="77777777" w:rsidR="003155E9" w:rsidRPr="008C50B9" w:rsidRDefault="003155E9" w:rsidP="00AF6F69">
            <w:pPr>
              <w:pStyle w:val="TAL"/>
              <w:widowControl w:val="0"/>
            </w:pPr>
            <w:r>
              <w:rPr>
                <w:lang w:val="fr-FR"/>
              </w:rPr>
              <w:t>DRB.XnuPdcpSduVolumeUL_Filter</w:t>
            </w:r>
          </w:p>
        </w:tc>
        <w:tc>
          <w:tcPr>
            <w:tcW w:w="3966" w:type="dxa"/>
          </w:tcPr>
          <w:p w14:paraId="06F26261"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1BB4D7D7" w14:textId="77777777" w:rsidR="003155E9" w:rsidRPr="008870B7" w:rsidRDefault="003155E9" w:rsidP="00AF6F69">
            <w:pPr>
              <w:pStyle w:val="TAL"/>
              <w:widowControl w:val="0"/>
            </w:pPr>
            <w:r w:rsidRPr="00880553">
              <w:lastRenderedPageBreak/>
              <w:t>NG-RAN data Energy Efficiency</w:t>
            </w:r>
          </w:p>
        </w:tc>
      </w:tr>
      <w:tr w:rsidR="003155E9" w14:paraId="76D50C04" w14:textId="77777777" w:rsidTr="00AF6F69">
        <w:trPr>
          <w:jc w:val="center"/>
        </w:trPr>
        <w:tc>
          <w:tcPr>
            <w:tcW w:w="2718" w:type="dxa"/>
          </w:tcPr>
          <w:p w14:paraId="54FF71EB" w14:textId="77777777" w:rsidR="003155E9" w:rsidRPr="008C50B9" w:rsidRDefault="003155E9" w:rsidP="00AF6F69">
            <w:pPr>
              <w:pStyle w:val="TAL"/>
              <w:widowControl w:val="0"/>
            </w:pPr>
            <w:r>
              <w:rPr>
                <w:lang w:val="fr-FR"/>
              </w:rPr>
              <w:t>DRB.X2uPdcpSduVolumeUL_Filter</w:t>
            </w:r>
          </w:p>
        </w:tc>
        <w:tc>
          <w:tcPr>
            <w:tcW w:w="3966" w:type="dxa"/>
          </w:tcPr>
          <w:p w14:paraId="66C21837" w14:textId="77777777" w:rsidR="003155E9" w:rsidRPr="008C50B9" w:rsidRDefault="003155E9" w:rsidP="00AF6F69">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3F27D9A3" w14:textId="77777777" w:rsidR="003155E9" w:rsidRPr="008870B7" w:rsidRDefault="003155E9" w:rsidP="00AF6F69">
            <w:pPr>
              <w:pStyle w:val="TAL"/>
              <w:widowControl w:val="0"/>
            </w:pPr>
            <w:r w:rsidRPr="00880553">
              <w:t>NG-RAN data Energy Efficiency</w:t>
            </w:r>
          </w:p>
        </w:tc>
      </w:tr>
      <w:tr w:rsidR="003155E9" w14:paraId="30E5CF50" w14:textId="77777777" w:rsidTr="00AF6F69">
        <w:trPr>
          <w:jc w:val="center"/>
        </w:trPr>
        <w:tc>
          <w:tcPr>
            <w:tcW w:w="2718" w:type="dxa"/>
          </w:tcPr>
          <w:p w14:paraId="663AF26E" w14:textId="77777777" w:rsidR="003155E9" w:rsidRPr="00B756D4" w:rsidRDefault="003155E9" w:rsidP="00AF6F69">
            <w:pPr>
              <w:pStyle w:val="TAL"/>
              <w:widowControl w:val="0"/>
            </w:pPr>
            <w:r w:rsidRPr="00DB5306">
              <w:t>PNF Energy consumption</w:t>
            </w:r>
          </w:p>
        </w:tc>
        <w:tc>
          <w:tcPr>
            <w:tcW w:w="3966" w:type="dxa"/>
          </w:tcPr>
          <w:p w14:paraId="7E736543" w14:textId="77777777" w:rsidR="003155E9" w:rsidRPr="00B756D4" w:rsidRDefault="003155E9" w:rsidP="00AF6F69">
            <w:pPr>
              <w:pStyle w:val="TAL"/>
              <w:widowControl w:val="0"/>
            </w:pPr>
            <w:r>
              <w:t>E</w:t>
            </w:r>
            <w:r w:rsidRPr="008C6C3A">
              <w:t>nergy consumed</w:t>
            </w:r>
            <w:r>
              <w:t xml:space="preserve"> – see clause </w:t>
            </w:r>
            <w:r w:rsidRPr="008C6C3A">
              <w:t>5.1.1.19.3</w:t>
            </w:r>
            <w:r>
              <w:t xml:space="preserve"> of TS 28.552 [15]</w:t>
            </w:r>
          </w:p>
        </w:tc>
        <w:tc>
          <w:tcPr>
            <w:tcW w:w="2553" w:type="dxa"/>
          </w:tcPr>
          <w:p w14:paraId="2C00AC7C" w14:textId="77777777" w:rsidR="003155E9" w:rsidRPr="00E26D78" w:rsidRDefault="003155E9" w:rsidP="00AF6F69">
            <w:pPr>
              <w:pStyle w:val="TAL"/>
              <w:widowControl w:val="0"/>
              <w:rPr>
                <w:snapToGrid w:val="0"/>
              </w:rPr>
            </w:pPr>
            <w:r w:rsidRPr="008870B7">
              <w:t>NG-RAN data Energy Efficiency</w:t>
            </w:r>
          </w:p>
        </w:tc>
      </w:tr>
    </w:tbl>
    <w:p w14:paraId="7B4F07BA" w14:textId="77777777" w:rsidR="003155E9" w:rsidRPr="00AA5C1E" w:rsidRDefault="003155E9" w:rsidP="00AA5C1E">
      <w:pPr>
        <w:rPr>
          <w:lang w:val="en-US" w:eastAsia="zh-CN"/>
        </w:rPr>
      </w:pPr>
    </w:p>
    <w:p w14:paraId="21E85858" w14:textId="77777777" w:rsidR="009551F8" w:rsidRDefault="00AA5C1E" w:rsidP="009551F8">
      <w:pPr>
        <w:pStyle w:val="Heading3"/>
      </w:pPr>
      <w:bookmarkStart w:id="206" w:name="_Toc34300974"/>
      <w:bookmarkStart w:id="207" w:name="_Toc43730803"/>
      <w:bookmarkStart w:id="208" w:name="_Toc187393142"/>
      <w:r>
        <w:t>6</w:t>
      </w:r>
      <w:r w:rsidR="009551F8">
        <w:t>.2.3</w:t>
      </w:r>
      <w:r w:rsidR="009551F8">
        <w:tab/>
        <w:t>Distributed energy saving solution</w:t>
      </w:r>
      <w:bookmarkEnd w:id="206"/>
      <w:bookmarkEnd w:id="207"/>
      <w:bookmarkEnd w:id="208"/>
    </w:p>
    <w:p w14:paraId="6991DF7D" w14:textId="77777777" w:rsidR="008B4A94" w:rsidRDefault="008B4A94" w:rsidP="00561A44">
      <w:pPr>
        <w:pStyle w:val="Heading4"/>
      </w:pPr>
      <w:bookmarkStart w:id="209" w:name="_Toc35938297"/>
      <w:bookmarkStart w:id="210" w:name="_Toc27411315"/>
      <w:bookmarkStart w:id="211" w:name="_Toc43730804"/>
      <w:bookmarkStart w:id="212" w:name="_Toc187393143"/>
      <w:r>
        <w:t>6.2.3.0</w:t>
      </w:r>
      <w:r>
        <w:tab/>
        <w:t>Management service components used for D</w:t>
      </w:r>
      <w:r w:rsidR="003155E9">
        <w:t xml:space="preserve">istributed </w:t>
      </w:r>
      <w:r>
        <w:t>SON ES</w:t>
      </w:r>
      <w:bookmarkEnd w:id="209"/>
      <w:bookmarkEnd w:id="210"/>
      <w:r>
        <w:t xml:space="preserve"> solution</w:t>
      </w:r>
      <w:bookmarkEnd w:id="211"/>
      <w:bookmarkEnd w:id="212"/>
    </w:p>
    <w:p w14:paraId="1C37AF1B" w14:textId="77777777" w:rsidR="008B4A94" w:rsidRPr="008B4A94" w:rsidRDefault="008B4A94" w:rsidP="00561A44">
      <w:r>
        <w:t xml:space="preserve">The MnS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1F45597B" w14:textId="77777777" w:rsidR="00DB0958" w:rsidRDefault="00DB0958" w:rsidP="00DB0958">
      <w:pPr>
        <w:pStyle w:val="Heading4"/>
      </w:pPr>
      <w:bookmarkStart w:id="213" w:name="_Toc34300975"/>
      <w:bookmarkStart w:id="214" w:name="_Toc43730805"/>
      <w:bookmarkStart w:id="215" w:name="_Toc187393144"/>
      <w:r>
        <w:t>6.2.3.1</w:t>
      </w:r>
      <w:r>
        <w:tab/>
        <w:t>Management services</w:t>
      </w:r>
      <w:bookmarkEnd w:id="213"/>
      <w:bookmarkEnd w:id="214"/>
      <w:bookmarkEnd w:id="215"/>
    </w:p>
    <w:p w14:paraId="42867FC7" w14:textId="77777777" w:rsidR="00DB0958" w:rsidRPr="005D21A5" w:rsidRDefault="00DB0958" w:rsidP="00DB0958">
      <w:pPr>
        <w:pStyle w:val="Heading5"/>
      </w:pPr>
      <w:bookmarkStart w:id="216" w:name="_Toc34300976"/>
      <w:bookmarkStart w:id="217" w:name="_Toc43730806"/>
      <w:bookmarkStart w:id="218" w:name="_Toc187393145"/>
      <w:r>
        <w:t>6.2.3.1.1</w:t>
      </w:r>
      <w:r w:rsidRPr="00E1626B">
        <w:tab/>
      </w:r>
      <w:r>
        <w:t>MnS component type A</w:t>
      </w:r>
      <w:bookmarkEnd w:id="216"/>
      <w:bookmarkEnd w:id="217"/>
      <w:bookmarkEnd w:id="218"/>
    </w:p>
    <w:p w14:paraId="3CE0C2B2"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55EDD59B" w14:textId="77777777" w:rsidTr="006049BA">
        <w:trPr>
          <w:jc w:val="center"/>
        </w:trPr>
        <w:tc>
          <w:tcPr>
            <w:tcW w:w="4379" w:type="dxa"/>
            <w:shd w:val="pct15" w:color="auto" w:fill="FFFFFF"/>
          </w:tcPr>
          <w:p w14:paraId="1599F27F" w14:textId="77777777" w:rsidR="00DB0958" w:rsidRPr="00215D3C" w:rsidRDefault="00DB0958" w:rsidP="006049BA">
            <w:pPr>
              <w:pStyle w:val="TAH"/>
            </w:pPr>
            <w:r w:rsidRPr="00343FC5">
              <w:rPr>
                <w:lang w:eastAsia="zh-CN"/>
              </w:rPr>
              <w:t>MnS Component Type A</w:t>
            </w:r>
          </w:p>
        </w:tc>
        <w:tc>
          <w:tcPr>
            <w:tcW w:w="2799" w:type="dxa"/>
            <w:shd w:val="pct15" w:color="auto" w:fill="FFFFFF"/>
          </w:tcPr>
          <w:p w14:paraId="4DF89EB8" w14:textId="77777777" w:rsidR="00DB0958" w:rsidRPr="00215D3C" w:rsidRDefault="00DB0958" w:rsidP="006049BA">
            <w:pPr>
              <w:pStyle w:val="TAH"/>
            </w:pPr>
            <w:r w:rsidRPr="00343FC5">
              <w:rPr>
                <w:lang w:eastAsia="zh-CN"/>
              </w:rPr>
              <w:t>Note</w:t>
            </w:r>
          </w:p>
        </w:tc>
      </w:tr>
      <w:tr w:rsidR="00DB0958" w:rsidRPr="00215D3C" w14:paraId="1859CEC4" w14:textId="77777777" w:rsidTr="006049BA">
        <w:trPr>
          <w:jc w:val="center"/>
        </w:trPr>
        <w:tc>
          <w:tcPr>
            <w:tcW w:w="4379" w:type="dxa"/>
          </w:tcPr>
          <w:p w14:paraId="20287034"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4A654D03"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r w:rsidRPr="00313116">
              <w:rPr>
                <w:rFonts w:ascii="Courier New" w:eastAsia="SimSun" w:hAnsi="Courier New" w:cs="Courier New"/>
                <w:sz w:val="18"/>
              </w:rPr>
              <w:t>createMOI</w:t>
            </w:r>
          </w:p>
          <w:p w14:paraId="2B4848ED" w14:textId="77777777" w:rsidR="00DB0958" w:rsidRPr="00D57B46" w:rsidRDefault="00DB0958" w:rsidP="006049BA">
            <w:pPr>
              <w:spacing w:after="120"/>
              <w:rPr>
                <w:lang w:eastAsia="zh-CN"/>
              </w:rPr>
            </w:pPr>
            <w:r w:rsidRPr="00D57B46">
              <w:rPr>
                <w:sz w:val="18"/>
                <w:szCs w:val="18"/>
                <w:lang w:eastAsia="zh-CN"/>
              </w:rPr>
              <w:t xml:space="preserve">- </w:t>
            </w:r>
            <w:r w:rsidRPr="00920E85">
              <w:rPr>
                <w:rFonts w:ascii="Courier New" w:hAnsi="Courier New" w:cs="Courier New"/>
                <w:sz w:val="18"/>
                <w:szCs w:val="18"/>
                <w:lang w:eastAsia="zh-CN"/>
              </w:rPr>
              <w:t>getMOIAttributes</w:t>
            </w:r>
          </w:p>
          <w:p w14:paraId="0F2287F7"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r w:rsidRPr="00920E85">
              <w:rPr>
                <w:rFonts w:ascii="Courier New" w:hAnsi="Courier New" w:cs="Courier New"/>
                <w:sz w:val="18"/>
                <w:szCs w:val="18"/>
                <w:lang w:eastAsia="zh-CN"/>
              </w:rPr>
              <w:t>modifyMOIAttributes</w:t>
            </w:r>
          </w:p>
          <w:p w14:paraId="3AC6B65E" w14:textId="77777777" w:rsidR="00DB0958" w:rsidRPr="00423D3B" w:rsidRDefault="008B4A94" w:rsidP="008B4A94">
            <w:pPr>
              <w:spacing w:after="120"/>
              <w:ind w:left="144" w:hanging="144"/>
              <w:rPr>
                <w:lang w:eastAsia="zh-CN"/>
              </w:rPr>
            </w:pPr>
            <w:r w:rsidRPr="00313116">
              <w:rPr>
                <w:lang w:eastAsia="zh-CN"/>
              </w:rPr>
              <w:t xml:space="preserve">- </w:t>
            </w:r>
            <w:r>
              <w:rPr>
                <w:rFonts w:ascii="Courier New" w:hAnsi="Courier New" w:cs="Courier New"/>
              </w:rPr>
              <w:t>deleteMOI</w:t>
            </w:r>
          </w:p>
        </w:tc>
        <w:tc>
          <w:tcPr>
            <w:tcW w:w="2799" w:type="dxa"/>
          </w:tcPr>
          <w:p w14:paraId="744F115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0AEE2D99" w14:textId="77777777" w:rsidTr="006049BA">
        <w:trPr>
          <w:jc w:val="center"/>
        </w:trPr>
        <w:tc>
          <w:tcPr>
            <w:tcW w:w="4379" w:type="dxa"/>
          </w:tcPr>
          <w:p w14:paraId="485DEEAC"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569A2289" w14:textId="77777777" w:rsidR="008B4A94" w:rsidRPr="00313116" w:rsidRDefault="008B4A94" w:rsidP="00561A44">
            <w:pPr>
              <w:spacing w:after="120"/>
              <w:rPr>
                <w:rFonts w:ascii="Courier New" w:hAnsi="Courier New" w:cs="Courier New"/>
              </w:rPr>
            </w:pPr>
            <w:r w:rsidRPr="00D33EE4">
              <w:rPr>
                <w:szCs w:val="18"/>
              </w:rPr>
              <w:t xml:space="preserve">- </w:t>
            </w:r>
            <w:r w:rsidRPr="00D33EE4">
              <w:rPr>
                <w:rFonts w:ascii="Courier New" w:hAnsi="Courier New" w:cs="Courier New"/>
                <w:sz w:val="18"/>
                <w:szCs w:val="18"/>
              </w:rPr>
              <w:t>notifyMOICreation</w:t>
            </w:r>
          </w:p>
          <w:p w14:paraId="722BCABE" w14:textId="77777777" w:rsidR="008B4A94" w:rsidRDefault="00DB0958" w:rsidP="008B4A94">
            <w:pPr>
              <w:spacing w:after="120"/>
              <w:rPr>
                <w:rFonts w:ascii="Courier New" w:hAnsi="Courier New" w:cs="Courier New"/>
                <w:sz w:val="18"/>
                <w:szCs w:val="18"/>
              </w:rPr>
            </w:pPr>
            <w:r w:rsidRPr="00D57B46">
              <w:rPr>
                <w:lang w:eastAsia="zh-CN"/>
              </w:rPr>
              <w:t xml:space="preserve">- </w:t>
            </w:r>
            <w:r w:rsidRPr="00423D3B">
              <w:rPr>
                <w:rFonts w:ascii="Courier New" w:hAnsi="Courier New" w:cs="Courier New"/>
                <w:sz w:val="18"/>
                <w:szCs w:val="18"/>
              </w:rPr>
              <w:t>notifyMOIAttributeValueChange</w:t>
            </w:r>
            <w:r w:rsidR="00C30EAC">
              <w:rPr>
                <w:rFonts w:ascii="Courier New" w:hAnsi="Courier New" w:cs="Courier New"/>
                <w:sz w:val="18"/>
                <w:szCs w:val="18"/>
              </w:rPr>
              <w:t>s</w:t>
            </w:r>
          </w:p>
          <w:p w14:paraId="150DC739" w14:textId="77777777" w:rsidR="000C6C5C" w:rsidRPr="000C6C5C" w:rsidRDefault="008B4A94" w:rsidP="000C6C5C">
            <w:pPr>
              <w:spacing w:after="120"/>
              <w:rPr>
                <w:rFonts w:ascii="Courier New" w:hAnsi="Courier New" w:cs="Courier New"/>
                <w:sz w:val="18"/>
                <w:szCs w:val="18"/>
              </w:rPr>
            </w:pPr>
            <w:r w:rsidRPr="00561A44">
              <w:rPr>
                <w:szCs w:val="18"/>
              </w:rPr>
              <w:t>-</w:t>
            </w:r>
            <w:r>
              <w:rPr>
                <w:szCs w:val="18"/>
              </w:rPr>
              <w:t xml:space="preserve"> </w:t>
            </w:r>
            <w:r w:rsidRPr="00AC48BC">
              <w:rPr>
                <w:rFonts w:ascii="Courier New" w:hAnsi="Courier New" w:cs="Courier New"/>
                <w:sz w:val="18"/>
                <w:szCs w:val="18"/>
              </w:rPr>
              <w:t>notifyMOIDeletion</w:t>
            </w:r>
          </w:p>
          <w:p w14:paraId="4CA09446" w14:textId="77777777" w:rsidR="00DB0958" w:rsidRPr="004F40BB" w:rsidRDefault="000C6C5C" w:rsidP="000C6C5C">
            <w:pPr>
              <w:spacing w:after="120"/>
              <w:rPr>
                <w:lang w:eastAsia="zh-CN"/>
              </w:rPr>
            </w:pPr>
            <w:r w:rsidRPr="000C6C5C">
              <w:rPr>
                <w:rFonts w:ascii="Courier New" w:hAnsi="Courier New" w:cs="Courier New"/>
                <w:sz w:val="18"/>
                <w:szCs w:val="18"/>
              </w:rPr>
              <w:t>- notifyMOIChanges</w:t>
            </w:r>
          </w:p>
        </w:tc>
        <w:tc>
          <w:tcPr>
            <w:tcW w:w="2799" w:type="dxa"/>
          </w:tcPr>
          <w:p w14:paraId="47650E9B"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r>
              <w:rPr>
                <w:rFonts w:ascii="Times New Roman" w:hAnsi="Times New Roman"/>
                <w:sz w:val="20"/>
              </w:rPr>
              <w:t xml:space="preserve">MnS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6E57FF86" w14:textId="77777777" w:rsidR="00DB0958" w:rsidRDefault="00DB0958" w:rsidP="00DB0958"/>
    <w:p w14:paraId="40F2B9AE" w14:textId="77777777" w:rsidR="00DB0958" w:rsidRPr="00FC4CC0" w:rsidRDefault="00DB0958" w:rsidP="00DB0958">
      <w:pPr>
        <w:pStyle w:val="Heading5"/>
      </w:pPr>
      <w:bookmarkStart w:id="219" w:name="_Toc34300977"/>
      <w:bookmarkStart w:id="220" w:name="_Toc43730807"/>
      <w:bookmarkStart w:id="221" w:name="_Toc187393146"/>
      <w:r>
        <w:t>6.2.3.1.2</w:t>
      </w:r>
      <w:r>
        <w:tab/>
        <w:t>MnS Component Type B</w:t>
      </w:r>
      <w:bookmarkEnd w:id="219"/>
      <w:bookmarkEnd w:id="220"/>
      <w:bookmarkEnd w:id="221"/>
    </w:p>
    <w:p w14:paraId="3ACA27BF" w14:textId="77777777" w:rsidR="00DB0958" w:rsidRDefault="00DB0958" w:rsidP="00DB0958">
      <w:pPr>
        <w:pStyle w:val="Heading6"/>
      </w:pPr>
      <w:bookmarkStart w:id="222" w:name="_Toc25757529"/>
      <w:bookmarkStart w:id="223" w:name="_Toc34300978"/>
      <w:bookmarkStart w:id="224" w:name="_Toc43730808"/>
      <w:bookmarkStart w:id="225" w:name="_Toc187393147"/>
      <w:r>
        <w:t>6.2.3.1.2.1</w:t>
      </w:r>
      <w:r w:rsidRPr="00E1626B">
        <w:tab/>
      </w:r>
      <w:bookmarkEnd w:id="222"/>
      <w:r>
        <w:t>Objective and targets</w:t>
      </w:r>
      <w:bookmarkEnd w:id="223"/>
      <w:bookmarkEnd w:id="224"/>
      <w:bookmarkEnd w:id="225"/>
    </w:p>
    <w:p w14:paraId="78639490" w14:textId="77777777" w:rsidR="00DB0958" w:rsidRDefault="00DB0958" w:rsidP="00DB0958">
      <w:r>
        <w:t>The objective of ES is to automatically set parameters so as to maximize NG-RAN data energy efficiency - see Table 6.2.3.1.2.1-1.</w:t>
      </w:r>
    </w:p>
    <w:p w14:paraId="1F4751C6"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3F714788" w14:textId="77777777" w:rsidTr="006049BA">
        <w:trPr>
          <w:cantSplit/>
          <w:tblHeader/>
          <w:jc w:val="center"/>
        </w:trPr>
        <w:tc>
          <w:tcPr>
            <w:tcW w:w="1158" w:type="pct"/>
            <w:shd w:val="clear" w:color="auto" w:fill="E0E0E0"/>
          </w:tcPr>
          <w:p w14:paraId="0E18DD58" w14:textId="77777777" w:rsidR="00DB0958" w:rsidRDefault="00DB0958" w:rsidP="006049BA">
            <w:pPr>
              <w:pStyle w:val="TAH"/>
            </w:pPr>
            <w:r>
              <w:rPr>
                <w:lang w:eastAsia="zh-CN"/>
              </w:rPr>
              <w:t>Target</w:t>
            </w:r>
            <w:r>
              <w:t>s</w:t>
            </w:r>
          </w:p>
        </w:tc>
        <w:tc>
          <w:tcPr>
            <w:tcW w:w="2943" w:type="pct"/>
            <w:shd w:val="clear" w:color="auto" w:fill="E0E0E0"/>
          </w:tcPr>
          <w:p w14:paraId="6AF02639" w14:textId="77777777" w:rsidR="00DB0958" w:rsidRDefault="00DB0958" w:rsidP="006049BA">
            <w:pPr>
              <w:pStyle w:val="TAH"/>
            </w:pPr>
            <w:r>
              <w:t>Definition</w:t>
            </w:r>
          </w:p>
        </w:tc>
        <w:tc>
          <w:tcPr>
            <w:tcW w:w="899" w:type="pct"/>
            <w:shd w:val="clear" w:color="auto" w:fill="E0E0E0"/>
          </w:tcPr>
          <w:p w14:paraId="19F74DD3" w14:textId="77777777" w:rsidR="00DB0958" w:rsidRDefault="00DB0958" w:rsidP="006049BA">
            <w:pPr>
              <w:pStyle w:val="TAH"/>
              <w:rPr>
                <w:lang w:eastAsia="zh-CN"/>
              </w:rPr>
            </w:pPr>
            <w:r>
              <w:t>Legal Values</w:t>
            </w:r>
          </w:p>
        </w:tc>
      </w:tr>
      <w:tr w:rsidR="00DB0958" w14:paraId="4F8769CC" w14:textId="77777777" w:rsidTr="006049BA">
        <w:trPr>
          <w:cantSplit/>
          <w:tblHeader/>
          <w:jc w:val="center"/>
        </w:trPr>
        <w:tc>
          <w:tcPr>
            <w:tcW w:w="1158" w:type="pct"/>
          </w:tcPr>
          <w:p w14:paraId="77D208DD" w14:textId="77777777" w:rsidR="00DB0958" w:rsidRDefault="00DB0958" w:rsidP="006049BA">
            <w:pPr>
              <w:pStyle w:val="TAL"/>
              <w:rPr>
                <w:snapToGrid w:val="0"/>
                <w:lang w:eastAsia="zh-CN"/>
              </w:rPr>
            </w:pPr>
            <w:r w:rsidRPr="008870B7">
              <w:t>NG-RAN data Energy Efficiency</w:t>
            </w:r>
          </w:p>
        </w:tc>
        <w:tc>
          <w:tcPr>
            <w:tcW w:w="2943" w:type="pct"/>
          </w:tcPr>
          <w:p w14:paraId="4FAB0C08"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6FF97196"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18F29CF1" w14:textId="77777777" w:rsidR="00DB0958" w:rsidRDefault="00DB0958" w:rsidP="00DB0958">
      <w:pPr>
        <w:tabs>
          <w:tab w:val="left" w:pos="530"/>
          <w:tab w:val="left" w:pos="2910"/>
        </w:tabs>
        <w:spacing w:after="120"/>
      </w:pPr>
    </w:p>
    <w:p w14:paraId="2E7B7742" w14:textId="77777777" w:rsidR="00DB0958" w:rsidRDefault="00DB0958" w:rsidP="00DB0958">
      <w:pPr>
        <w:pStyle w:val="Heading6"/>
      </w:pPr>
      <w:bookmarkStart w:id="226" w:name="_Toc25757530"/>
      <w:bookmarkStart w:id="227" w:name="_Toc34300979"/>
      <w:bookmarkStart w:id="228" w:name="_Toc43730809"/>
      <w:bookmarkStart w:id="229" w:name="_Toc187393148"/>
      <w:r>
        <w:lastRenderedPageBreak/>
        <w:t>6.2.3.1.2.2</w:t>
      </w:r>
      <w:r>
        <w:tab/>
      </w:r>
      <w:bookmarkEnd w:id="226"/>
      <w:r>
        <w:t>Control information</w:t>
      </w:r>
      <w:bookmarkEnd w:id="227"/>
      <w:bookmarkEnd w:id="228"/>
      <w:bookmarkEnd w:id="229"/>
    </w:p>
    <w:p w14:paraId="519AF12C" w14:textId="77777777" w:rsidR="00DB0958" w:rsidRDefault="00DB0958" w:rsidP="00DB0958">
      <w:pPr>
        <w:tabs>
          <w:tab w:val="left" w:pos="530"/>
          <w:tab w:val="left" w:pos="2910"/>
        </w:tabs>
        <w:spacing w:after="120"/>
      </w:pPr>
      <w:bookmarkStart w:id="230" w:name="_Hlk20487751"/>
      <w:r>
        <w:t>The parameter</w:t>
      </w:r>
      <w:r w:rsidR="008B4A94">
        <w:t>s</w:t>
      </w:r>
      <w:r>
        <w:t xml:space="preserve"> in </w:t>
      </w:r>
      <w:r w:rsidR="008B4A94" w:rsidRPr="009800B6">
        <w:rPr>
          <w:rFonts w:ascii="Courier New" w:hAnsi="Courier New"/>
          <w:lang w:eastAsia="zh-CN"/>
        </w:rPr>
        <w:t>DESManagement</w:t>
      </w:r>
      <w:r w:rsidR="008B4A94">
        <w:rPr>
          <w:rFonts w:ascii="Courier New" w:hAnsi="Courier New"/>
          <w:lang w:eastAsia="zh-CN"/>
        </w:rPr>
        <w:t>Function</w:t>
      </w:r>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30"/>
    <w:p w14:paraId="402308CA" w14:textId="77777777" w:rsidR="00DB0958" w:rsidRDefault="00DB0958" w:rsidP="00DB0958"/>
    <w:p w14:paraId="1B150520" w14:textId="77777777" w:rsidR="00DB0958" w:rsidRDefault="00DB0958" w:rsidP="00DB0958">
      <w:pPr>
        <w:pStyle w:val="Heading5"/>
      </w:pPr>
      <w:bookmarkStart w:id="231" w:name="_Toc34300980"/>
      <w:bookmarkStart w:id="232" w:name="_Toc43730810"/>
      <w:bookmarkStart w:id="233" w:name="_Toc187393149"/>
      <w:r>
        <w:t>6.2.3.1.3</w:t>
      </w:r>
      <w:r>
        <w:tab/>
        <w:t>MnS Component Type C</w:t>
      </w:r>
      <w:bookmarkEnd w:id="231"/>
      <w:bookmarkEnd w:id="232"/>
      <w:bookmarkEnd w:id="233"/>
    </w:p>
    <w:p w14:paraId="10726B01" w14:textId="77777777" w:rsidR="00DB0958" w:rsidRDefault="00DB0958" w:rsidP="00DB0958">
      <w:pPr>
        <w:pStyle w:val="Heading6"/>
      </w:pPr>
      <w:bookmarkStart w:id="234" w:name="_Toc34300981"/>
      <w:bookmarkStart w:id="235" w:name="_Toc43730811"/>
      <w:bookmarkStart w:id="236" w:name="_Toc187393150"/>
      <w:r>
        <w:t>6.2.3.1.3.1</w:t>
      </w:r>
      <w:r>
        <w:tab/>
        <w:t>Parameters to be optimized</w:t>
      </w:r>
      <w:bookmarkEnd w:id="234"/>
      <w:bookmarkEnd w:id="235"/>
      <w:bookmarkEnd w:id="236"/>
    </w:p>
    <w:p w14:paraId="107FB8B1" w14:textId="77777777" w:rsidR="00DB0958" w:rsidRDefault="00DB0958" w:rsidP="00DB0958">
      <w:r>
        <w:t>This is out of the scope of the present document.</w:t>
      </w:r>
    </w:p>
    <w:p w14:paraId="0EDD220A" w14:textId="77777777" w:rsidR="00DB0958" w:rsidRDefault="00DB0958" w:rsidP="00DB0958">
      <w:pPr>
        <w:pStyle w:val="Heading6"/>
      </w:pPr>
      <w:bookmarkStart w:id="237" w:name="_Toc34300982"/>
      <w:bookmarkStart w:id="238" w:name="_Toc43730812"/>
      <w:bookmarkStart w:id="239" w:name="_Toc187393151"/>
      <w:r>
        <w:t>6.2.3.1.3.2</w:t>
      </w:r>
      <w:r>
        <w:tab/>
        <w:t>Performance measurements</w:t>
      </w:r>
      <w:bookmarkEnd w:id="237"/>
      <w:bookmarkEnd w:id="238"/>
      <w:bookmarkEnd w:id="239"/>
    </w:p>
    <w:p w14:paraId="546F94E6"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57B02F65" w14:textId="77777777" w:rsidR="00DB0958" w:rsidRDefault="00DB0958" w:rsidP="00DB0958">
      <w:pPr>
        <w:pStyle w:val="TH"/>
      </w:pPr>
      <w:r>
        <w:lastRenderedPageBreak/>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DB0958" w14:paraId="62D55632" w14:textId="77777777" w:rsidTr="006049BA">
        <w:trPr>
          <w:jc w:val="center"/>
        </w:trPr>
        <w:tc>
          <w:tcPr>
            <w:tcW w:w="2718" w:type="dxa"/>
          </w:tcPr>
          <w:p w14:paraId="1D17087D"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17AD723D" w14:textId="77777777" w:rsidR="00DB0958" w:rsidRDefault="00DB0958" w:rsidP="006049BA">
            <w:pPr>
              <w:pStyle w:val="TAH"/>
              <w:widowControl w:val="0"/>
              <w:rPr>
                <w:lang w:eastAsia="zh-CN"/>
              </w:rPr>
            </w:pPr>
            <w:r>
              <w:rPr>
                <w:rFonts w:hint="eastAsia"/>
                <w:lang w:eastAsia="zh-CN"/>
              </w:rPr>
              <w:t>Description</w:t>
            </w:r>
          </w:p>
        </w:tc>
        <w:tc>
          <w:tcPr>
            <w:tcW w:w="2553" w:type="dxa"/>
          </w:tcPr>
          <w:p w14:paraId="740444EE" w14:textId="77777777" w:rsidR="00DB0958" w:rsidRDefault="00DB0958" w:rsidP="006049BA">
            <w:pPr>
              <w:pStyle w:val="TAH"/>
              <w:widowControl w:val="0"/>
              <w:rPr>
                <w:lang w:eastAsia="zh-CN"/>
              </w:rPr>
            </w:pPr>
            <w:r>
              <w:rPr>
                <w:rFonts w:hint="eastAsia"/>
                <w:lang w:eastAsia="zh-CN"/>
              </w:rPr>
              <w:t>Related targets</w:t>
            </w:r>
          </w:p>
        </w:tc>
      </w:tr>
      <w:tr w:rsidR="00C30EAC" w14:paraId="281396B3" w14:textId="77777777" w:rsidTr="006049BA">
        <w:trPr>
          <w:jc w:val="center"/>
        </w:trPr>
        <w:tc>
          <w:tcPr>
            <w:tcW w:w="2718" w:type="dxa"/>
          </w:tcPr>
          <w:p w14:paraId="2D58A032" w14:textId="77777777" w:rsidR="00C30EAC" w:rsidRDefault="00C30EAC" w:rsidP="00C30EAC">
            <w:pPr>
              <w:pStyle w:val="TAL"/>
              <w:widowControl w:val="0"/>
              <w:rPr>
                <w:highlight w:val="yellow"/>
              </w:rPr>
            </w:pPr>
            <w:r w:rsidRPr="00235995">
              <w:t>DRB.PdcpSduVolumeDL_Filter</w:t>
            </w:r>
          </w:p>
        </w:tc>
        <w:tc>
          <w:tcPr>
            <w:tcW w:w="3966" w:type="dxa"/>
          </w:tcPr>
          <w:p w14:paraId="3C066473"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5C4851CA" w14:textId="77777777" w:rsidR="00C30EAC" w:rsidRDefault="00C30EAC" w:rsidP="00C30EAC">
            <w:pPr>
              <w:pStyle w:val="TAL"/>
              <w:widowControl w:val="0"/>
            </w:pPr>
            <w:r>
              <w:t xml:space="preserve">In case of </w:t>
            </w:r>
            <w:r w:rsidRPr="00D413C2">
              <w:t>non-split gNBs</w:t>
            </w:r>
            <w:r>
              <w:t>.</w:t>
            </w:r>
          </w:p>
        </w:tc>
        <w:tc>
          <w:tcPr>
            <w:tcW w:w="2553" w:type="dxa"/>
          </w:tcPr>
          <w:p w14:paraId="5D768D32" w14:textId="77777777" w:rsidR="00C30EAC" w:rsidRDefault="00C30EAC" w:rsidP="00C30EAC">
            <w:pPr>
              <w:pStyle w:val="TAL"/>
              <w:widowControl w:val="0"/>
            </w:pPr>
            <w:r w:rsidRPr="008870B7">
              <w:t>NG-RAN data Energy Efficiency</w:t>
            </w:r>
          </w:p>
        </w:tc>
      </w:tr>
      <w:tr w:rsidR="00C30EAC" w14:paraId="23FFCBE6" w14:textId="77777777" w:rsidTr="006049BA">
        <w:trPr>
          <w:jc w:val="center"/>
        </w:trPr>
        <w:tc>
          <w:tcPr>
            <w:tcW w:w="2718" w:type="dxa"/>
          </w:tcPr>
          <w:p w14:paraId="12891B36" w14:textId="77777777" w:rsidR="00C30EAC" w:rsidRDefault="00C30EAC" w:rsidP="00C30EAC">
            <w:pPr>
              <w:pStyle w:val="TAL"/>
              <w:widowControl w:val="0"/>
            </w:pPr>
            <w:r w:rsidRPr="00235995">
              <w:t>DRB.PdcpSduVolumeUL_Filter</w:t>
            </w:r>
          </w:p>
        </w:tc>
        <w:tc>
          <w:tcPr>
            <w:tcW w:w="3966" w:type="dxa"/>
          </w:tcPr>
          <w:p w14:paraId="30E5935A"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7252A807" w14:textId="77777777" w:rsidR="00C30EAC" w:rsidRDefault="00C30EAC" w:rsidP="00C30EAC">
            <w:pPr>
              <w:pStyle w:val="TAL"/>
              <w:widowControl w:val="0"/>
            </w:pPr>
            <w:r>
              <w:t xml:space="preserve">In case of </w:t>
            </w:r>
            <w:r w:rsidRPr="00D413C2">
              <w:t>non-split gNBs</w:t>
            </w:r>
            <w:r>
              <w:t>.</w:t>
            </w:r>
          </w:p>
        </w:tc>
        <w:tc>
          <w:tcPr>
            <w:tcW w:w="2553" w:type="dxa"/>
          </w:tcPr>
          <w:p w14:paraId="6805078E" w14:textId="77777777" w:rsidR="00C30EAC" w:rsidRPr="00E26D78" w:rsidRDefault="00C30EAC" w:rsidP="00C30EAC">
            <w:pPr>
              <w:pStyle w:val="TAL"/>
              <w:widowControl w:val="0"/>
              <w:rPr>
                <w:snapToGrid w:val="0"/>
              </w:rPr>
            </w:pPr>
            <w:r w:rsidRPr="008870B7">
              <w:t>NG-RAN data Energy Efficiency</w:t>
            </w:r>
          </w:p>
        </w:tc>
      </w:tr>
      <w:tr w:rsidR="00C30EAC" w14:paraId="1A8A66B3" w14:textId="77777777" w:rsidTr="006049BA">
        <w:trPr>
          <w:jc w:val="center"/>
        </w:trPr>
        <w:tc>
          <w:tcPr>
            <w:tcW w:w="2718" w:type="dxa"/>
          </w:tcPr>
          <w:p w14:paraId="273DECF4" w14:textId="77777777" w:rsidR="00C30EAC" w:rsidRPr="00B756D4" w:rsidRDefault="00C30EAC" w:rsidP="00C30EAC">
            <w:pPr>
              <w:pStyle w:val="TAL"/>
              <w:widowControl w:val="0"/>
            </w:pPr>
            <w:r w:rsidRPr="008C50B9">
              <w:t>DL Cell PDCP SDU Data Volume on X2 Interface</w:t>
            </w:r>
          </w:p>
        </w:tc>
        <w:tc>
          <w:tcPr>
            <w:tcW w:w="3966" w:type="dxa"/>
          </w:tcPr>
          <w:p w14:paraId="0DB8218A"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6BEB56E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3E7145AA" w14:textId="77777777" w:rsidR="00C30EAC" w:rsidRPr="00E26D78" w:rsidRDefault="00C30EAC" w:rsidP="00C30EAC">
            <w:pPr>
              <w:pStyle w:val="TAL"/>
              <w:widowControl w:val="0"/>
              <w:rPr>
                <w:snapToGrid w:val="0"/>
              </w:rPr>
            </w:pPr>
            <w:r w:rsidRPr="008870B7">
              <w:t>NG-RAN data Energy Efficiency</w:t>
            </w:r>
          </w:p>
        </w:tc>
      </w:tr>
      <w:tr w:rsidR="00C30EAC" w14:paraId="3588C41B" w14:textId="77777777" w:rsidTr="006049BA">
        <w:trPr>
          <w:jc w:val="center"/>
        </w:trPr>
        <w:tc>
          <w:tcPr>
            <w:tcW w:w="2718" w:type="dxa"/>
          </w:tcPr>
          <w:p w14:paraId="4A928FA2" w14:textId="77777777" w:rsidR="00C30EAC" w:rsidRPr="00B756D4" w:rsidRDefault="00C30EAC" w:rsidP="00C30EAC">
            <w:pPr>
              <w:pStyle w:val="TAL"/>
              <w:widowControl w:val="0"/>
            </w:pPr>
            <w:r w:rsidRPr="008C50B9">
              <w:t>DL Cell PDCP SDU Data Volume on Xn Interface</w:t>
            </w:r>
          </w:p>
        </w:tc>
        <w:tc>
          <w:tcPr>
            <w:tcW w:w="3966" w:type="dxa"/>
          </w:tcPr>
          <w:p w14:paraId="739D12F0" w14:textId="77777777" w:rsidR="00C30EAC" w:rsidRDefault="00C30EAC" w:rsidP="00C30EAC">
            <w:pPr>
              <w:pStyle w:val="TAL"/>
              <w:widowControl w:val="0"/>
            </w:pPr>
            <w:r w:rsidRPr="008C50B9">
              <w:t>Data Volume (amount of PDCP SDU bits) in the downlink delivered on Xn interface in DC-scenarios scenarios</w:t>
            </w:r>
            <w:r>
              <w:t xml:space="preserve"> – see clause 5.1.2.1.1.3 of TS 28.552 [15], </w:t>
            </w:r>
            <w:r w:rsidRPr="00B2715E">
              <w:t>per PLMN ID and per QoS level (mapped 5QI) and per S-NSSAI</w:t>
            </w:r>
            <w:r>
              <w:t>.</w:t>
            </w:r>
          </w:p>
          <w:p w14:paraId="6BEC804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6B018CF0" w14:textId="77777777" w:rsidR="00C30EAC" w:rsidRPr="00E26D78" w:rsidRDefault="00C30EAC" w:rsidP="00C30EAC">
            <w:pPr>
              <w:pStyle w:val="TAL"/>
              <w:widowControl w:val="0"/>
              <w:rPr>
                <w:snapToGrid w:val="0"/>
              </w:rPr>
            </w:pPr>
            <w:r w:rsidRPr="008870B7">
              <w:t>NG-RAN data Energy Efficiency</w:t>
            </w:r>
          </w:p>
        </w:tc>
      </w:tr>
      <w:tr w:rsidR="00C30EAC" w14:paraId="4F609F0A" w14:textId="77777777" w:rsidTr="006049BA">
        <w:trPr>
          <w:jc w:val="center"/>
        </w:trPr>
        <w:tc>
          <w:tcPr>
            <w:tcW w:w="2718" w:type="dxa"/>
          </w:tcPr>
          <w:p w14:paraId="5AD80F75" w14:textId="77777777" w:rsidR="00C30EAC" w:rsidRPr="00B756D4" w:rsidRDefault="00C30EAC" w:rsidP="00C30EAC">
            <w:pPr>
              <w:pStyle w:val="TAL"/>
              <w:widowControl w:val="0"/>
            </w:pPr>
            <w:r w:rsidRPr="008C50B9">
              <w:t>UL Cell PDCP SDU Data Volume on X2 Interface</w:t>
            </w:r>
          </w:p>
        </w:tc>
        <w:tc>
          <w:tcPr>
            <w:tcW w:w="3966" w:type="dxa"/>
          </w:tcPr>
          <w:p w14:paraId="2DD5D891"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7FE1FD13"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1BB6D045" w14:textId="77777777" w:rsidR="00C30EAC" w:rsidRPr="00E26D78" w:rsidRDefault="00C30EAC" w:rsidP="00C30EAC">
            <w:pPr>
              <w:pStyle w:val="TAL"/>
              <w:widowControl w:val="0"/>
              <w:rPr>
                <w:snapToGrid w:val="0"/>
              </w:rPr>
            </w:pPr>
            <w:r w:rsidRPr="008870B7">
              <w:t>NG-RAN data Energy Efficiency</w:t>
            </w:r>
          </w:p>
        </w:tc>
      </w:tr>
      <w:tr w:rsidR="00C30EAC" w14:paraId="18BACA14" w14:textId="77777777" w:rsidTr="006049BA">
        <w:trPr>
          <w:jc w:val="center"/>
        </w:trPr>
        <w:tc>
          <w:tcPr>
            <w:tcW w:w="2718" w:type="dxa"/>
          </w:tcPr>
          <w:p w14:paraId="48C21068" w14:textId="77777777" w:rsidR="00C30EAC" w:rsidRPr="00B756D4" w:rsidRDefault="00C30EAC" w:rsidP="00C30EAC">
            <w:pPr>
              <w:pStyle w:val="TAL"/>
              <w:widowControl w:val="0"/>
            </w:pPr>
            <w:r w:rsidRPr="008C50B9">
              <w:t>UL Cell PDCP SDU Data Volume on Xn Interface</w:t>
            </w:r>
          </w:p>
        </w:tc>
        <w:tc>
          <w:tcPr>
            <w:tcW w:w="3966" w:type="dxa"/>
          </w:tcPr>
          <w:p w14:paraId="57FC5473" w14:textId="77777777" w:rsidR="00C30EAC" w:rsidRDefault="00C30EAC" w:rsidP="00C30EAC">
            <w:pPr>
              <w:pStyle w:val="TAL"/>
              <w:widowControl w:val="0"/>
            </w:pPr>
            <w:r w:rsidRPr="008C50B9">
              <w:t>Data Volume (amount of PDCP SDU bits) in the uplink delivered on Xn interface in SA scenarios</w:t>
            </w:r>
            <w:r>
              <w:t xml:space="preserve"> – see clause 5.1.2.1.2.3 of TS 28.552 [15], </w:t>
            </w:r>
            <w:r w:rsidRPr="00B2715E">
              <w:t>per PLMN ID and per QoS level (mapped 5QI) and per S-NSSAI</w:t>
            </w:r>
            <w:r>
              <w:t>.</w:t>
            </w:r>
          </w:p>
          <w:p w14:paraId="0640A47C" w14:textId="77777777" w:rsidR="00C30EAC" w:rsidRPr="00B756D4" w:rsidRDefault="00C30EAC" w:rsidP="00C30EAC">
            <w:pPr>
              <w:pStyle w:val="TAL"/>
              <w:widowControl w:val="0"/>
            </w:pPr>
            <w:r>
              <w:t xml:space="preserve">In case of </w:t>
            </w:r>
            <w:r w:rsidR="000C6C5C" w:rsidRPr="000C6C5C">
              <w:t>non-split</w:t>
            </w:r>
            <w:r w:rsidRPr="00D413C2">
              <w:t xml:space="preserve"> gNBs</w:t>
            </w:r>
            <w:r>
              <w:t>.</w:t>
            </w:r>
          </w:p>
        </w:tc>
        <w:tc>
          <w:tcPr>
            <w:tcW w:w="2553" w:type="dxa"/>
          </w:tcPr>
          <w:p w14:paraId="78F2E151" w14:textId="77777777" w:rsidR="00C30EAC" w:rsidRPr="00E26D78" w:rsidRDefault="00C30EAC" w:rsidP="00C30EAC">
            <w:pPr>
              <w:pStyle w:val="TAL"/>
              <w:widowControl w:val="0"/>
              <w:rPr>
                <w:snapToGrid w:val="0"/>
              </w:rPr>
            </w:pPr>
            <w:r w:rsidRPr="008870B7">
              <w:t>NG-RAN data Energy Efficiency</w:t>
            </w:r>
          </w:p>
        </w:tc>
      </w:tr>
      <w:tr w:rsidR="007514B5" w14:paraId="3961DF7A" w14:textId="77777777" w:rsidTr="006049BA">
        <w:trPr>
          <w:jc w:val="center"/>
        </w:trPr>
        <w:tc>
          <w:tcPr>
            <w:tcW w:w="2718" w:type="dxa"/>
          </w:tcPr>
          <w:p w14:paraId="50E7193D" w14:textId="77777777" w:rsidR="007514B5" w:rsidRPr="008C50B9" w:rsidRDefault="007514B5" w:rsidP="007514B5">
            <w:pPr>
              <w:pStyle w:val="TAL"/>
              <w:widowControl w:val="0"/>
            </w:pPr>
            <w:r>
              <w:rPr>
                <w:lang w:val="fr-FR"/>
              </w:rPr>
              <w:t>DRB.F1uPdcpSduVolumeDL_Filter</w:t>
            </w:r>
          </w:p>
        </w:tc>
        <w:tc>
          <w:tcPr>
            <w:tcW w:w="3966" w:type="dxa"/>
          </w:tcPr>
          <w:p w14:paraId="4CC006EF"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In case of split gNBs</w:t>
            </w:r>
          </w:p>
        </w:tc>
        <w:tc>
          <w:tcPr>
            <w:tcW w:w="2553" w:type="dxa"/>
          </w:tcPr>
          <w:p w14:paraId="7DD6ED7D" w14:textId="77777777" w:rsidR="007514B5" w:rsidRPr="008870B7" w:rsidRDefault="007514B5" w:rsidP="007514B5">
            <w:pPr>
              <w:pStyle w:val="TAL"/>
              <w:widowControl w:val="0"/>
            </w:pPr>
            <w:r w:rsidRPr="00880553">
              <w:t>NG-RAN data Energy Efficiency</w:t>
            </w:r>
          </w:p>
        </w:tc>
      </w:tr>
      <w:tr w:rsidR="007514B5" w14:paraId="30FDCA1F" w14:textId="77777777" w:rsidTr="006049BA">
        <w:trPr>
          <w:jc w:val="center"/>
        </w:trPr>
        <w:tc>
          <w:tcPr>
            <w:tcW w:w="2718" w:type="dxa"/>
          </w:tcPr>
          <w:p w14:paraId="7AC729F4" w14:textId="77777777" w:rsidR="007514B5" w:rsidRPr="008C50B9" w:rsidRDefault="007514B5" w:rsidP="007514B5">
            <w:pPr>
              <w:pStyle w:val="TAL"/>
              <w:widowControl w:val="0"/>
            </w:pPr>
            <w:r>
              <w:rPr>
                <w:lang w:val="fr-FR"/>
              </w:rPr>
              <w:t>DRB.XnuPdcpSduVolumeDL_Filter</w:t>
            </w:r>
          </w:p>
        </w:tc>
        <w:tc>
          <w:tcPr>
            <w:tcW w:w="3966" w:type="dxa"/>
          </w:tcPr>
          <w:p w14:paraId="45A15F4A"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gNB-CU-UP (Xn-U interface) – see clause 5.1.3.6.2.3 of TS 28.552 [15], per PLMN ID and per QoS level (mapped 5QI) and per S-NSSAI. </w:t>
            </w:r>
            <w:r>
              <w:rPr>
                <w:lang w:val="fr-FR" w:eastAsia="zh-CN"/>
              </w:rPr>
              <w:t>In case of split gNBs</w:t>
            </w:r>
          </w:p>
        </w:tc>
        <w:tc>
          <w:tcPr>
            <w:tcW w:w="2553" w:type="dxa"/>
          </w:tcPr>
          <w:p w14:paraId="5AD17837" w14:textId="77777777" w:rsidR="007514B5" w:rsidRPr="008870B7" w:rsidRDefault="007514B5" w:rsidP="007514B5">
            <w:pPr>
              <w:pStyle w:val="TAL"/>
              <w:widowControl w:val="0"/>
            </w:pPr>
            <w:r w:rsidRPr="00880553">
              <w:t>NG-RAN data Energy Efficiency</w:t>
            </w:r>
          </w:p>
        </w:tc>
      </w:tr>
      <w:tr w:rsidR="007514B5" w14:paraId="5AF5A1A9" w14:textId="77777777" w:rsidTr="006049BA">
        <w:trPr>
          <w:jc w:val="center"/>
        </w:trPr>
        <w:tc>
          <w:tcPr>
            <w:tcW w:w="2718" w:type="dxa"/>
          </w:tcPr>
          <w:p w14:paraId="133FCF92" w14:textId="77777777" w:rsidR="007514B5" w:rsidRPr="008C50B9" w:rsidRDefault="007514B5" w:rsidP="007514B5">
            <w:pPr>
              <w:pStyle w:val="TAL"/>
              <w:widowControl w:val="0"/>
            </w:pPr>
            <w:r>
              <w:rPr>
                <w:lang w:val="fr-FR"/>
              </w:rPr>
              <w:t>DRB.X2uPdcpSduVolumeDL_Filter</w:t>
            </w:r>
          </w:p>
        </w:tc>
        <w:tc>
          <w:tcPr>
            <w:tcW w:w="3966" w:type="dxa"/>
          </w:tcPr>
          <w:p w14:paraId="120AD262" w14:textId="77777777" w:rsidR="007514B5" w:rsidRPr="008C50B9" w:rsidRDefault="007514B5" w:rsidP="007514B5">
            <w:pPr>
              <w:pStyle w:val="TAL"/>
              <w:widowControl w:val="0"/>
            </w:pPr>
            <w:r w:rsidRPr="00880553">
              <w:rPr>
                <w:lang w:eastAsia="zh-CN"/>
              </w:rPr>
              <w:t xml:space="preserve">Data Volume (amount of PDCP SDU bits) in the downlink delivered from GNB-CU-UP to external eNB (X2-U interface) – see clause 5.1.3.6.2.3 of TS 28.552 [15], per PLMN ID and per QoS level (mapped 5QI). </w:t>
            </w:r>
            <w:r>
              <w:rPr>
                <w:lang w:val="fr-FR" w:eastAsia="zh-CN"/>
              </w:rPr>
              <w:t>In case of split gNBs.</w:t>
            </w:r>
          </w:p>
        </w:tc>
        <w:tc>
          <w:tcPr>
            <w:tcW w:w="2553" w:type="dxa"/>
          </w:tcPr>
          <w:p w14:paraId="4435B1DF" w14:textId="77777777" w:rsidR="007514B5" w:rsidRPr="008870B7" w:rsidRDefault="007514B5" w:rsidP="007514B5">
            <w:pPr>
              <w:pStyle w:val="TAL"/>
              <w:widowControl w:val="0"/>
            </w:pPr>
            <w:r w:rsidRPr="00880553">
              <w:t>NG-RAN data Energy Efficiency</w:t>
            </w:r>
          </w:p>
        </w:tc>
      </w:tr>
      <w:tr w:rsidR="007514B5" w14:paraId="3F509A88" w14:textId="77777777" w:rsidTr="006049BA">
        <w:trPr>
          <w:jc w:val="center"/>
        </w:trPr>
        <w:tc>
          <w:tcPr>
            <w:tcW w:w="2718" w:type="dxa"/>
          </w:tcPr>
          <w:p w14:paraId="1C47AE95" w14:textId="77777777" w:rsidR="007514B5" w:rsidRPr="008C50B9" w:rsidRDefault="007514B5" w:rsidP="007514B5">
            <w:pPr>
              <w:pStyle w:val="TAL"/>
              <w:widowControl w:val="0"/>
            </w:pPr>
            <w:r>
              <w:rPr>
                <w:lang w:val="fr-FR"/>
              </w:rPr>
              <w:t>DRB.F1uPdcpSduVolumeUL_Filter</w:t>
            </w:r>
          </w:p>
        </w:tc>
        <w:tc>
          <w:tcPr>
            <w:tcW w:w="3966" w:type="dxa"/>
          </w:tcPr>
          <w:p w14:paraId="050149F9" w14:textId="77777777" w:rsidR="007514B5" w:rsidRPr="008C50B9" w:rsidRDefault="007514B5" w:rsidP="007514B5">
            <w:pPr>
              <w:pStyle w:val="TAL"/>
              <w:widowControl w:val="0"/>
            </w:pPr>
            <w:r w:rsidRPr="00880553">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In case of split gNBs</w:t>
            </w:r>
          </w:p>
        </w:tc>
        <w:tc>
          <w:tcPr>
            <w:tcW w:w="2553" w:type="dxa"/>
          </w:tcPr>
          <w:p w14:paraId="1D7F7FA5" w14:textId="77777777" w:rsidR="007514B5" w:rsidRPr="008870B7" w:rsidRDefault="007514B5" w:rsidP="007514B5">
            <w:pPr>
              <w:pStyle w:val="TAL"/>
              <w:widowControl w:val="0"/>
            </w:pPr>
            <w:r w:rsidRPr="00880553">
              <w:t>NG-RAN data Energy Efficiency</w:t>
            </w:r>
          </w:p>
        </w:tc>
      </w:tr>
      <w:tr w:rsidR="007514B5" w14:paraId="04E6D5DF" w14:textId="77777777" w:rsidTr="006049BA">
        <w:trPr>
          <w:jc w:val="center"/>
        </w:trPr>
        <w:tc>
          <w:tcPr>
            <w:tcW w:w="2718" w:type="dxa"/>
          </w:tcPr>
          <w:p w14:paraId="12453916" w14:textId="77777777" w:rsidR="007514B5" w:rsidRPr="008C50B9" w:rsidRDefault="007514B5" w:rsidP="007514B5">
            <w:pPr>
              <w:pStyle w:val="TAL"/>
              <w:widowControl w:val="0"/>
            </w:pPr>
            <w:r>
              <w:rPr>
                <w:lang w:val="fr-FR"/>
              </w:rPr>
              <w:t>DRB.XnuPdcpSduVolumeUL_Filter</w:t>
            </w:r>
          </w:p>
        </w:tc>
        <w:tc>
          <w:tcPr>
            <w:tcW w:w="3966" w:type="dxa"/>
          </w:tcPr>
          <w:p w14:paraId="04ABC721"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gNB-CU-UP (Xn-U interface) – see clause 5.1.3.6.2.4 of TS 28.552 [15], per PLMN ID and per QoS level (mapped 5QI) and </w:t>
            </w:r>
            <w:r w:rsidRPr="00880553">
              <w:rPr>
                <w:lang w:eastAsia="zh-CN"/>
              </w:rPr>
              <w:lastRenderedPageBreak/>
              <w:t xml:space="preserve">per S-NSSAI. </w:t>
            </w:r>
            <w:r>
              <w:rPr>
                <w:lang w:val="fr-FR" w:eastAsia="zh-CN"/>
              </w:rPr>
              <w:t>In case of split gNBs</w:t>
            </w:r>
          </w:p>
        </w:tc>
        <w:tc>
          <w:tcPr>
            <w:tcW w:w="2553" w:type="dxa"/>
          </w:tcPr>
          <w:p w14:paraId="4D02F110" w14:textId="77777777" w:rsidR="007514B5" w:rsidRPr="008870B7" w:rsidRDefault="007514B5" w:rsidP="007514B5">
            <w:pPr>
              <w:pStyle w:val="TAL"/>
              <w:widowControl w:val="0"/>
            </w:pPr>
            <w:r w:rsidRPr="00880553">
              <w:lastRenderedPageBreak/>
              <w:t>NG-RAN data Energy Efficiency</w:t>
            </w:r>
          </w:p>
        </w:tc>
      </w:tr>
      <w:tr w:rsidR="007514B5" w14:paraId="3CC00E6D" w14:textId="77777777" w:rsidTr="006049BA">
        <w:trPr>
          <w:jc w:val="center"/>
        </w:trPr>
        <w:tc>
          <w:tcPr>
            <w:tcW w:w="2718" w:type="dxa"/>
          </w:tcPr>
          <w:p w14:paraId="26A7846F" w14:textId="77777777" w:rsidR="007514B5" w:rsidRPr="008C50B9" w:rsidRDefault="007514B5" w:rsidP="007514B5">
            <w:pPr>
              <w:pStyle w:val="TAL"/>
              <w:widowControl w:val="0"/>
            </w:pPr>
            <w:r>
              <w:rPr>
                <w:lang w:val="fr-FR"/>
              </w:rPr>
              <w:t>DRB.X2uPdcpSduVolumeUL_Filter</w:t>
            </w:r>
          </w:p>
        </w:tc>
        <w:tc>
          <w:tcPr>
            <w:tcW w:w="3966" w:type="dxa"/>
          </w:tcPr>
          <w:p w14:paraId="0390678D" w14:textId="77777777" w:rsidR="007514B5" w:rsidRPr="008C50B9" w:rsidRDefault="007514B5" w:rsidP="007514B5">
            <w:pPr>
              <w:pStyle w:val="TAL"/>
              <w:widowControl w:val="0"/>
            </w:pPr>
            <w:r w:rsidRPr="00880553">
              <w:rPr>
                <w:lang w:eastAsia="zh-CN"/>
              </w:rPr>
              <w:t xml:space="preserve">Data Volume (amount of PDCP SDU bits) in the uplink delivered to GNB-CU-UP from external eNB (X2-U interface) – see clause 5.1.3.6.2.4 of TS 28.552 [15], per PLMN ID and per QoS level (mapped 5QI). </w:t>
            </w:r>
            <w:r>
              <w:rPr>
                <w:lang w:val="fr-FR" w:eastAsia="zh-CN"/>
              </w:rPr>
              <w:t>In case of split gNBs.</w:t>
            </w:r>
          </w:p>
        </w:tc>
        <w:tc>
          <w:tcPr>
            <w:tcW w:w="2553" w:type="dxa"/>
          </w:tcPr>
          <w:p w14:paraId="55E13BCD" w14:textId="77777777" w:rsidR="007514B5" w:rsidRPr="008870B7" w:rsidRDefault="007514B5" w:rsidP="007514B5">
            <w:pPr>
              <w:pStyle w:val="TAL"/>
              <w:widowControl w:val="0"/>
            </w:pPr>
            <w:r w:rsidRPr="00880553">
              <w:t>NG-RAN data Energy Efficiency</w:t>
            </w:r>
          </w:p>
        </w:tc>
      </w:tr>
      <w:tr w:rsidR="00C30EAC" w14:paraId="538FCA95" w14:textId="77777777" w:rsidTr="006049BA">
        <w:trPr>
          <w:jc w:val="center"/>
        </w:trPr>
        <w:tc>
          <w:tcPr>
            <w:tcW w:w="2718" w:type="dxa"/>
          </w:tcPr>
          <w:p w14:paraId="2EF6351B" w14:textId="77777777" w:rsidR="00C30EAC" w:rsidRPr="00B756D4" w:rsidRDefault="00C30EAC" w:rsidP="00C30EAC">
            <w:pPr>
              <w:pStyle w:val="TAL"/>
              <w:widowControl w:val="0"/>
            </w:pPr>
            <w:r w:rsidRPr="00DB5306">
              <w:t>PNF Energy consumption</w:t>
            </w:r>
          </w:p>
        </w:tc>
        <w:tc>
          <w:tcPr>
            <w:tcW w:w="3966" w:type="dxa"/>
          </w:tcPr>
          <w:p w14:paraId="3660078E"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1D0E95A6" w14:textId="77777777" w:rsidR="00C30EAC" w:rsidRPr="00E26D78" w:rsidRDefault="00C30EAC" w:rsidP="00C30EAC">
            <w:pPr>
              <w:pStyle w:val="TAL"/>
              <w:widowControl w:val="0"/>
              <w:rPr>
                <w:snapToGrid w:val="0"/>
              </w:rPr>
            </w:pPr>
            <w:r w:rsidRPr="008870B7">
              <w:t>NG-RAN data Energy Efficiency</w:t>
            </w:r>
          </w:p>
        </w:tc>
      </w:tr>
    </w:tbl>
    <w:p w14:paraId="4E5BA8B2" w14:textId="77777777" w:rsidR="00DB0958" w:rsidRDefault="00DB0958" w:rsidP="00DB0958">
      <w:pPr>
        <w:rPr>
          <w:lang w:eastAsia="zh-CN"/>
        </w:rPr>
      </w:pPr>
    </w:p>
    <w:p w14:paraId="2D638417" w14:textId="77777777" w:rsidR="00DB0958" w:rsidRDefault="00DB0958" w:rsidP="00DB0958">
      <w:pPr>
        <w:pStyle w:val="Heading4"/>
      </w:pPr>
      <w:bookmarkStart w:id="240" w:name="_Toc34300983"/>
      <w:bookmarkStart w:id="241" w:name="_Toc43730813"/>
      <w:bookmarkStart w:id="242" w:name="_Toc187393152"/>
      <w:r>
        <w:t>6.2.3.2</w:t>
      </w:r>
      <w:r>
        <w:tab/>
        <w:t>Procedures</w:t>
      </w:r>
      <w:bookmarkEnd w:id="240"/>
      <w:bookmarkEnd w:id="241"/>
      <w:bookmarkEnd w:id="242"/>
    </w:p>
    <w:p w14:paraId="5DCF2E83" w14:textId="77777777" w:rsidR="00DB0958" w:rsidRPr="00DB0958" w:rsidRDefault="00DB0958" w:rsidP="00DB0958">
      <w:pPr>
        <w:pStyle w:val="Heading5"/>
      </w:pPr>
      <w:bookmarkStart w:id="243" w:name="_Toc34300984"/>
      <w:bookmarkStart w:id="244" w:name="_Toc43730814"/>
      <w:bookmarkStart w:id="245" w:name="_Toc187393153"/>
      <w:r w:rsidRPr="00DB0958">
        <w:t>6.2.3.2.1</w:t>
      </w:r>
      <w:r w:rsidRPr="00DB0958">
        <w:tab/>
        <w:t>Energy saving activation</w:t>
      </w:r>
      <w:bookmarkEnd w:id="243"/>
      <w:bookmarkEnd w:id="244"/>
      <w:bookmarkEnd w:id="245"/>
    </w:p>
    <w:p w14:paraId="70382E5B" w14:textId="77777777" w:rsidR="00DB0958" w:rsidRDefault="00DB0958" w:rsidP="00DB0958">
      <w:r w:rsidRPr="0055661E">
        <w:t>Figure 6.2.3.2</w:t>
      </w:r>
      <w:r>
        <w:t>.1</w:t>
      </w:r>
      <w:r w:rsidRPr="0055661E">
        <w:t>-1 depicts a procedure that des</w:t>
      </w:r>
      <w:r>
        <w:t xml:space="preserve">cribes how MnS producer of Distributed ES </w:t>
      </w:r>
      <w:r w:rsidRPr="0055661E">
        <w:t xml:space="preserve">management </w:t>
      </w:r>
      <w:r w:rsidR="00230396">
        <w:t>makes</w:t>
      </w:r>
      <w:r w:rsidRPr="0055661E">
        <w:t xml:space="preserve"> the </w:t>
      </w:r>
      <w:r w:rsidR="00230396">
        <w:rPr>
          <w:lang w:val="en-US"/>
        </w:rPr>
        <w:t>NR capacity booster cell enter the energySaving state</w:t>
      </w:r>
      <w:r>
        <w:t>.</w:t>
      </w:r>
    </w:p>
    <w:p w14:paraId="36573FF0" w14:textId="77777777" w:rsidR="00DB0958" w:rsidRDefault="00DB0958" w:rsidP="00DB0958">
      <w:pPr>
        <w:jc w:val="center"/>
      </w:pPr>
    </w:p>
    <w:p w14:paraId="4C3C9CCC" w14:textId="77777777" w:rsidR="00DB0958" w:rsidRDefault="001154DB" w:rsidP="00FB2476">
      <w:pPr>
        <w:pStyle w:val="TH"/>
      </w:pPr>
      <w:r>
        <w:pict w14:anchorId="1F2EF58A">
          <v:shape id="_x0000_i1034" type="#_x0000_t75" style="width:481.5pt;height:141pt">
            <v:imagedata r:id="rId17" o:title=""/>
          </v:shape>
        </w:pict>
      </w:r>
    </w:p>
    <w:p w14:paraId="4C582A4E"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6D5BD743" w14:textId="77777777" w:rsidR="00DB0958" w:rsidRPr="00DB0958" w:rsidRDefault="00DB0958" w:rsidP="003B4C67"/>
    <w:p w14:paraId="775E18E0" w14:textId="77777777" w:rsidR="00784AB6" w:rsidRDefault="00784AB6" w:rsidP="00784AB6">
      <w:pPr>
        <w:rPr>
          <w:lang w:val="en-US"/>
        </w:rPr>
      </w:pPr>
      <w:r>
        <w:rPr>
          <w:lang w:val="en-US"/>
        </w:rPr>
        <w:t>It is assumed that all relevant MOIs have been created.</w:t>
      </w:r>
    </w:p>
    <w:p w14:paraId="6FED4D2C"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7DB67E4D" w14:textId="77777777" w:rsidR="00784AB6" w:rsidRDefault="00784AB6" w:rsidP="00784AB6">
      <w:pPr>
        <w:rPr>
          <w:lang w:eastAsia="zh-CN"/>
        </w:rPr>
      </w:pPr>
      <w:r>
        <w:rPr>
          <w:lang w:val="en-US"/>
        </w:rPr>
        <w:t xml:space="preserve">The MnS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r w:rsidRPr="00343F37">
        <w:rPr>
          <w:i/>
          <w:lang w:eastAsia="zh-CN"/>
        </w:rPr>
        <w:t>modifyMOIAttributes</w:t>
      </w:r>
      <w:r w:rsidRPr="00343FC5">
        <w:rPr>
          <w:rFonts w:ascii="Arial" w:hAnsi="Arial" w:cs="Arial"/>
          <w:sz w:val="18"/>
          <w:lang w:eastAsia="zh-CN"/>
        </w:rPr>
        <w:t xml:space="preserve"> </w:t>
      </w:r>
      <w:r w:rsidRPr="00343F37">
        <w:rPr>
          <w:lang w:eastAsia="zh-CN"/>
        </w:rPr>
        <w:t xml:space="preserve">operation </w:t>
      </w:r>
      <w:r>
        <w:rPr>
          <w:lang w:eastAsia="zh-CN"/>
        </w:rPr>
        <w:t>to:</w:t>
      </w:r>
    </w:p>
    <w:p w14:paraId="5D1850C6" w14:textId="77777777" w:rsidR="00784AB6" w:rsidRDefault="00784AB6" w:rsidP="00AA5C1E">
      <w:pPr>
        <w:pStyle w:val="B10"/>
        <w:rPr>
          <w:lang w:val="en-US"/>
        </w:rPr>
      </w:pPr>
      <w:r>
        <w:rPr>
          <w:lang w:val="en-US"/>
        </w:rPr>
        <w:t>- Configure the cell overlaid relations for NR capacity booster cells, and macro cells as candidate cells</w:t>
      </w:r>
    </w:p>
    <w:p w14:paraId="08DF9F10"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05E5E835" w14:textId="77777777" w:rsidR="00784AB6" w:rsidRDefault="00784AB6" w:rsidP="00AA5C1E">
      <w:pPr>
        <w:pStyle w:val="B10"/>
        <w:rPr>
          <w:lang w:val="en-US"/>
        </w:rPr>
      </w:pPr>
      <w:r>
        <w:rPr>
          <w:lang w:val="en-US"/>
        </w:rPr>
        <w:t>- Enable the distribute e</w:t>
      </w:r>
      <w:r>
        <w:t xml:space="preserve">nergy saving </w:t>
      </w:r>
      <w:r w:rsidRPr="005D21A5">
        <w:rPr>
          <w:lang w:val="en-US"/>
        </w:rPr>
        <w:t>function</w:t>
      </w:r>
      <w:r>
        <w:rPr>
          <w:lang w:val="en-US"/>
        </w:rPr>
        <w:t xml:space="preserve"> for intra-RAT or inter-RAT.</w:t>
      </w:r>
    </w:p>
    <w:p w14:paraId="6009DFFD" w14:textId="77777777" w:rsidR="00784AB6" w:rsidRDefault="00784AB6" w:rsidP="00784AB6">
      <w:pPr>
        <w:pStyle w:val="NO"/>
        <w:rPr>
          <w:lang w:val="en-US"/>
        </w:rPr>
      </w:pPr>
      <w:r>
        <w:t xml:space="preserve">NOTE: </w:t>
      </w:r>
      <w:r w:rsidR="00230396">
        <w:rPr>
          <w:lang w:eastAsia="zh-CN"/>
        </w:rPr>
        <w:t>Void</w:t>
      </w:r>
    </w:p>
    <w:p w14:paraId="75E2E996"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r w:rsidR="006949D4">
        <w:rPr>
          <w:lang w:val="en-US"/>
        </w:rPr>
        <w:t>energySaving state</w:t>
      </w:r>
      <w:r>
        <w:rPr>
          <w:lang w:val="en-US"/>
        </w:rPr>
        <w:t xml:space="preserve"> based on the cell traffic load information (see clause 15.4.2 in TS 38.300 [13]).</w:t>
      </w:r>
    </w:p>
    <w:p w14:paraId="1D28294A" w14:textId="77777777" w:rsidR="00784AB6" w:rsidRDefault="00784AB6" w:rsidP="00784AB6">
      <w:pPr>
        <w:rPr>
          <w:lang w:val="en-US"/>
        </w:rPr>
      </w:pPr>
      <w:r>
        <w:rPr>
          <w:lang w:val="en-US"/>
        </w:rPr>
        <w:t xml:space="preserve">The distributed ES function changes to the </w:t>
      </w:r>
      <w:r w:rsidRPr="00AC0DCA">
        <w:t xml:space="preserve">energySaving </w:t>
      </w:r>
      <w:r>
        <w:t>state, leading to</w:t>
      </w:r>
      <w:r>
        <w:rPr>
          <w:lang w:val="en-US"/>
        </w:rPr>
        <w:t xml:space="preserve"> a </w:t>
      </w:r>
      <w:r w:rsidRPr="00635986">
        <w:rPr>
          <w:rFonts w:ascii="Courier New" w:hAnsi="Courier New" w:cs="Courier New"/>
        </w:rPr>
        <w:t>notifyMOIAttributeValueChanges</w:t>
      </w:r>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MnS producer for distributed ES</w:t>
      </w:r>
      <w:r>
        <w:t xml:space="preserve"> management</w:t>
      </w:r>
      <w:r>
        <w:rPr>
          <w:lang w:val="en-US"/>
        </w:rPr>
        <w:t xml:space="preserve"> to indicate the NR capacity booster has entered the </w:t>
      </w:r>
      <w:r w:rsidR="006949D4">
        <w:rPr>
          <w:lang w:val="en-US"/>
        </w:rPr>
        <w:t>energySaving state</w:t>
      </w:r>
      <w:r>
        <w:rPr>
          <w:lang w:val="en-US"/>
        </w:rPr>
        <w:t>.</w:t>
      </w:r>
    </w:p>
    <w:p w14:paraId="28C4B0DC" w14:textId="77777777" w:rsidR="00DB0958" w:rsidRDefault="003C3B65" w:rsidP="003B4C67">
      <w:pPr>
        <w:pStyle w:val="Heading5"/>
        <w:rPr>
          <w:lang w:val="en-US"/>
        </w:rPr>
      </w:pPr>
      <w:bookmarkStart w:id="246" w:name="_Toc34300985"/>
      <w:bookmarkStart w:id="247" w:name="_Toc43730815"/>
      <w:bookmarkStart w:id="248" w:name="_Toc187393154"/>
      <w:r w:rsidRPr="00DB0958">
        <w:lastRenderedPageBreak/>
        <w:t>6.2.3.2.2</w:t>
      </w:r>
      <w:r w:rsidRPr="00DB0958">
        <w:tab/>
        <w:t>Energy saving de</w:t>
      </w:r>
      <w:r w:rsidRPr="00123101">
        <w:t>activation</w:t>
      </w:r>
      <w:bookmarkEnd w:id="246"/>
      <w:bookmarkEnd w:id="247"/>
      <w:bookmarkEnd w:id="248"/>
    </w:p>
    <w:p w14:paraId="1CC1AB82"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the NR capacity booster cell leave the energySaving state</w:t>
      </w:r>
      <w:r>
        <w:t>.</w:t>
      </w:r>
    </w:p>
    <w:p w14:paraId="4CDD6DEC" w14:textId="77777777" w:rsidR="00DB0958" w:rsidRDefault="00DB0958" w:rsidP="00DB0958">
      <w:pPr>
        <w:jc w:val="center"/>
      </w:pPr>
    </w:p>
    <w:p w14:paraId="65CECC73" w14:textId="77777777" w:rsidR="00DB0958" w:rsidRDefault="001154DB" w:rsidP="00FB2476">
      <w:pPr>
        <w:pStyle w:val="TH"/>
      </w:pPr>
      <w:r>
        <w:pict w14:anchorId="678E641B">
          <v:shape id="_x0000_i1035" type="#_x0000_t75" style="width:478pt;height:104pt">
            <v:imagedata r:id="rId18" o:title=""/>
          </v:shape>
        </w:pict>
      </w:r>
    </w:p>
    <w:p w14:paraId="49865030"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40BF174E" w14:textId="77777777" w:rsidR="00DB0958" w:rsidRDefault="00DB0958" w:rsidP="00784AB6">
      <w:pPr>
        <w:rPr>
          <w:lang w:val="en-US"/>
        </w:rPr>
      </w:pPr>
    </w:p>
    <w:p w14:paraId="7DEDEB51"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2B69766B"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07F0A13E" w14:textId="77777777" w:rsidR="00784AB6" w:rsidRDefault="00784AB6" w:rsidP="00784AB6">
      <w:pPr>
        <w:rPr>
          <w:lang w:val="en-US"/>
        </w:rPr>
      </w:pPr>
      <w:r>
        <w:rPr>
          <w:lang w:val="en-US"/>
        </w:rPr>
        <w:t xml:space="preserve">The distributed ES function changes to the </w:t>
      </w:r>
      <w:r w:rsidRPr="00AC0DCA">
        <w:t xml:space="preserve">notEnergySaving </w:t>
      </w:r>
      <w:r>
        <w:t>state, leading to</w:t>
      </w:r>
      <w:r>
        <w:rPr>
          <w:lang w:val="en-US"/>
        </w:rPr>
        <w:t xml:space="preserve"> a </w:t>
      </w:r>
      <w:r w:rsidRPr="00635986">
        <w:rPr>
          <w:rFonts w:ascii="Courier New" w:hAnsi="Courier New" w:cs="Courier New"/>
        </w:rPr>
        <w:t>notifyMOIAttributeValueChanges</w:t>
      </w:r>
      <w:r>
        <w:rPr>
          <w:lang w:val="en-US"/>
        </w:rPr>
        <w:t xml:space="preserve"> being sent to the MnS producer for distributed ES</w:t>
      </w:r>
      <w:r>
        <w:t xml:space="preserve"> management</w:t>
      </w:r>
      <w:r>
        <w:rPr>
          <w:lang w:val="en-US"/>
        </w:rPr>
        <w:t xml:space="preserve"> to indicate the NR capacity booster has been re-activated.</w:t>
      </w:r>
    </w:p>
    <w:p w14:paraId="35668E1B" w14:textId="77777777" w:rsidR="001349FF" w:rsidRDefault="001349FF" w:rsidP="001349FF">
      <w:pPr>
        <w:pStyle w:val="Heading2"/>
        <w:rPr>
          <w:rFonts w:eastAsia="SimSun"/>
        </w:rPr>
      </w:pPr>
      <w:bookmarkStart w:id="249" w:name="_Toc187393155"/>
      <w:r>
        <w:rPr>
          <w:rFonts w:eastAsia="SimSun"/>
        </w:rPr>
        <w:t>6.3</w:t>
      </w:r>
      <w:r>
        <w:rPr>
          <w:rFonts w:eastAsia="SimSun"/>
        </w:rPr>
        <w:tab/>
        <w:t>Solutions for energy consumption</w:t>
      </w:r>
      <w:bookmarkEnd w:id="249"/>
    </w:p>
    <w:p w14:paraId="3A667FB2" w14:textId="77777777" w:rsidR="001349FF" w:rsidRDefault="001349FF" w:rsidP="001349FF">
      <w:pPr>
        <w:pStyle w:val="Heading3"/>
        <w:rPr>
          <w:rFonts w:eastAsia="SimSun"/>
        </w:rPr>
      </w:pPr>
      <w:bookmarkStart w:id="250" w:name="_Toc187393156"/>
      <w:r>
        <w:rPr>
          <w:rFonts w:eastAsia="SimSun"/>
        </w:rPr>
        <w:t>6.3.1</w:t>
      </w:r>
      <w:r>
        <w:rPr>
          <w:rFonts w:eastAsia="SimSun"/>
        </w:rPr>
        <w:tab/>
        <w:t>Solution for energy consumption of PNFs</w:t>
      </w:r>
      <w:bookmarkEnd w:id="250"/>
    </w:p>
    <w:p w14:paraId="093D99FF" w14:textId="77777777" w:rsidR="001349FF" w:rsidRDefault="001349FF" w:rsidP="001349FF">
      <w:pPr>
        <w:rPr>
          <w:rFonts w:eastAsia="SimSun"/>
        </w:rPr>
      </w:pPr>
      <w:r>
        <w:t>TS 28.552 [15] clause 5.1.1.19 defines measurements for the Energy Consumption (EC) of Physical Network Functions (PNF), associated to corresponding ManagedElement IOC instances.</w:t>
      </w:r>
    </w:p>
    <w:p w14:paraId="1B49864F" w14:textId="77777777" w:rsidR="001349FF" w:rsidRDefault="001349FF" w:rsidP="001349FF">
      <w:r>
        <w:t>The method for collecting these measurements is described in</w:t>
      </w:r>
      <w:r>
        <w:rPr>
          <w:lang w:eastAsia="zh-CN"/>
        </w:rPr>
        <w:t xml:space="preserve"> ETSI ES 202 336-12 [4].</w:t>
      </w:r>
    </w:p>
    <w:p w14:paraId="6EB240CA" w14:textId="77777777" w:rsidR="001349FF" w:rsidRDefault="001349FF" w:rsidP="001349FF">
      <w:pPr>
        <w:pStyle w:val="Heading3"/>
        <w:rPr>
          <w:rFonts w:eastAsia="SimSun"/>
        </w:rPr>
      </w:pPr>
      <w:bookmarkStart w:id="251" w:name="_Toc187393157"/>
      <w:r>
        <w:rPr>
          <w:rFonts w:eastAsia="SimSun"/>
        </w:rPr>
        <w:t>6.3.2</w:t>
      </w:r>
      <w:r>
        <w:rPr>
          <w:rFonts w:eastAsia="SimSun"/>
        </w:rPr>
        <w:tab/>
        <w:t>Solution for energy consumption of VNF/VNFCs</w:t>
      </w:r>
      <w:bookmarkEnd w:id="251"/>
    </w:p>
    <w:p w14:paraId="476C7926" w14:textId="77777777" w:rsidR="001349FF" w:rsidRDefault="001349FF" w:rsidP="001349FF">
      <w:pPr>
        <w:pStyle w:val="Heading4"/>
        <w:rPr>
          <w:rFonts w:eastAsia="SimSun"/>
        </w:rPr>
      </w:pPr>
      <w:bookmarkStart w:id="252" w:name="_Toc187393158"/>
      <w:r>
        <w:rPr>
          <w:rFonts w:eastAsia="SimSun"/>
        </w:rPr>
        <w:t>6.3.2.1</w:t>
      </w:r>
      <w:r>
        <w:rPr>
          <w:rFonts w:eastAsia="SimSun"/>
        </w:rPr>
        <w:tab/>
        <w:t>Introduction</w:t>
      </w:r>
      <w:bookmarkEnd w:id="252"/>
    </w:p>
    <w:p w14:paraId="277072B5" w14:textId="77777777" w:rsidR="001349FF" w:rsidRDefault="001349FF" w:rsidP="001349FF">
      <w:pPr>
        <w:rPr>
          <w:rFonts w:eastAsia="SimSun"/>
        </w:rPr>
      </w:pPr>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 Therefore, this clause describes a solution for estimating the energy consumption of VNFs.</w:t>
      </w:r>
    </w:p>
    <w:p w14:paraId="1FED63AC" w14:textId="77777777" w:rsidR="001349FF" w:rsidRDefault="001349FF" w:rsidP="001349FF">
      <w:pPr>
        <w:rPr>
          <w:lang w:eastAsia="ko-KR"/>
        </w:rPr>
      </w:pPr>
      <w:r>
        <w:rPr>
          <w:lang w:eastAsia="ko-KR"/>
        </w:rPr>
        <w:t>ETSI GR NFV-IFA 015 [</w:t>
      </w:r>
      <w:r w:rsidR="000D03BE">
        <w:rPr>
          <w:lang w:eastAsia="ko-KR"/>
        </w:rPr>
        <w:t>19</w:t>
      </w:r>
      <w:r>
        <w:rPr>
          <w:lang w:eastAsia="ko-KR"/>
        </w:rPr>
        <w:t>] states that:</w:t>
      </w:r>
    </w:p>
    <w:p w14:paraId="71156FC2" w14:textId="77777777" w:rsidR="001349FF" w:rsidRDefault="001349FF" w:rsidP="001349FF">
      <w:pPr>
        <w:pStyle w:val="B10"/>
        <w:rPr>
          <w:lang w:eastAsia="ko-KR"/>
        </w:rPr>
      </w:pPr>
      <w:r>
        <w:rPr>
          <w:lang w:eastAsia="ko-KR"/>
        </w:rPr>
        <w:t>-</w:t>
      </w:r>
      <w:r>
        <w:rPr>
          <w:lang w:eastAsia="ko-KR"/>
        </w:rPr>
        <w:tab/>
        <w:t>a VNF is composed of 1-to-many VNF Component(s) (VNFC) – see diagram below.</w:t>
      </w:r>
    </w:p>
    <w:p w14:paraId="5E6D611B" w14:textId="77777777" w:rsidR="001349FF" w:rsidRDefault="001349FF" w:rsidP="001349FF">
      <w:pPr>
        <w:pStyle w:val="B10"/>
        <w:rPr>
          <w:lang w:eastAsia="ko-KR"/>
        </w:rPr>
      </w:pPr>
      <w:r>
        <w:rPr>
          <w:lang w:eastAsia="ko-KR"/>
        </w:rPr>
        <w:t>-</w:t>
      </w:r>
      <w:r>
        <w:rPr>
          <w:lang w:eastAsia="ko-KR"/>
        </w:rPr>
        <w:tab/>
        <w:t>a VNFC runs over a single VirtualisationContainer – see diagram below.</w:t>
      </w:r>
    </w:p>
    <w:p w14:paraId="25333DEC" w14:textId="77777777" w:rsidR="001349FF" w:rsidRDefault="001154DB" w:rsidP="000D03BE">
      <w:pPr>
        <w:pStyle w:val="TH"/>
      </w:pPr>
      <w:r>
        <w:rPr>
          <w:noProof/>
        </w:rPr>
        <w:lastRenderedPageBreak/>
        <w:pict w14:anchorId="5CA349C1">
          <v:shape id="Picture 2" o:spid="_x0000_i1036" type="#_x0000_t75" style="width:125.5pt;height:236.5pt;visibility:visible">
            <v:imagedata r:id="rId19" o:title=""/>
          </v:shape>
        </w:pict>
      </w:r>
    </w:p>
    <w:p w14:paraId="39DB5CE7" w14:textId="77777777" w:rsidR="001349FF" w:rsidRDefault="001349FF" w:rsidP="001349FF">
      <w:pPr>
        <w:pStyle w:val="TF"/>
      </w:pPr>
      <w:r>
        <w:t>Figure 3.2.1-1: VNF-VNFC-Virtualisation Container relationship</w:t>
      </w:r>
    </w:p>
    <w:p w14:paraId="2F87DF6A" w14:textId="77777777" w:rsidR="001349FF" w:rsidRDefault="001349FF" w:rsidP="001349FF">
      <w:pPr>
        <w:rPr>
          <w:lang w:eastAsia="ko-KR"/>
        </w:rPr>
      </w:pPr>
      <w:r>
        <w:rPr>
          <w:lang w:eastAsia="ko-KR"/>
        </w:rPr>
        <w:t>where a Virtualisation Container is defined in ETSI GR NFV 003 [</w:t>
      </w:r>
      <w:r w:rsidR="000D03BE">
        <w:rPr>
          <w:lang w:eastAsia="ko-KR"/>
        </w:rPr>
        <w:t>20</w:t>
      </w:r>
      <w:r>
        <w:rPr>
          <w:lang w:eastAsia="ko-KR"/>
        </w:rPr>
        <w:t>] as follows:</w:t>
      </w:r>
    </w:p>
    <w:p w14:paraId="0A92A2A7" w14:textId="77777777" w:rsidR="001349FF" w:rsidRDefault="001349FF" w:rsidP="001349FF">
      <w:pPr>
        <w:rPr>
          <w:lang w:eastAsia="ko-KR"/>
        </w:rPr>
      </w:pPr>
      <w:r>
        <w:rPr>
          <w:lang w:eastAsia="ko-KR"/>
        </w:rPr>
        <w:t>"</w:t>
      </w:r>
    </w:p>
    <w:p w14:paraId="36769C89" w14:textId="77777777" w:rsidR="001349FF" w:rsidRDefault="001349FF" w:rsidP="001349FF">
      <w:pPr>
        <w:rPr>
          <w:i/>
          <w:iCs/>
          <w:lang w:eastAsia="ko-KR"/>
        </w:rPr>
      </w:pPr>
      <w:r>
        <w:rPr>
          <w:i/>
          <w:iCs/>
          <w:lang w:eastAsia="ko-KR"/>
        </w:rPr>
        <w:t>partition of a compute node that provides an isolated virtualised computation environment.</w:t>
      </w:r>
    </w:p>
    <w:p w14:paraId="7F6012A0" w14:textId="77777777" w:rsidR="001349FF" w:rsidRDefault="001349FF" w:rsidP="001349FF">
      <w:pPr>
        <w:rPr>
          <w:i/>
          <w:iCs/>
          <w:lang w:eastAsia="ko-KR"/>
        </w:rPr>
      </w:pPr>
      <w:r>
        <w:rPr>
          <w:i/>
          <w:iCs/>
          <w:lang w:eastAsia="ko-KR"/>
        </w:rPr>
        <w:t>NOTE:</w:t>
      </w:r>
      <w:r>
        <w:rPr>
          <w:i/>
          <w:iCs/>
          <w:lang w:eastAsia="ko-KR"/>
        </w:rPr>
        <w:tab/>
        <w:t>Examples of virtualisation container includes virtual machine and OS container.</w:t>
      </w:r>
    </w:p>
    <w:p w14:paraId="23B782AE" w14:textId="77777777" w:rsidR="001349FF" w:rsidRDefault="001349FF" w:rsidP="001349FF">
      <w:pPr>
        <w:rPr>
          <w:lang w:eastAsia="ko-KR"/>
        </w:rPr>
      </w:pPr>
      <w:r>
        <w:rPr>
          <w:lang w:eastAsia="ko-KR"/>
        </w:rPr>
        <w:t>".</w:t>
      </w:r>
    </w:p>
    <w:p w14:paraId="521D1F1B" w14:textId="77777777" w:rsidR="001349FF" w:rsidRDefault="001349FF" w:rsidP="001349FF">
      <w:pPr>
        <w:rPr>
          <w:lang w:eastAsia="ko-KR"/>
        </w:rPr>
      </w:pPr>
      <w:r>
        <w:rPr>
          <w:lang w:eastAsia="ko-KR"/>
        </w:rPr>
        <w:t>Hence, a Virtualisation Container runs on a single NFVI Compute Node. A NFVI Compute Node may support 1-to-many Virtualisation Container(s).</w:t>
      </w:r>
    </w:p>
    <w:p w14:paraId="423F3D1A" w14:textId="77777777" w:rsidR="001349FF" w:rsidRDefault="001349FF" w:rsidP="001349FF"/>
    <w:p w14:paraId="0F17F6AD" w14:textId="77777777" w:rsidR="001349FF" w:rsidRDefault="001349FF" w:rsidP="001349FF">
      <w:r>
        <w:t>To estimate the Energy Consumption of VNF / VNFCs, it is assumed that:</w:t>
      </w:r>
    </w:p>
    <w:p w14:paraId="255EF15D" w14:textId="77777777" w:rsidR="001349FF" w:rsidRDefault="001349FF" w:rsidP="001349FF">
      <w:pPr>
        <w:pStyle w:val="B10"/>
        <w:rPr>
          <w:lang w:eastAsia="zh-CN"/>
        </w:rPr>
      </w:pPr>
      <w:r>
        <w:rPr>
          <w:lang w:eastAsia="zh-CN"/>
        </w:rPr>
        <w:t>- Pre-condition #1:</w:t>
      </w:r>
      <w:r>
        <w:t xml:space="preserve"> </w:t>
      </w:r>
      <w:r>
        <w:rPr>
          <w:lang w:eastAsia="zh-CN"/>
        </w:rPr>
        <w:t>there exists a Management Function (MF) in charge of estimating the energy consumption of the VNFs.</w:t>
      </w:r>
    </w:p>
    <w:p w14:paraId="465E3E33" w14:textId="77777777" w:rsidR="001349FF" w:rsidRDefault="001349FF" w:rsidP="001349FF">
      <w:pPr>
        <w:pStyle w:val="B10"/>
        <w:rPr>
          <w:lang w:eastAsia="zh-CN"/>
        </w:rPr>
      </w:pPr>
      <w:r>
        <w:rPr>
          <w:lang w:eastAsia="zh-CN"/>
        </w:rPr>
        <w:t>- Pre-condition #2: this MF knows on which NFVI node(s), the VNF/VNFC instances run;</w:t>
      </w:r>
    </w:p>
    <w:p w14:paraId="2884F3F5" w14:textId="77777777" w:rsidR="001349FF" w:rsidRDefault="001349FF" w:rsidP="001349FF">
      <w:pPr>
        <w:pStyle w:val="B10"/>
        <w:rPr>
          <w:lang w:eastAsia="zh-CN"/>
        </w:rPr>
      </w:pPr>
      <w:r>
        <w:rPr>
          <w:lang w:eastAsia="zh-CN"/>
        </w:rPr>
        <w:t>- Pre-condition #3: NFVI nodes are equipped with embedded or external sensors (see ETSI ES 202 336-12).</w:t>
      </w:r>
    </w:p>
    <w:p w14:paraId="0F8FD825" w14:textId="77777777" w:rsidR="001349FF" w:rsidRDefault="001349FF" w:rsidP="001349FF">
      <w:pPr>
        <w:pStyle w:val="Heading4"/>
        <w:rPr>
          <w:rFonts w:eastAsia="SimSun"/>
        </w:rPr>
      </w:pPr>
      <w:bookmarkStart w:id="253" w:name="_Toc187393159"/>
      <w:r>
        <w:rPr>
          <w:rFonts w:eastAsia="SimSun"/>
        </w:rPr>
        <w:t>6.3.2.2</w:t>
      </w:r>
      <w:r>
        <w:rPr>
          <w:rFonts w:eastAsia="SimSun"/>
        </w:rPr>
        <w:tab/>
        <w:t>Solution for VM-based VNF/VNFCs</w:t>
      </w:r>
      <w:bookmarkEnd w:id="253"/>
    </w:p>
    <w:p w14:paraId="1C63CAA0" w14:textId="77777777" w:rsidR="001349FF" w:rsidRDefault="001349FF" w:rsidP="001349FF">
      <w:pPr>
        <w:pStyle w:val="Heading5"/>
        <w:rPr>
          <w:rFonts w:eastAsia="SimSun"/>
          <w:lang w:val="en-US"/>
        </w:rPr>
      </w:pPr>
      <w:bookmarkStart w:id="254" w:name="_Toc187393160"/>
      <w:r>
        <w:rPr>
          <w:rFonts w:eastAsia="SimSun"/>
          <w:lang w:val="en-US"/>
        </w:rPr>
        <w:t>6.3.2.2.1</w:t>
      </w:r>
      <w:r>
        <w:rPr>
          <w:rFonts w:eastAsia="SimSun"/>
          <w:lang w:val="en-US"/>
        </w:rPr>
        <w:tab/>
        <w:t>Solution based on vCPU usage of virtual compute resources</w:t>
      </w:r>
      <w:bookmarkEnd w:id="254"/>
    </w:p>
    <w:p w14:paraId="3B612508" w14:textId="77777777" w:rsidR="001349FF" w:rsidRDefault="001349FF" w:rsidP="001349FF">
      <w:pPr>
        <w:rPr>
          <w:rFonts w:eastAsia="SimSun"/>
          <w:lang w:eastAsia="zh-CN"/>
        </w:rPr>
      </w:pPr>
      <w:r>
        <w:rPr>
          <w:lang w:eastAsia="zh-CN"/>
        </w:rPr>
        <w:t>The procedure for estimating the energy consumption of VNF/VNFCs based on the vCPU usage of underlying virtual compute resources is as follows:</w:t>
      </w:r>
    </w:p>
    <w:p w14:paraId="18D673A2" w14:textId="77777777" w:rsidR="001349FF" w:rsidRDefault="001349FF" w:rsidP="001349FF">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761ECB84" w14:textId="51A1538E" w:rsidR="001349FF" w:rsidRDefault="001349FF" w:rsidP="001349FF">
      <w:pPr>
        <w:pStyle w:val="B10"/>
        <w:rPr>
          <w:lang w:eastAsia="zh-CN"/>
        </w:rPr>
      </w:pPr>
      <w:r>
        <w:rPr>
          <w:lang w:eastAsia="zh-CN"/>
        </w:rPr>
        <w:t>2. The MF subscribes to PM notifications towards the VNFM, so as to receive notifications about the vCPU mean usage of selected VNF/VNFC instances (see ETSI GS NFV</w:t>
      </w:r>
      <w:r w:rsidR="00984D5E">
        <w:rPr>
          <w:lang w:eastAsia="zh-CN"/>
        </w:rPr>
        <w:t>-</w:t>
      </w:r>
      <w:r>
        <w:rPr>
          <w:lang w:eastAsia="zh-CN"/>
        </w:rPr>
        <w:t>IFA 008 [</w:t>
      </w:r>
      <w:r w:rsidR="00984D5E">
        <w:rPr>
          <w:lang w:eastAsia="zh-CN"/>
        </w:rPr>
        <w:t>21</w:t>
      </w:r>
      <w:r>
        <w:rPr>
          <w:lang w:eastAsia="zh-CN"/>
        </w:rPr>
        <w:t>] clause 7.4.4) for a given period of time (same observation period as in 1);</w:t>
      </w:r>
    </w:p>
    <w:p w14:paraId="1672739A" w14:textId="28FAF102" w:rsidR="001349FF" w:rsidRDefault="001349FF" w:rsidP="001349FF">
      <w:pPr>
        <w:pStyle w:val="B10"/>
        <w:rPr>
          <w:lang w:eastAsia="zh-CN"/>
        </w:rPr>
      </w:pPr>
      <w:r>
        <w:rPr>
          <w:lang w:eastAsia="zh-CN"/>
        </w:rPr>
        <w:lastRenderedPageBreak/>
        <w:t>3. The MF requests the VNFM to create a PM job to collect the vCPU usage of selected VNF/VNFC instances (see ETSI GS NFV</w:t>
      </w:r>
      <w:r w:rsidR="00984D5E">
        <w:rPr>
          <w:lang w:eastAsia="zh-CN"/>
        </w:rPr>
        <w:t>-</w:t>
      </w:r>
      <w:r>
        <w:rPr>
          <w:lang w:eastAsia="zh-CN"/>
        </w:rPr>
        <w:t>IFA 008 [</w:t>
      </w:r>
      <w:r w:rsidR="00984D5E">
        <w:rPr>
          <w:lang w:eastAsia="zh-CN"/>
        </w:rPr>
        <w:t>2</w:t>
      </w:r>
      <w:r>
        <w:rPr>
          <w:lang w:eastAsia="zh-CN"/>
        </w:rPr>
        <w:t>1] clause 7.4.2);</w:t>
      </w:r>
    </w:p>
    <w:p w14:paraId="3FC99D1B" w14:textId="21A71D2E" w:rsidR="001349FF" w:rsidRDefault="001349FF" w:rsidP="001349FF">
      <w:pPr>
        <w:pStyle w:val="B10"/>
        <w:rPr>
          <w:lang w:eastAsia="zh-CN"/>
        </w:rPr>
      </w:pPr>
      <w:r>
        <w:rPr>
          <w:lang w:eastAsia="zh-CN"/>
        </w:rPr>
        <w:t>4. The VNFM subscribes to PM notifications towards the VIM, so as to receive notifications about the vCPU usage of the virtual compute instances on which each VNF/VNFC instance runs (see ETSI GS NFV</w:t>
      </w:r>
      <w:r w:rsidR="00984D5E">
        <w:rPr>
          <w:lang w:eastAsia="zh-CN"/>
        </w:rPr>
        <w:t>-</w:t>
      </w:r>
      <w:r>
        <w:rPr>
          <w:lang w:eastAsia="zh-CN"/>
        </w:rPr>
        <w:t>IFA 006 [2</w:t>
      </w:r>
      <w:r w:rsidR="00984D5E">
        <w:rPr>
          <w:lang w:eastAsia="zh-CN"/>
        </w:rPr>
        <w:t>4</w:t>
      </w:r>
      <w:r>
        <w:rPr>
          <w:lang w:eastAsia="zh-CN"/>
        </w:rPr>
        <w:t>] clause 7.7.5);</w:t>
      </w:r>
    </w:p>
    <w:p w14:paraId="349CFD8F" w14:textId="4A413606" w:rsidR="001349FF" w:rsidRDefault="001349FF" w:rsidP="001349FF">
      <w:pPr>
        <w:pStyle w:val="B10"/>
        <w:rPr>
          <w:lang w:eastAsia="zh-CN"/>
        </w:rPr>
      </w:pPr>
      <w:r>
        <w:rPr>
          <w:lang w:eastAsia="zh-CN"/>
        </w:rPr>
        <w:t>5. The VNFM requests the VIM to create a PM job to collect the vCPU usage of the virtual compute instances on which each VNF/VNFC instance runs and whose IDs are provided as input parameters of the CreatePMJob request</w:t>
      </w:r>
      <w:r>
        <w:t xml:space="preserve"> </w:t>
      </w:r>
      <w:r>
        <w:rPr>
          <w:lang w:eastAsia="zh-CN"/>
        </w:rPr>
        <w:t>(see ETSI GS NFV</w:t>
      </w:r>
      <w:r w:rsidR="00984D5E">
        <w:rPr>
          <w:lang w:eastAsia="zh-CN"/>
        </w:rPr>
        <w:t>-</w:t>
      </w:r>
      <w:r>
        <w:rPr>
          <w:lang w:eastAsia="zh-CN"/>
        </w:rPr>
        <w:t>IFA 006 [2</w:t>
      </w:r>
      <w:r w:rsidR="00A7534C">
        <w:rPr>
          <w:lang w:eastAsia="zh-CN"/>
        </w:rPr>
        <w:t>4</w:t>
      </w:r>
      <w:r>
        <w:rPr>
          <w:lang w:eastAsia="zh-CN"/>
        </w:rPr>
        <w:t>] clause 7.7.2);</w:t>
      </w:r>
    </w:p>
    <w:p w14:paraId="05B82E3F" w14:textId="579255AA" w:rsidR="001349FF" w:rsidRDefault="001349FF" w:rsidP="001349FF">
      <w:pPr>
        <w:pStyle w:val="B10"/>
        <w:rPr>
          <w:lang w:eastAsia="zh-CN"/>
        </w:rPr>
      </w:pPr>
      <w:r>
        <w:rPr>
          <w:lang w:eastAsia="zh-CN"/>
        </w:rPr>
        <w:t>6. The VIM gets, at pre-defined intervals, the process utilization compute metric values from all CPU Cores of the NFVI (see ETSI NFV</w:t>
      </w:r>
      <w:r w:rsidR="00984D5E">
        <w:rPr>
          <w:lang w:eastAsia="zh-CN"/>
        </w:rPr>
        <w:t>-</w:t>
      </w:r>
      <w:r>
        <w:rPr>
          <w:lang w:eastAsia="zh-CN"/>
        </w:rPr>
        <w:t>TST 008 [</w:t>
      </w:r>
      <w:r w:rsidR="00A7534C">
        <w:rPr>
          <w:lang w:eastAsia="zh-CN"/>
        </w:rPr>
        <w:t>22</w:t>
      </w:r>
      <w:r>
        <w:rPr>
          <w:lang w:eastAsia="zh-CN"/>
        </w:rPr>
        <w:t>] clause 6.6). Whether the VIM gets this data in pull mode or in push mode is out of scope of the present document;</w:t>
      </w:r>
    </w:p>
    <w:p w14:paraId="05D2CB75" w14:textId="23ED5126" w:rsidR="001349FF" w:rsidRDefault="001349FF" w:rsidP="001349FF">
      <w:pPr>
        <w:pStyle w:val="B10"/>
        <w:rPr>
          <w:lang w:eastAsia="zh-CN"/>
        </w:rPr>
      </w:pPr>
      <w:r>
        <w:rPr>
          <w:lang w:eastAsia="zh-CN"/>
        </w:rPr>
        <w:t>7. The VIM aggregates them per virtual compute resource and calculates their arithmetic mean per virtual compute resource; this per virtual compute resource arithmetic mean of process utilization compute metric values is called VCpuUsageMean (see ETSI GS NFV</w:t>
      </w:r>
      <w:r w:rsidR="00984D5E">
        <w:rPr>
          <w:lang w:eastAsia="zh-CN"/>
        </w:rPr>
        <w:t>-</w:t>
      </w:r>
      <w:r>
        <w:rPr>
          <w:lang w:eastAsia="zh-CN"/>
        </w:rPr>
        <w:t>IFA 027</w:t>
      </w:r>
      <w:r w:rsidR="00A7534C">
        <w:rPr>
          <w:lang w:eastAsia="zh-CN"/>
        </w:rPr>
        <w:t xml:space="preserve"> [23]</w:t>
      </w:r>
      <w:r>
        <w:rPr>
          <w:lang w:eastAsia="zh-CN"/>
        </w:rPr>
        <w:t xml:space="preserve"> clause 7.1.2); </w:t>
      </w:r>
    </w:p>
    <w:p w14:paraId="02D3ED32" w14:textId="04DA6659" w:rsidR="001349FF" w:rsidRDefault="001349FF" w:rsidP="001349FF">
      <w:pPr>
        <w:pStyle w:val="B10"/>
        <w:rPr>
          <w:lang w:eastAsia="zh-CN"/>
        </w:rPr>
      </w:pPr>
      <w:r>
        <w:rPr>
          <w:lang w:eastAsia="zh-CN"/>
        </w:rPr>
        <w:t>8. The VIM notifies the VNFM about VCpuUsageMean measurement(s) for the virtual compute instance(s) (see ETSI GS NFV IFA</w:t>
      </w:r>
      <w:r w:rsidR="00984D5E">
        <w:rPr>
          <w:lang w:eastAsia="zh-CN"/>
        </w:rPr>
        <w:t>-</w:t>
      </w:r>
      <w:r>
        <w:rPr>
          <w:lang w:eastAsia="zh-CN"/>
        </w:rPr>
        <w:t>006 [2</w:t>
      </w:r>
      <w:r w:rsidR="00A7534C">
        <w:rPr>
          <w:lang w:eastAsia="zh-CN"/>
        </w:rPr>
        <w:t>4</w:t>
      </w:r>
      <w:r>
        <w:rPr>
          <w:lang w:eastAsia="zh-CN"/>
        </w:rPr>
        <w:t>] clause 7.7.6);</w:t>
      </w:r>
    </w:p>
    <w:p w14:paraId="173F58A7" w14:textId="77777777" w:rsidR="001349FF" w:rsidRDefault="001349FF" w:rsidP="001349FF">
      <w:pPr>
        <w:pStyle w:val="B10"/>
        <w:rPr>
          <w:lang w:eastAsia="zh-CN"/>
        </w:rPr>
      </w:pPr>
      <w:r>
        <w:rPr>
          <w:lang w:eastAsia="zh-CN"/>
        </w:rPr>
        <w:t>9. The VNFM maps the received VCpuUsageMean measurement(s) from virtual compute instances to the VNF/VNFC instance(s);</w:t>
      </w:r>
    </w:p>
    <w:p w14:paraId="7438CF11" w14:textId="7A265631" w:rsidR="001349FF" w:rsidRDefault="001349FF" w:rsidP="001349FF">
      <w:pPr>
        <w:pStyle w:val="B10"/>
        <w:rPr>
          <w:lang w:eastAsia="zh-CN"/>
        </w:rPr>
      </w:pPr>
      <w:r>
        <w:rPr>
          <w:lang w:eastAsia="zh-CN"/>
        </w:rPr>
        <w:t>10. The VNFM generates the measurement for the subject VNF/VNFC instances by assigning the value of the multiple VCpuUsageMean measurements received (see ETSI GS NFV</w:t>
      </w:r>
      <w:r w:rsidR="00984D5E">
        <w:rPr>
          <w:lang w:eastAsia="zh-CN"/>
        </w:rPr>
        <w:t>-</w:t>
      </w:r>
      <w:r>
        <w:rPr>
          <w:lang w:eastAsia="zh-CN"/>
        </w:rPr>
        <w:t>IFA 027 [</w:t>
      </w:r>
      <w:r w:rsidR="00A7534C">
        <w:rPr>
          <w:lang w:eastAsia="zh-CN"/>
        </w:rPr>
        <w:t>23</w:t>
      </w:r>
      <w:r>
        <w:rPr>
          <w:lang w:eastAsia="zh-CN"/>
        </w:rPr>
        <w:t>] clause 7.2.2);</w:t>
      </w:r>
    </w:p>
    <w:p w14:paraId="426CAC32" w14:textId="5618761C" w:rsidR="001349FF" w:rsidRDefault="001349FF" w:rsidP="001349FF">
      <w:pPr>
        <w:pStyle w:val="B10"/>
        <w:rPr>
          <w:lang w:eastAsia="zh-CN"/>
        </w:rPr>
      </w:pPr>
      <w:r>
        <w:rPr>
          <w:lang w:eastAsia="zh-CN"/>
        </w:rPr>
        <w:t>11. The VNFM notifies the Management Function in charge of estimating the 5GC NF EC, about the average VCpuUsageMean of each virtual compute instance used by the VNF/VNFC instance(s) which constitute the NF (see ETSI GS NFV</w:t>
      </w:r>
      <w:r w:rsidR="00984D5E">
        <w:rPr>
          <w:lang w:eastAsia="zh-CN"/>
        </w:rPr>
        <w:t>-</w:t>
      </w:r>
      <w:r>
        <w:rPr>
          <w:lang w:eastAsia="zh-CN"/>
        </w:rPr>
        <w:t>IFA 008 [</w:t>
      </w:r>
      <w:r w:rsidR="00A7534C">
        <w:rPr>
          <w:lang w:eastAsia="zh-CN"/>
        </w:rPr>
        <w:t>21</w:t>
      </w:r>
      <w:r>
        <w:rPr>
          <w:lang w:eastAsia="zh-CN"/>
        </w:rPr>
        <w:t>] clause 7.4.5);</w:t>
      </w:r>
    </w:p>
    <w:p w14:paraId="5E16DF17" w14:textId="77777777" w:rsidR="001349FF" w:rsidRDefault="001349FF" w:rsidP="001349FF">
      <w:pPr>
        <w:pStyle w:val="B10"/>
        <w:rPr>
          <w:lang w:eastAsia="zh-CN"/>
        </w:rPr>
      </w:pPr>
      <w:r>
        <w:rPr>
          <w:lang w:eastAsia="zh-CN"/>
        </w:rPr>
        <w:t>12. NF energy consumption can be now estimated as follows:</w:t>
      </w:r>
    </w:p>
    <w:p w14:paraId="2E7968E5" w14:textId="77777777" w:rsidR="001349FF" w:rsidRDefault="001349FF" w:rsidP="001349F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02B9F67B" w14:textId="77777777" w:rsidR="001349FF" w:rsidRDefault="001349FF" w:rsidP="001349F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333185A1" w14:textId="77777777" w:rsidR="001349FF" w:rsidRDefault="001349FF" w:rsidP="001349F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0DE04D22" w14:textId="77777777" w:rsidR="001349FF" w:rsidRDefault="001349FF" w:rsidP="001349FF"/>
    <w:p w14:paraId="70FBBB15" w14:textId="77777777" w:rsidR="009551F8" w:rsidRPr="001349FF" w:rsidRDefault="009551F8" w:rsidP="00A302BA"/>
    <w:p w14:paraId="04451B81" w14:textId="77777777" w:rsidR="00F919DB" w:rsidRPr="00AA5C1E" w:rsidRDefault="00F919DB" w:rsidP="00A302BA">
      <w:pPr>
        <w:rPr>
          <w:lang w:val="en-US"/>
        </w:rPr>
      </w:pPr>
      <w:r>
        <w:rPr>
          <w:lang w:val="en-US"/>
        </w:rPr>
        <w:br w:type="page"/>
      </w:r>
    </w:p>
    <w:p w14:paraId="6A3CD58A" w14:textId="77777777" w:rsidR="00F919DB" w:rsidRDefault="00F919DB" w:rsidP="00F919DB">
      <w:pPr>
        <w:pStyle w:val="Heading8"/>
      </w:pPr>
      <w:bookmarkStart w:id="255" w:name="_Toc34300986"/>
      <w:bookmarkStart w:id="256" w:name="_Toc43730816"/>
      <w:bookmarkStart w:id="257" w:name="_Toc187393161"/>
      <w:r w:rsidRPr="008577C3">
        <w:t xml:space="preserve">Annex </w:t>
      </w:r>
      <w:r>
        <w:t>A</w:t>
      </w:r>
      <w:r w:rsidRPr="008577C3">
        <w:t xml:space="preserve"> (informative):</w:t>
      </w:r>
      <w:r w:rsidRPr="008577C3">
        <w:br/>
      </w:r>
      <w:r>
        <w:t>Plant UML source code</w:t>
      </w:r>
      <w:bookmarkEnd w:id="255"/>
      <w:bookmarkEnd w:id="256"/>
      <w:bookmarkEnd w:id="257"/>
    </w:p>
    <w:p w14:paraId="3AD8F962" w14:textId="77777777" w:rsidR="00F919DB" w:rsidRDefault="00F919DB" w:rsidP="002D5CC8">
      <w:pPr>
        <w:pStyle w:val="Heading1"/>
      </w:pPr>
      <w:bookmarkStart w:id="258" w:name="_Toc34300987"/>
      <w:bookmarkStart w:id="259" w:name="_Toc43730817"/>
      <w:bookmarkStart w:id="260" w:name="_Toc187393162"/>
      <w:r w:rsidRPr="00397C4E">
        <w:t>A.1</w:t>
      </w:r>
      <w:r w:rsidR="005305C6">
        <w:tab/>
      </w:r>
      <w:r w:rsidR="00F35844">
        <w:t>Distributed e</w:t>
      </w:r>
      <w:r>
        <w:t>nergy saving activation</w:t>
      </w:r>
      <w:bookmarkEnd w:id="258"/>
      <w:bookmarkEnd w:id="259"/>
      <w:bookmarkEnd w:id="260"/>
    </w:p>
    <w:p w14:paraId="30E3EDCF" w14:textId="77777777" w:rsidR="00F919DB" w:rsidRDefault="00F919DB" w:rsidP="00F919DB">
      <w:pPr>
        <w:pStyle w:val="PL"/>
      </w:pPr>
      <w:r>
        <w:t>@startuml</w:t>
      </w:r>
    </w:p>
    <w:p w14:paraId="3326E36F" w14:textId="77777777" w:rsidR="00F919DB" w:rsidRDefault="00F919DB" w:rsidP="00F919DB">
      <w:pPr>
        <w:pStyle w:val="PL"/>
      </w:pPr>
    </w:p>
    <w:p w14:paraId="75EFECDE" w14:textId="77777777" w:rsidR="00F919DB" w:rsidRDefault="00F919DB" w:rsidP="00F919DB">
      <w:pPr>
        <w:pStyle w:val="PL"/>
      </w:pPr>
      <w:r>
        <w:t>title Distributed energy saving activation Diagram</w:t>
      </w:r>
    </w:p>
    <w:p w14:paraId="105EEECC" w14:textId="77777777" w:rsidR="00F919DB" w:rsidRDefault="00F919DB" w:rsidP="00F919DB">
      <w:pPr>
        <w:pStyle w:val="PL"/>
      </w:pPr>
    </w:p>
    <w:p w14:paraId="24FBBC30" w14:textId="77777777" w:rsidR="00F919DB" w:rsidRDefault="00F919DB" w:rsidP="00F919DB">
      <w:pPr>
        <w:pStyle w:val="PL"/>
      </w:pPr>
      <w:r>
        <w:t>participant "MnS producer of Distributed ES" as MnSProdDSON</w:t>
      </w:r>
    </w:p>
    <w:p w14:paraId="686F3A21" w14:textId="77777777" w:rsidR="00F919DB" w:rsidRDefault="00F919DB" w:rsidP="00F919DB">
      <w:pPr>
        <w:pStyle w:val="PL"/>
      </w:pPr>
      <w:r>
        <w:t>participant "Provisioning MnS producer" as MnSProdProv</w:t>
      </w:r>
    </w:p>
    <w:p w14:paraId="0E15E2C7" w14:textId="77777777" w:rsidR="00F919DB" w:rsidRDefault="00F919DB" w:rsidP="00F919DB">
      <w:pPr>
        <w:pStyle w:val="PL"/>
      </w:pPr>
      <w:r>
        <w:t>participant "Distributed Energy Saving function" as DESFunction</w:t>
      </w:r>
    </w:p>
    <w:p w14:paraId="78A99726" w14:textId="77777777" w:rsidR="00F919DB" w:rsidRDefault="00F919DB" w:rsidP="00F919DB">
      <w:pPr>
        <w:pStyle w:val="PL"/>
      </w:pPr>
    </w:p>
    <w:p w14:paraId="1D18891D" w14:textId="77777777" w:rsidR="00F919DB" w:rsidRDefault="00F919DB" w:rsidP="00F919DB">
      <w:pPr>
        <w:pStyle w:val="PL"/>
      </w:pPr>
      <w:r>
        <w:t xml:space="preserve">MnSProdProv &lt;- MnSProdDSON: 1. &lt;i&gt;modifyMOIAttributes&lt;/i&gt; to configure cell overlaid relations </w:t>
      </w:r>
    </w:p>
    <w:p w14:paraId="5150DE33" w14:textId="77777777" w:rsidR="00F919DB" w:rsidRDefault="00F919DB" w:rsidP="00F919DB">
      <w:pPr>
        <w:pStyle w:val="PL"/>
      </w:pPr>
      <w:r>
        <w:t xml:space="preserve">DESFunction &lt;- MnSProdProv: 2. Configure cell overlaid relations </w:t>
      </w:r>
    </w:p>
    <w:p w14:paraId="26691B01" w14:textId="77777777" w:rsidR="00F919DB" w:rsidRDefault="00F919DB" w:rsidP="00F919DB">
      <w:pPr>
        <w:pStyle w:val="PL"/>
      </w:pPr>
      <w:r>
        <w:t>MnSProdProv &lt;- MnSProdDSON: 3. &lt;i&gt;modifyMOIAttributes&lt;/i&gt; to configure ES policy (incl. thresholds)</w:t>
      </w:r>
    </w:p>
    <w:p w14:paraId="293DABFD" w14:textId="77777777" w:rsidR="00F919DB" w:rsidRDefault="00F919DB" w:rsidP="00F919DB">
      <w:pPr>
        <w:pStyle w:val="PL"/>
      </w:pPr>
      <w:r>
        <w:t>DESFunction &lt;- MnSProdProv: 4. Configure ES policy (incl. thresholds)</w:t>
      </w:r>
    </w:p>
    <w:p w14:paraId="3DFBCC59" w14:textId="77777777" w:rsidR="00F919DB" w:rsidRDefault="00F919DB" w:rsidP="00F919DB">
      <w:pPr>
        <w:pStyle w:val="PL"/>
      </w:pPr>
      <w:r>
        <w:t>MnSProdProv &lt;- MnSProdDSON: 5. &lt;i&gt;modifyMOIAttributes&lt;/i&gt; to set ESswitch to 'ON'</w:t>
      </w:r>
    </w:p>
    <w:p w14:paraId="7FDB3816" w14:textId="77777777" w:rsidR="00F919DB" w:rsidRDefault="00F919DB" w:rsidP="00F919DB">
      <w:pPr>
        <w:pStyle w:val="PL"/>
      </w:pPr>
      <w:r>
        <w:t>DESFunction &lt;- MnSProdProv: 6. Switch on energy saving functionality</w:t>
      </w:r>
    </w:p>
    <w:p w14:paraId="1803A851" w14:textId="77777777" w:rsidR="00F919DB" w:rsidRDefault="00F919DB" w:rsidP="00F919DB">
      <w:pPr>
        <w:pStyle w:val="PL"/>
      </w:pPr>
    </w:p>
    <w:p w14:paraId="5F5CFCDF" w14:textId="77777777" w:rsidR="00F919DB" w:rsidRDefault="00F919DB" w:rsidP="00F919DB">
      <w:pPr>
        <w:pStyle w:val="PL"/>
      </w:pPr>
      <w:r>
        <w:t xml:space="preserve">opt if decision is taken that NR capacity booster cell should enter energySaving state </w:t>
      </w:r>
    </w:p>
    <w:p w14:paraId="0D5DE1DD" w14:textId="77777777" w:rsidR="00F919DB" w:rsidRDefault="00F919DB" w:rsidP="00F919DB">
      <w:pPr>
        <w:pStyle w:val="PL"/>
      </w:pPr>
      <w:r>
        <w:t xml:space="preserve"> </w:t>
      </w:r>
    </w:p>
    <w:p w14:paraId="65AE8F82" w14:textId="77777777" w:rsidR="00F919DB" w:rsidRDefault="00F919DB" w:rsidP="00F919DB">
      <w:pPr>
        <w:pStyle w:val="PL"/>
      </w:pPr>
      <w:r>
        <w:t>DESFunction -&gt; MnSProdProv: 7. Inform that energySaving state has been changed to 'ON'</w:t>
      </w:r>
    </w:p>
    <w:p w14:paraId="74C45F37" w14:textId="77777777" w:rsidR="00F919DB" w:rsidRDefault="00F919DB" w:rsidP="00F919DB">
      <w:pPr>
        <w:pStyle w:val="PL"/>
      </w:pPr>
      <w:r>
        <w:t>MnSProdProv -&gt; MnSProdDSON: 8. &lt;i&gt;notifyMOIAttributeValueChanges&lt;/i&gt; (energySaving, old value = 'off', new value = 'on')</w:t>
      </w:r>
    </w:p>
    <w:p w14:paraId="2C85BDE3" w14:textId="77777777" w:rsidR="00F919DB" w:rsidRDefault="00F919DB" w:rsidP="00F919DB">
      <w:pPr>
        <w:pStyle w:val="PL"/>
      </w:pPr>
      <w:r>
        <w:t>end</w:t>
      </w:r>
    </w:p>
    <w:p w14:paraId="21D27F83" w14:textId="77777777" w:rsidR="00F919DB" w:rsidRDefault="00F919DB" w:rsidP="00F919DB">
      <w:pPr>
        <w:pStyle w:val="PL"/>
      </w:pPr>
    </w:p>
    <w:p w14:paraId="23729A76" w14:textId="77777777" w:rsidR="00F919DB" w:rsidRDefault="00F919DB" w:rsidP="00F919DB">
      <w:pPr>
        <w:pStyle w:val="PL"/>
      </w:pPr>
      <w:r>
        <w:t>@enduml</w:t>
      </w:r>
    </w:p>
    <w:p w14:paraId="7E9C5A7C" w14:textId="77777777" w:rsidR="00F919DB" w:rsidRDefault="00F919DB" w:rsidP="00F919DB">
      <w:pPr>
        <w:pStyle w:val="PL"/>
      </w:pPr>
    </w:p>
    <w:p w14:paraId="4F483B09" w14:textId="77777777" w:rsidR="00F919DB" w:rsidRDefault="00F919DB" w:rsidP="00F919DB">
      <w:pPr>
        <w:pStyle w:val="PL"/>
      </w:pPr>
    </w:p>
    <w:p w14:paraId="210DA901" w14:textId="77777777" w:rsidR="00F919DB" w:rsidRDefault="00F919DB" w:rsidP="002D5CC8">
      <w:pPr>
        <w:pStyle w:val="Heading1"/>
      </w:pPr>
      <w:bookmarkStart w:id="261" w:name="_Toc34300988"/>
      <w:bookmarkStart w:id="262" w:name="_Toc43730818"/>
      <w:bookmarkStart w:id="263" w:name="_Toc187393163"/>
      <w:r w:rsidRPr="00397C4E">
        <w:t>A.</w:t>
      </w:r>
      <w:r>
        <w:t>2</w:t>
      </w:r>
      <w:r w:rsidR="005305C6">
        <w:tab/>
      </w:r>
      <w:r w:rsidR="00F35844">
        <w:t>Distributed e</w:t>
      </w:r>
      <w:r>
        <w:t>nergy saving deactivation</w:t>
      </w:r>
      <w:bookmarkEnd w:id="261"/>
      <w:bookmarkEnd w:id="262"/>
      <w:bookmarkEnd w:id="263"/>
    </w:p>
    <w:p w14:paraId="241951F3" w14:textId="77777777" w:rsidR="00F919DB" w:rsidRDefault="00F919DB" w:rsidP="00F919DB">
      <w:pPr>
        <w:pStyle w:val="PL"/>
      </w:pPr>
      <w:r>
        <w:t>@startuml</w:t>
      </w:r>
    </w:p>
    <w:p w14:paraId="7A698ECC" w14:textId="77777777" w:rsidR="00F919DB" w:rsidRDefault="00F919DB" w:rsidP="00F919DB">
      <w:pPr>
        <w:pStyle w:val="PL"/>
      </w:pPr>
    </w:p>
    <w:p w14:paraId="3E9818CD" w14:textId="77777777" w:rsidR="00F919DB" w:rsidRDefault="00F919DB" w:rsidP="00F919DB">
      <w:pPr>
        <w:pStyle w:val="PL"/>
      </w:pPr>
      <w:r>
        <w:t xml:space="preserve">title Distributed energy saving deactivation Diagram </w:t>
      </w:r>
    </w:p>
    <w:p w14:paraId="6BFC5181" w14:textId="77777777" w:rsidR="00F919DB" w:rsidRDefault="00F919DB" w:rsidP="00F919DB">
      <w:pPr>
        <w:pStyle w:val="PL"/>
      </w:pPr>
    </w:p>
    <w:p w14:paraId="49CFA452" w14:textId="77777777" w:rsidR="00F919DB" w:rsidRDefault="00F919DB" w:rsidP="00F919DB">
      <w:pPr>
        <w:pStyle w:val="PL"/>
      </w:pPr>
      <w:r>
        <w:t>participant "MnS producer of Distributed ES" as MnSProdDSON</w:t>
      </w:r>
    </w:p>
    <w:p w14:paraId="3DDFAB57" w14:textId="77777777" w:rsidR="00F919DB" w:rsidRDefault="00F919DB" w:rsidP="00F919DB">
      <w:pPr>
        <w:pStyle w:val="PL"/>
      </w:pPr>
      <w:r>
        <w:t>participant "Provisioning MnS producer" as MnSProdProv</w:t>
      </w:r>
    </w:p>
    <w:p w14:paraId="48BD025F" w14:textId="77777777" w:rsidR="00F919DB" w:rsidRDefault="00F919DB" w:rsidP="00F919DB">
      <w:pPr>
        <w:pStyle w:val="PL"/>
      </w:pPr>
      <w:r>
        <w:t>participant "Distributed Energy Saving function" as DESFunction</w:t>
      </w:r>
    </w:p>
    <w:p w14:paraId="1610C138" w14:textId="77777777" w:rsidR="00F919DB" w:rsidRDefault="00F919DB" w:rsidP="00F919DB">
      <w:pPr>
        <w:pStyle w:val="PL"/>
      </w:pPr>
    </w:p>
    <w:p w14:paraId="1BD1387E" w14:textId="77777777" w:rsidR="00F919DB" w:rsidRDefault="00F919DB" w:rsidP="00F919DB">
      <w:pPr>
        <w:pStyle w:val="PL"/>
      </w:pPr>
      <w:r>
        <w:t>note over DESFunction: Monitors the traffic load of the candidate cell</w:t>
      </w:r>
    </w:p>
    <w:p w14:paraId="447107A0" w14:textId="77777777" w:rsidR="00F919DB" w:rsidRDefault="00F919DB" w:rsidP="00F919DB">
      <w:pPr>
        <w:pStyle w:val="PL"/>
      </w:pPr>
      <w:r>
        <w:t>note over DESFunction: Detects that additioal capacity is needed</w:t>
      </w:r>
    </w:p>
    <w:p w14:paraId="3F3E5466" w14:textId="77777777" w:rsidR="00F919DB" w:rsidRDefault="00F919DB" w:rsidP="00F919DB">
      <w:pPr>
        <w:pStyle w:val="PL"/>
      </w:pPr>
    </w:p>
    <w:p w14:paraId="5538ADA3" w14:textId="77777777" w:rsidR="00F919DB" w:rsidRDefault="00F919DB" w:rsidP="00F919DB">
      <w:pPr>
        <w:pStyle w:val="PL"/>
      </w:pPr>
      <w:r>
        <w:t xml:space="preserve">opt if decision is taken to re-activate the NR capacity booster cell </w:t>
      </w:r>
    </w:p>
    <w:p w14:paraId="7A6A2538" w14:textId="77777777" w:rsidR="00F919DB" w:rsidRDefault="00F919DB" w:rsidP="00F919DB">
      <w:pPr>
        <w:pStyle w:val="PL"/>
      </w:pPr>
      <w:r>
        <w:t xml:space="preserve"> </w:t>
      </w:r>
    </w:p>
    <w:p w14:paraId="5522E1D5" w14:textId="77777777" w:rsidR="00F919DB" w:rsidRDefault="00F919DB" w:rsidP="00F919DB">
      <w:pPr>
        <w:pStyle w:val="PL"/>
      </w:pPr>
      <w:r>
        <w:t>DESFunction -&gt; MnSProdProv: 8. Inform that energySaving state has been changed to 'OFF'</w:t>
      </w:r>
    </w:p>
    <w:p w14:paraId="363E9866" w14:textId="77777777" w:rsidR="00F919DB" w:rsidRDefault="00F919DB" w:rsidP="00F919DB">
      <w:pPr>
        <w:pStyle w:val="PL"/>
      </w:pPr>
      <w:r>
        <w:t>MnSProdProv -&gt; MnSProdDSON: 9. &lt;i&gt;notifyMOIAttributeValueChanges&lt;/i&gt; (energySaving, old value = 'on', new value = 'off')</w:t>
      </w:r>
    </w:p>
    <w:p w14:paraId="1A6949BD" w14:textId="77777777" w:rsidR="00F919DB" w:rsidRDefault="00F919DB" w:rsidP="00F919DB">
      <w:pPr>
        <w:pStyle w:val="PL"/>
      </w:pPr>
      <w:r>
        <w:t>end</w:t>
      </w:r>
    </w:p>
    <w:p w14:paraId="543E927A" w14:textId="77777777" w:rsidR="00F919DB" w:rsidRDefault="00F919DB" w:rsidP="00F919DB">
      <w:pPr>
        <w:pStyle w:val="PL"/>
      </w:pPr>
    </w:p>
    <w:p w14:paraId="7F8642B6" w14:textId="77777777" w:rsidR="00F919DB" w:rsidRDefault="00F919DB" w:rsidP="00F919DB">
      <w:pPr>
        <w:pStyle w:val="PL"/>
      </w:pPr>
      <w:r>
        <w:t>@enduml</w:t>
      </w:r>
    </w:p>
    <w:p w14:paraId="5CBA2BA3" w14:textId="77777777" w:rsidR="00FC6857" w:rsidRDefault="00FC6857" w:rsidP="00F919DB">
      <w:pPr>
        <w:pStyle w:val="PL"/>
      </w:pPr>
    </w:p>
    <w:p w14:paraId="6D28FF3A" w14:textId="77777777" w:rsidR="00FC6857" w:rsidRDefault="00FC6857" w:rsidP="002D5CC8">
      <w:pPr>
        <w:pStyle w:val="Heading1"/>
      </w:pPr>
      <w:bookmarkStart w:id="264" w:name="_Toc34300989"/>
      <w:bookmarkStart w:id="265" w:name="_Toc43730819"/>
      <w:bookmarkStart w:id="266" w:name="_Toc187393164"/>
      <w:r>
        <w:t>A</w:t>
      </w:r>
      <w:r w:rsidRPr="00397C4E">
        <w:t>.</w:t>
      </w:r>
      <w:r>
        <w:t>3</w:t>
      </w:r>
      <w:r w:rsidR="005305C6">
        <w:tab/>
      </w:r>
      <w:r>
        <w:t>Centralized energy saving activation</w:t>
      </w:r>
      <w:bookmarkEnd w:id="264"/>
      <w:bookmarkEnd w:id="265"/>
      <w:bookmarkEnd w:id="266"/>
    </w:p>
    <w:p w14:paraId="58D44D4E" w14:textId="77777777" w:rsidR="00FC6857" w:rsidRDefault="00FC6857" w:rsidP="00FC6857">
      <w:pPr>
        <w:pStyle w:val="PL"/>
      </w:pPr>
      <w:r>
        <w:t>@startuml</w:t>
      </w:r>
    </w:p>
    <w:p w14:paraId="63A67F47" w14:textId="77777777" w:rsidR="00FC6857" w:rsidRDefault="00FC6857" w:rsidP="00FC6857">
      <w:pPr>
        <w:pStyle w:val="PL"/>
      </w:pPr>
    </w:p>
    <w:p w14:paraId="056DADC0" w14:textId="77777777" w:rsidR="00FC6857" w:rsidRDefault="00FC6857" w:rsidP="00FC6857">
      <w:pPr>
        <w:pStyle w:val="PL"/>
      </w:pPr>
      <w:r>
        <w:t>title Centralized e</w:t>
      </w:r>
      <w:r w:rsidR="00637A93">
        <w:t>nergy saving activation Diagram</w:t>
      </w:r>
    </w:p>
    <w:p w14:paraId="5BAF41E4" w14:textId="77777777" w:rsidR="00FC6857" w:rsidRDefault="00FC6857" w:rsidP="00FC6857">
      <w:pPr>
        <w:pStyle w:val="PL"/>
      </w:pPr>
    </w:p>
    <w:p w14:paraId="6D7FA8EF" w14:textId="77777777" w:rsidR="00FC6857" w:rsidRDefault="00FC6857" w:rsidP="00FC6857">
      <w:pPr>
        <w:pStyle w:val="PL"/>
      </w:pPr>
      <w:r>
        <w:t>participant "MnS producer of Centralized ES" as MnSProdCSON</w:t>
      </w:r>
    </w:p>
    <w:p w14:paraId="5580C23F" w14:textId="77777777" w:rsidR="00FC6857" w:rsidRDefault="00FC6857" w:rsidP="00FC6857">
      <w:pPr>
        <w:pStyle w:val="PL"/>
      </w:pPr>
      <w:r>
        <w:t>participant "Performance Assurance MnS producer" as MnSProdPA</w:t>
      </w:r>
    </w:p>
    <w:p w14:paraId="47A8DA9B" w14:textId="77777777" w:rsidR="00FC6857" w:rsidRDefault="00FC6857" w:rsidP="00FC6857">
      <w:pPr>
        <w:pStyle w:val="PL"/>
      </w:pPr>
      <w:r>
        <w:t>participant "Provisioning MnS producer" as MnSProdProv</w:t>
      </w:r>
    </w:p>
    <w:p w14:paraId="33D73F7B" w14:textId="77777777" w:rsidR="00FC6857" w:rsidRDefault="00FC6857" w:rsidP="00FC6857">
      <w:pPr>
        <w:pStyle w:val="PL"/>
      </w:pPr>
      <w:r>
        <w:t>participant "NR Capacity Booster Cell" as NRCapacityBCell</w:t>
      </w:r>
    </w:p>
    <w:p w14:paraId="63AB1CFC" w14:textId="77777777" w:rsidR="00FC6857" w:rsidRDefault="00FC6857" w:rsidP="00FC6857">
      <w:pPr>
        <w:pStyle w:val="PL"/>
      </w:pPr>
      <w:r>
        <w:t>participant "NR Cells" as NRCandidateCells</w:t>
      </w:r>
    </w:p>
    <w:p w14:paraId="3683DE71" w14:textId="77777777" w:rsidR="00FC6857" w:rsidRDefault="00FC6857" w:rsidP="00FC6857">
      <w:pPr>
        <w:pStyle w:val="PL"/>
      </w:pPr>
    </w:p>
    <w:p w14:paraId="7BF9684B" w14:textId="77777777" w:rsidR="00FC6857" w:rsidRDefault="00FC6857" w:rsidP="00FC6857">
      <w:pPr>
        <w:pStyle w:val="PL"/>
      </w:pPr>
      <w:r>
        <w:t>MnSProdPA &lt;- NRCapacityBCell: 1. Collects traffic load performance measurements</w:t>
      </w:r>
    </w:p>
    <w:p w14:paraId="2A22FDE2" w14:textId="77777777" w:rsidR="00FC6857" w:rsidRDefault="00FC6857" w:rsidP="00FC6857">
      <w:pPr>
        <w:pStyle w:val="PL"/>
      </w:pPr>
      <w:r>
        <w:t>MnSProdPA &lt;- NRCandidateCells: 1. Collects traffic load performance measurements</w:t>
      </w:r>
    </w:p>
    <w:p w14:paraId="1B728BAA" w14:textId="77777777" w:rsidR="00FC6857" w:rsidRDefault="00FC6857" w:rsidP="00FC6857">
      <w:pPr>
        <w:pStyle w:val="PL"/>
      </w:pPr>
    </w:p>
    <w:p w14:paraId="1464B3F4" w14:textId="77777777" w:rsidR="00FC6857" w:rsidRDefault="00FC6857" w:rsidP="00FC6857">
      <w:pPr>
        <w:pStyle w:val="PL"/>
      </w:pPr>
      <w:r>
        <w:t>MnSProdPA -&gt; MnSProdCSON: 2. Collects traffic load performance measurements</w:t>
      </w:r>
    </w:p>
    <w:p w14:paraId="76585E25" w14:textId="77777777" w:rsidR="00FC6857" w:rsidRDefault="00FC6857" w:rsidP="00FC6857">
      <w:pPr>
        <w:pStyle w:val="PL"/>
      </w:pPr>
      <w:r>
        <w:t>note over MnSProdCSON: Analyzes traffic load performance measurements</w:t>
      </w:r>
    </w:p>
    <w:p w14:paraId="3720AEB9" w14:textId="77777777" w:rsidR="00FC6857" w:rsidRDefault="00FC6857" w:rsidP="00FC6857">
      <w:pPr>
        <w:pStyle w:val="PL"/>
      </w:pPr>
    </w:p>
    <w:p w14:paraId="7BDBBDA7" w14:textId="77777777" w:rsidR="00FC6857" w:rsidRDefault="00FC6857" w:rsidP="00FC6857">
      <w:pPr>
        <w:pStyle w:val="PL"/>
      </w:pPr>
      <w:r>
        <w:t>opt if decision is taken that the NR capacity booster cell should enter the energySaving state</w:t>
      </w:r>
    </w:p>
    <w:p w14:paraId="3807B6B1" w14:textId="77777777" w:rsidR="00FC6857" w:rsidRDefault="00FC6857" w:rsidP="00FC6857">
      <w:pPr>
        <w:pStyle w:val="PL"/>
      </w:pPr>
      <w:r>
        <w:t>MnSProdCSON -&gt; MnSProdProv: 3. &lt;i&gt;modifyMOIAttributes&lt;/i&gt; (NR Capacity Booster Cell, (energySaving, old value = 'off', new value = 'on'))</w:t>
      </w:r>
    </w:p>
    <w:p w14:paraId="1AF86411" w14:textId="77777777" w:rsidR="00FC6857" w:rsidRDefault="00FC6857" w:rsidP="00FC6857">
      <w:pPr>
        <w:pStyle w:val="PL"/>
      </w:pPr>
      <w:r>
        <w:t>MnSProdProv -&gt; NRCapacityBCell: 4. Configures NR Capacity Booster Cell</w:t>
      </w:r>
    </w:p>
    <w:p w14:paraId="4623A9C1" w14:textId="77777777" w:rsidR="00FC6857" w:rsidRDefault="00FC6857" w:rsidP="00FC6857">
      <w:pPr>
        <w:pStyle w:val="PL"/>
      </w:pPr>
      <w:r>
        <w:t>note over NRCapacityBCell: 5. May initiate handover actions</w:t>
      </w:r>
    </w:p>
    <w:p w14:paraId="61343930" w14:textId="77777777" w:rsidR="00FC6857" w:rsidRDefault="00FC6857" w:rsidP="00FC6857">
      <w:pPr>
        <w:pStyle w:val="PL"/>
      </w:pPr>
      <w:r>
        <w:t>MnSProdProv -&gt; NRCandidateCells: 6. Configures Candidate Cells</w:t>
      </w:r>
    </w:p>
    <w:p w14:paraId="2B82CBBE" w14:textId="77777777" w:rsidR="00FC6857" w:rsidRDefault="00FC6857" w:rsidP="00FC6857">
      <w:pPr>
        <w:pStyle w:val="PL"/>
      </w:pPr>
      <w:r>
        <w:t>note over NRCapacityBCell: 7. Enters energySaving state</w:t>
      </w:r>
    </w:p>
    <w:p w14:paraId="53CF01AD" w14:textId="77777777" w:rsidR="00FC6857" w:rsidRDefault="00FC6857" w:rsidP="00FC6857">
      <w:pPr>
        <w:pStyle w:val="PL"/>
      </w:pPr>
      <w:r>
        <w:t>NRCapacityBCell -&gt; MnSProdProv: 8. Informs that energySaving state has changed</w:t>
      </w:r>
    </w:p>
    <w:p w14:paraId="478038E4" w14:textId="77777777" w:rsidR="00FC6857" w:rsidRDefault="00FC6857" w:rsidP="00FC6857">
      <w:pPr>
        <w:pStyle w:val="PL"/>
      </w:pPr>
      <w:r>
        <w:t>MnSProdProv -&gt; MnSProdCSON: 9. &lt;i&gt;notifyMOIAttributeValueChanges&lt;/i&gt; (NR Capacity Booster Cell, (energySaving, old value = 'off', new value = 'on'))</w:t>
      </w:r>
    </w:p>
    <w:p w14:paraId="1D136403" w14:textId="77777777" w:rsidR="00FC6857" w:rsidRDefault="00FC6857" w:rsidP="00FC6857">
      <w:pPr>
        <w:pStyle w:val="PL"/>
      </w:pPr>
      <w:r>
        <w:t>end</w:t>
      </w:r>
    </w:p>
    <w:p w14:paraId="0BF0911F" w14:textId="77777777" w:rsidR="00FC6857" w:rsidRDefault="00FC6857" w:rsidP="00FC6857">
      <w:pPr>
        <w:pStyle w:val="PL"/>
      </w:pPr>
    </w:p>
    <w:p w14:paraId="26FC176C" w14:textId="77777777" w:rsidR="00FC6857" w:rsidRDefault="00FC6857" w:rsidP="00FC6857">
      <w:pPr>
        <w:pStyle w:val="PL"/>
      </w:pPr>
      <w:r>
        <w:t>@enduml</w:t>
      </w:r>
    </w:p>
    <w:p w14:paraId="301B56D0" w14:textId="77777777" w:rsidR="00FC6857" w:rsidRDefault="00FC6857" w:rsidP="00FC6857">
      <w:pPr>
        <w:pStyle w:val="PL"/>
      </w:pPr>
    </w:p>
    <w:p w14:paraId="23DE3578" w14:textId="77777777" w:rsidR="00FC6857" w:rsidRDefault="00FC6857" w:rsidP="002D5CC8">
      <w:pPr>
        <w:pStyle w:val="Heading1"/>
      </w:pPr>
      <w:bookmarkStart w:id="267" w:name="_Toc34300990"/>
      <w:bookmarkStart w:id="268" w:name="_Toc43730820"/>
      <w:bookmarkStart w:id="269" w:name="_Toc187393165"/>
      <w:r>
        <w:t>A</w:t>
      </w:r>
      <w:r w:rsidRPr="00397C4E">
        <w:t>.</w:t>
      </w:r>
      <w:r>
        <w:t>4</w:t>
      </w:r>
      <w:r w:rsidR="005305C6">
        <w:tab/>
      </w:r>
      <w:r>
        <w:t>Centralized energy saving deactivation</w:t>
      </w:r>
      <w:bookmarkEnd w:id="267"/>
      <w:bookmarkEnd w:id="268"/>
      <w:bookmarkEnd w:id="269"/>
    </w:p>
    <w:p w14:paraId="1EB5F026" w14:textId="77777777" w:rsidR="00FC6857" w:rsidRDefault="00FC6857" w:rsidP="00FC6857">
      <w:pPr>
        <w:pStyle w:val="PL"/>
      </w:pPr>
      <w:r>
        <w:t>@startuml</w:t>
      </w:r>
    </w:p>
    <w:p w14:paraId="44CA9415" w14:textId="77777777" w:rsidR="00FC6857" w:rsidRDefault="00FC6857" w:rsidP="00FC6857">
      <w:pPr>
        <w:pStyle w:val="PL"/>
      </w:pPr>
    </w:p>
    <w:p w14:paraId="2A9FBEE6" w14:textId="77777777" w:rsidR="00FC6857" w:rsidRDefault="00FC6857" w:rsidP="00FC6857">
      <w:pPr>
        <w:pStyle w:val="PL"/>
      </w:pPr>
      <w:r>
        <w:t xml:space="preserve">title Centralized energy saving deactivation Diagram </w:t>
      </w:r>
    </w:p>
    <w:p w14:paraId="4D6B4C27" w14:textId="77777777" w:rsidR="00FC6857" w:rsidRDefault="00FC6857" w:rsidP="00FC6857">
      <w:pPr>
        <w:pStyle w:val="PL"/>
      </w:pPr>
    </w:p>
    <w:p w14:paraId="285562C4" w14:textId="77777777" w:rsidR="00FC6857" w:rsidRDefault="00FC6857" w:rsidP="00FC6857">
      <w:pPr>
        <w:pStyle w:val="PL"/>
      </w:pPr>
      <w:r>
        <w:t>participant "MnS producer of Centralized ES" as MnSProdCSON</w:t>
      </w:r>
    </w:p>
    <w:p w14:paraId="6EBAB093" w14:textId="77777777" w:rsidR="00FC6857" w:rsidRDefault="00FC6857" w:rsidP="00FC6857">
      <w:pPr>
        <w:pStyle w:val="PL"/>
      </w:pPr>
      <w:r>
        <w:t>participant "Performance Assurance MnS producer" as MnSProdPA</w:t>
      </w:r>
    </w:p>
    <w:p w14:paraId="0B14DA29" w14:textId="77777777" w:rsidR="00FC6857" w:rsidRDefault="00FC6857" w:rsidP="00FC6857">
      <w:pPr>
        <w:pStyle w:val="PL"/>
      </w:pPr>
      <w:r>
        <w:t>participant "Provisioning MnS producer" as MnSProdProv</w:t>
      </w:r>
    </w:p>
    <w:p w14:paraId="3A0219F5" w14:textId="77777777" w:rsidR="00FC6857" w:rsidRDefault="00FC6857" w:rsidP="00FC6857">
      <w:pPr>
        <w:pStyle w:val="PL"/>
      </w:pPr>
      <w:r>
        <w:t>participant "NR Capacity Booster Cell" as NRCapacityBCell</w:t>
      </w:r>
    </w:p>
    <w:p w14:paraId="7DAA9548" w14:textId="77777777" w:rsidR="00FC6857" w:rsidRDefault="00FC6857" w:rsidP="00FC6857">
      <w:pPr>
        <w:pStyle w:val="PL"/>
      </w:pPr>
      <w:r>
        <w:t>participant "NR Cells" as NRCandidateCells</w:t>
      </w:r>
    </w:p>
    <w:p w14:paraId="142DDDBA" w14:textId="77777777" w:rsidR="00FC6857" w:rsidRDefault="00FC6857" w:rsidP="00FC6857">
      <w:pPr>
        <w:pStyle w:val="PL"/>
      </w:pPr>
    </w:p>
    <w:p w14:paraId="3E9FD1B5" w14:textId="77777777" w:rsidR="00FC6857" w:rsidRDefault="00FC6857" w:rsidP="00FC6857">
      <w:pPr>
        <w:pStyle w:val="PL"/>
      </w:pPr>
      <w:r>
        <w:t>MnSProdPA &lt;- NRCandidateCells: 1. Collects traffic load performance measurements</w:t>
      </w:r>
    </w:p>
    <w:p w14:paraId="143CDBE2" w14:textId="77777777" w:rsidR="00FC6857" w:rsidRDefault="00FC6857" w:rsidP="00FC6857">
      <w:pPr>
        <w:pStyle w:val="PL"/>
      </w:pPr>
      <w:r>
        <w:t>MnSProdPA -&gt; MnSProdCSON: 2. Collects traffic load performance measurements</w:t>
      </w:r>
    </w:p>
    <w:p w14:paraId="7DCC1961" w14:textId="77777777" w:rsidR="00FC6857" w:rsidRDefault="00FC6857" w:rsidP="00FC6857">
      <w:pPr>
        <w:pStyle w:val="PL"/>
      </w:pPr>
      <w:r>
        <w:t>note over MnSProdCSON: 3. Analyzes traffic load performance measurements</w:t>
      </w:r>
    </w:p>
    <w:p w14:paraId="19F6ABDB" w14:textId="77777777" w:rsidR="00FC6857" w:rsidRDefault="00FC6857" w:rsidP="00FC6857">
      <w:pPr>
        <w:pStyle w:val="PL"/>
      </w:pPr>
    </w:p>
    <w:p w14:paraId="272BAFBA" w14:textId="77777777" w:rsidR="00FC6857" w:rsidRDefault="00FC6857" w:rsidP="00FC6857">
      <w:pPr>
        <w:pStyle w:val="PL"/>
      </w:pPr>
      <w:r>
        <w:t>opt if capacity is needed</w:t>
      </w:r>
    </w:p>
    <w:p w14:paraId="52012AC4" w14:textId="77777777" w:rsidR="00FC6857" w:rsidRDefault="00FC6857" w:rsidP="00FC6857">
      <w:pPr>
        <w:pStyle w:val="PL"/>
      </w:pPr>
      <w:r>
        <w:t>note over MnSProdCSON: 4. Decision is taken to reactivate the NR capacity booster cell</w:t>
      </w:r>
    </w:p>
    <w:p w14:paraId="11D283E3" w14:textId="77777777" w:rsidR="00FC6857" w:rsidRDefault="00FC6857" w:rsidP="00FC6857">
      <w:pPr>
        <w:pStyle w:val="PL"/>
      </w:pPr>
      <w:r>
        <w:t>MnSProdCSON -&gt; MnSProdProv: 5. &lt;i&gt;modifyMOIAttributes&lt;/i&gt; (NR Capacity Booster Cell, (energySaving, old value = 'on', new value = 'off'))</w:t>
      </w:r>
    </w:p>
    <w:p w14:paraId="541A5768" w14:textId="77777777" w:rsidR="00FC6857" w:rsidRDefault="00FC6857" w:rsidP="00FC6857">
      <w:pPr>
        <w:pStyle w:val="PL"/>
      </w:pPr>
      <w:r>
        <w:t>MnSProdProv -&gt; NRCapacityBCell: 5. Configures NR Capacity Booster Cell</w:t>
      </w:r>
    </w:p>
    <w:p w14:paraId="1198169D" w14:textId="77777777" w:rsidR="00FC6857" w:rsidRDefault="00FC6857" w:rsidP="00FC6857">
      <w:pPr>
        <w:pStyle w:val="PL"/>
      </w:pPr>
      <w:r>
        <w:t>note over NRCapacityBCell: 6. May initiate handover actions</w:t>
      </w:r>
    </w:p>
    <w:p w14:paraId="12A832BF" w14:textId="77777777" w:rsidR="00FC6857" w:rsidRDefault="00FC6857" w:rsidP="00FC6857">
      <w:pPr>
        <w:pStyle w:val="PL"/>
      </w:pPr>
      <w:r>
        <w:t>MnSProdProv -&gt; NRCandidateCells: 7. Configures Candidate Cells</w:t>
      </w:r>
    </w:p>
    <w:p w14:paraId="59AF7538" w14:textId="77777777" w:rsidR="00FC6857" w:rsidRDefault="00FC6857" w:rsidP="00FC6857">
      <w:pPr>
        <w:pStyle w:val="PL"/>
      </w:pPr>
      <w:r>
        <w:t>note over NRCapacityBCell: 7. Leaves energySaving state</w:t>
      </w:r>
    </w:p>
    <w:p w14:paraId="3B30C926" w14:textId="77777777" w:rsidR="00FC6857" w:rsidRDefault="00FC6857" w:rsidP="00FC6857">
      <w:pPr>
        <w:pStyle w:val="PL"/>
      </w:pPr>
      <w:r>
        <w:t>NRCapacityBCell -&gt; MnSProdProv: 8. Informs that energySaving state has changed</w:t>
      </w:r>
    </w:p>
    <w:p w14:paraId="59A18E8B" w14:textId="77777777" w:rsidR="00FC6857" w:rsidRDefault="00FC6857" w:rsidP="00FC6857">
      <w:pPr>
        <w:pStyle w:val="PL"/>
      </w:pPr>
      <w:r>
        <w:t>MnSProdProv -&gt; MnSProdCSON: 9. &lt;i&gt;notifyMOIAttributeValueChanges&lt;/i&gt; (NR Capacity Booster Cell, (energySaving, old value = 'on', new value = 'off'))</w:t>
      </w:r>
    </w:p>
    <w:p w14:paraId="25E65F3C" w14:textId="77777777" w:rsidR="00FC6857" w:rsidRDefault="00FC6857" w:rsidP="00FC6857">
      <w:pPr>
        <w:pStyle w:val="PL"/>
      </w:pPr>
      <w:r>
        <w:t>end</w:t>
      </w:r>
    </w:p>
    <w:p w14:paraId="11E05A7D" w14:textId="77777777" w:rsidR="00FC6857" w:rsidRDefault="00FC6857" w:rsidP="00FC6857">
      <w:pPr>
        <w:pStyle w:val="PL"/>
      </w:pPr>
    </w:p>
    <w:p w14:paraId="66FC3125" w14:textId="77777777" w:rsidR="00FC6857" w:rsidRPr="005664C9" w:rsidRDefault="00FC6857" w:rsidP="00FC6857">
      <w:pPr>
        <w:pStyle w:val="PL"/>
      </w:pPr>
      <w:r>
        <w:t>@enduml</w:t>
      </w:r>
    </w:p>
    <w:p w14:paraId="73F63A12" w14:textId="77777777" w:rsidR="00FC6857" w:rsidRPr="006A609B" w:rsidRDefault="00FC6857" w:rsidP="00F919DB">
      <w:pPr>
        <w:pStyle w:val="PL"/>
      </w:pPr>
    </w:p>
    <w:p w14:paraId="481EB861" w14:textId="77777777" w:rsidR="00141CBF" w:rsidRPr="008577C3" w:rsidRDefault="00141CBF" w:rsidP="00A302BA"/>
    <w:p w14:paraId="5D94342F" w14:textId="77777777" w:rsidR="00080512" w:rsidRPr="008577C3" w:rsidRDefault="00080512">
      <w:pPr>
        <w:pStyle w:val="Heading8"/>
      </w:pPr>
      <w:bookmarkStart w:id="270" w:name="historyclause"/>
      <w:r w:rsidRPr="008577C3">
        <w:br w:type="page"/>
      </w:r>
      <w:bookmarkStart w:id="271" w:name="_Toc34300991"/>
      <w:bookmarkStart w:id="272" w:name="_Toc43730821"/>
      <w:bookmarkStart w:id="273" w:name="_Toc187393166"/>
      <w:r w:rsidRPr="008577C3">
        <w:lastRenderedPageBreak/>
        <w:t xml:space="preserve">Annex </w:t>
      </w:r>
      <w:r w:rsidR="00F919DB">
        <w:t>B</w:t>
      </w:r>
      <w:r w:rsidRPr="008577C3">
        <w:t xml:space="preserve"> (informative):</w:t>
      </w:r>
      <w:r w:rsidRPr="008577C3">
        <w:br/>
        <w:t>Change history</w:t>
      </w:r>
      <w:bookmarkEnd w:id="271"/>
      <w:bookmarkEnd w:id="272"/>
      <w:bookmarkEnd w:id="2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8577C3" w14:paraId="1572A5A4" w14:textId="77777777" w:rsidTr="00C72833">
        <w:trPr>
          <w:cantSplit/>
        </w:trPr>
        <w:tc>
          <w:tcPr>
            <w:tcW w:w="9639" w:type="dxa"/>
            <w:gridSpan w:val="8"/>
            <w:tcBorders>
              <w:bottom w:val="nil"/>
            </w:tcBorders>
            <w:shd w:val="solid" w:color="FFFFFF" w:fill="auto"/>
          </w:tcPr>
          <w:bookmarkEnd w:id="270"/>
          <w:p w14:paraId="19A2CBD7" w14:textId="77777777" w:rsidR="003C3971" w:rsidRPr="008577C3" w:rsidRDefault="003C3971" w:rsidP="00C72833">
            <w:pPr>
              <w:pStyle w:val="TAL"/>
              <w:jc w:val="center"/>
              <w:rPr>
                <w:b/>
                <w:sz w:val="16"/>
              </w:rPr>
            </w:pPr>
            <w:r w:rsidRPr="008577C3">
              <w:rPr>
                <w:b/>
              </w:rPr>
              <w:t>Change history</w:t>
            </w:r>
          </w:p>
        </w:tc>
      </w:tr>
      <w:tr w:rsidR="003C3971" w:rsidRPr="008577C3" w14:paraId="6EE0600D" w14:textId="77777777" w:rsidTr="00CB6257">
        <w:tc>
          <w:tcPr>
            <w:tcW w:w="800" w:type="dxa"/>
            <w:shd w:val="pct10" w:color="auto" w:fill="FFFFFF"/>
          </w:tcPr>
          <w:p w14:paraId="6A493056"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14D03015"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11D14B21" w14:textId="77777777" w:rsidR="003C3971" w:rsidRPr="008577C3" w:rsidRDefault="003C3971" w:rsidP="00DF2B1F">
            <w:pPr>
              <w:pStyle w:val="TAL"/>
              <w:rPr>
                <w:b/>
                <w:sz w:val="16"/>
              </w:rPr>
            </w:pPr>
            <w:r w:rsidRPr="008577C3">
              <w:rPr>
                <w:b/>
                <w:sz w:val="16"/>
              </w:rPr>
              <w:t>TDoc</w:t>
            </w:r>
          </w:p>
        </w:tc>
        <w:tc>
          <w:tcPr>
            <w:tcW w:w="567" w:type="dxa"/>
            <w:shd w:val="pct10" w:color="auto" w:fill="FFFFFF"/>
          </w:tcPr>
          <w:p w14:paraId="253BFEFE" w14:textId="77777777" w:rsidR="003C3971" w:rsidRPr="008577C3" w:rsidRDefault="003C3971" w:rsidP="00C72833">
            <w:pPr>
              <w:pStyle w:val="TAL"/>
              <w:rPr>
                <w:b/>
                <w:sz w:val="16"/>
              </w:rPr>
            </w:pPr>
            <w:r w:rsidRPr="008577C3">
              <w:rPr>
                <w:b/>
                <w:sz w:val="16"/>
              </w:rPr>
              <w:t>CR</w:t>
            </w:r>
          </w:p>
        </w:tc>
        <w:tc>
          <w:tcPr>
            <w:tcW w:w="425" w:type="dxa"/>
            <w:shd w:val="pct10" w:color="auto" w:fill="FFFFFF"/>
          </w:tcPr>
          <w:p w14:paraId="09B20D20"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0EAE369B" w14:textId="77777777" w:rsidR="003C3971" w:rsidRPr="008577C3" w:rsidRDefault="003C3971" w:rsidP="00C72833">
            <w:pPr>
              <w:pStyle w:val="TAL"/>
              <w:rPr>
                <w:b/>
                <w:sz w:val="16"/>
              </w:rPr>
            </w:pPr>
            <w:r w:rsidRPr="008577C3">
              <w:rPr>
                <w:b/>
                <w:sz w:val="16"/>
              </w:rPr>
              <w:t>Cat</w:t>
            </w:r>
          </w:p>
        </w:tc>
        <w:tc>
          <w:tcPr>
            <w:tcW w:w="4820" w:type="dxa"/>
            <w:shd w:val="pct10" w:color="auto" w:fill="FFFFFF"/>
          </w:tcPr>
          <w:p w14:paraId="4C7191B4"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3BEF857A"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1ACBD718" w14:textId="77777777" w:rsidTr="00CB6257">
        <w:tc>
          <w:tcPr>
            <w:tcW w:w="800" w:type="dxa"/>
            <w:shd w:val="solid" w:color="FFFFFF" w:fill="auto"/>
          </w:tcPr>
          <w:p w14:paraId="30D1BE8C" w14:textId="77777777" w:rsidR="006663FE" w:rsidRDefault="006663FE" w:rsidP="00C72833">
            <w:pPr>
              <w:pStyle w:val="TAC"/>
              <w:rPr>
                <w:sz w:val="16"/>
                <w:szCs w:val="16"/>
              </w:rPr>
            </w:pPr>
            <w:r>
              <w:rPr>
                <w:sz w:val="16"/>
                <w:szCs w:val="16"/>
              </w:rPr>
              <w:t>2020-03</w:t>
            </w:r>
          </w:p>
        </w:tc>
        <w:tc>
          <w:tcPr>
            <w:tcW w:w="800" w:type="dxa"/>
            <w:shd w:val="solid" w:color="FFFFFF" w:fill="auto"/>
          </w:tcPr>
          <w:p w14:paraId="7987C305" w14:textId="77777777" w:rsidR="006663FE" w:rsidRDefault="006663FE" w:rsidP="00C72833">
            <w:pPr>
              <w:pStyle w:val="TAC"/>
              <w:rPr>
                <w:sz w:val="16"/>
                <w:szCs w:val="16"/>
              </w:rPr>
            </w:pPr>
            <w:r>
              <w:rPr>
                <w:sz w:val="16"/>
                <w:szCs w:val="16"/>
              </w:rPr>
              <w:t>SA#87-e</w:t>
            </w:r>
          </w:p>
        </w:tc>
        <w:tc>
          <w:tcPr>
            <w:tcW w:w="1094" w:type="dxa"/>
            <w:shd w:val="solid" w:color="FFFFFF" w:fill="auto"/>
          </w:tcPr>
          <w:p w14:paraId="68517F90" w14:textId="77777777" w:rsidR="006663FE" w:rsidRDefault="006663FE" w:rsidP="00C72833">
            <w:pPr>
              <w:pStyle w:val="TAC"/>
              <w:rPr>
                <w:sz w:val="16"/>
                <w:szCs w:val="16"/>
              </w:rPr>
            </w:pPr>
            <w:r>
              <w:rPr>
                <w:sz w:val="16"/>
                <w:szCs w:val="16"/>
              </w:rPr>
              <w:t>SP-200198</w:t>
            </w:r>
          </w:p>
        </w:tc>
        <w:tc>
          <w:tcPr>
            <w:tcW w:w="567" w:type="dxa"/>
            <w:shd w:val="solid" w:color="FFFFFF" w:fill="auto"/>
          </w:tcPr>
          <w:p w14:paraId="1997B51F" w14:textId="77777777" w:rsidR="006663FE" w:rsidRPr="008577C3" w:rsidRDefault="006663FE" w:rsidP="00C72833">
            <w:pPr>
              <w:pStyle w:val="TAL"/>
              <w:rPr>
                <w:sz w:val="16"/>
                <w:szCs w:val="16"/>
              </w:rPr>
            </w:pPr>
          </w:p>
        </w:tc>
        <w:tc>
          <w:tcPr>
            <w:tcW w:w="425" w:type="dxa"/>
            <w:shd w:val="solid" w:color="FFFFFF" w:fill="auto"/>
          </w:tcPr>
          <w:p w14:paraId="6C0C18C3" w14:textId="77777777" w:rsidR="006663FE" w:rsidRPr="008577C3" w:rsidRDefault="006663FE" w:rsidP="00CB6257">
            <w:pPr>
              <w:pStyle w:val="TAR"/>
              <w:jc w:val="center"/>
              <w:rPr>
                <w:sz w:val="16"/>
                <w:szCs w:val="16"/>
              </w:rPr>
            </w:pPr>
          </w:p>
        </w:tc>
        <w:tc>
          <w:tcPr>
            <w:tcW w:w="425" w:type="dxa"/>
            <w:shd w:val="solid" w:color="FFFFFF" w:fill="auto"/>
          </w:tcPr>
          <w:p w14:paraId="271EDB04" w14:textId="77777777" w:rsidR="006663FE" w:rsidRPr="008577C3" w:rsidRDefault="006663FE" w:rsidP="00C72833">
            <w:pPr>
              <w:pStyle w:val="TAC"/>
              <w:rPr>
                <w:sz w:val="16"/>
                <w:szCs w:val="16"/>
              </w:rPr>
            </w:pPr>
          </w:p>
        </w:tc>
        <w:tc>
          <w:tcPr>
            <w:tcW w:w="4820" w:type="dxa"/>
            <w:shd w:val="solid" w:color="FFFFFF" w:fill="auto"/>
          </w:tcPr>
          <w:p w14:paraId="65C4EAC3"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4E6F3187" w14:textId="77777777" w:rsidR="006663FE" w:rsidRDefault="006663FE" w:rsidP="00C871C8">
            <w:pPr>
              <w:pStyle w:val="TAC"/>
              <w:rPr>
                <w:sz w:val="16"/>
                <w:szCs w:val="16"/>
              </w:rPr>
            </w:pPr>
            <w:r>
              <w:rPr>
                <w:sz w:val="16"/>
                <w:szCs w:val="16"/>
              </w:rPr>
              <w:t>2.0.0</w:t>
            </w:r>
          </w:p>
        </w:tc>
      </w:tr>
      <w:tr w:rsidR="006B5CE3" w:rsidRPr="008577C3" w14:paraId="165CCB92" w14:textId="77777777" w:rsidTr="00CB6257">
        <w:tc>
          <w:tcPr>
            <w:tcW w:w="800" w:type="dxa"/>
            <w:shd w:val="solid" w:color="FFFFFF" w:fill="auto"/>
          </w:tcPr>
          <w:p w14:paraId="19077F66" w14:textId="77777777" w:rsidR="006B5CE3" w:rsidRDefault="006B5CE3" w:rsidP="006B5CE3">
            <w:pPr>
              <w:pStyle w:val="TAC"/>
              <w:rPr>
                <w:sz w:val="16"/>
                <w:szCs w:val="16"/>
              </w:rPr>
            </w:pPr>
            <w:r>
              <w:rPr>
                <w:sz w:val="16"/>
                <w:szCs w:val="16"/>
              </w:rPr>
              <w:t>2020-03</w:t>
            </w:r>
          </w:p>
        </w:tc>
        <w:tc>
          <w:tcPr>
            <w:tcW w:w="800" w:type="dxa"/>
            <w:shd w:val="solid" w:color="FFFFFF" w:fill="auto"/>
          </w:tcPr>
          <w:p w14:paraId="4FAF3110" w14:textId="77777777" w:rsidR="006B5CE3" w:rsidRDefault="006B5CE3" w:rsidP="006B5CE3">
            <w:pPr>
              <w:pStyle w:val="TAC"/>
              <w:rPr>
                <w:sz w:val="16"/>
                <w:szCs w:val="16"/>
              </w:rPr>
            </w:pPr>
            <w:r>
              <w:rPr>
                <w:sz w:val="16"/>
                <w:szCs w:val="16"/>
              </w:rPr>
              <w:t>SA#87-e</w:t>
            </w:r>
          </w:p>
        </w:tc>
        <w:tc>
          <w:tcPr>
            <w:tcW w:w="1094" w:type="dxa"/>
            <w:shd w:val="solid" w:color="FFFFFF" w:fill="auto"/>
          </w:tcPr>
          <w:p w14:paraId="0EFA17D2" w14:textId="77777777" w:rsidR="006B5CE3" w:rsidRDefault="006B5CE3" w:rsidP="006B5CE3">
            <w:pPr>
              <w:pStyle w:val="TAC"/>
              <w:rPr>
                <w:sz w:val="16"/>
                <w:szCs w:val="16"/>
              </w:rPr>
            </w:pPr>
          </w:p>
        </w:tc>
        <w:tc>
          <w:tcPr>
            <w:tcW w:w="567" w:type="dxa"/>
            <w:shd w:val="solid" w:color="FFFFFF" w:fill="auto"/>
          </w:tcPr>
          <w:p w14:paraId="2B708112" w14:textId="77777777" w:rsidR="006B5CE3" w:rsidRPr="008577C3" w:rsidRDefault="006B5CE3" w:rsidP="006B5CE3">
            <w:pPr>
              <w:pStyle w:val="TAL"/>
              <w:rPr>
                <w:sz w:val="16"/>
                <w:szCs w:val="16"/>
              </w:rPr>
            </w:pPr>
          </w:p>
        </w:tc>
        <w:tc>
          <w:tcPr>
            <w:tcW w:w="425" w:type="dxa"/>
            <w:shd w:val="solid" w:color="FFFFFF" w:fill="auto"/>
          </w:tcPr>
          <w:p w14:paraId="161468B5" w14:textId="77777777" w:rsidR="006B5CE3" w:rsidRPr="008577C3" w:rsidRDefault="006B5CE3" w:rsidP="00CB6257">
            <w:pPr>
              <w:pStyle w:val="TAR"/>
              <w:jc w:val="center"/>
              <w:rPr>
                <w:sz w:val="16"/>
                <w:szCs w:val="16"/>
              </w:rPr>
            </w:pPr>
          </w:p>
        </w:tc>
        <w:tc>
          <w:tcPr>
            <w:tcW w:w="425" w:type="dxa"/>
            <w:shd w:val="solid" w:color="FFFFFF" w:fill="auto"/>
          </w:tcPr>
          <w:p w14:paraId="2801A113" w14:textId="77777777" w:rsidR="006B5CE3" w:rsidRPr="008577C3" w:rsidRDefault="006B5CE3" w:rsidP="006B5CE3">
            <w:pPr>
              <w:pStyle w:val="TAC"/>
              <w:rPr>
                <w:sz w:val="16"/>
                <w:szCs w:val="16"/>
              </w:rPr>
            </w:pPr>
          </w:p>
        </w:tc>
        <w:tc>
          <w:tcPr>
            <w:tcW w:w="4820" w:type="dxa"/>
            <w:shd w:val="solid" w:color="FFFFFF" w:fill="auto"/>
          </w:tcPr>
          <w:p w14:paraId="618D2E04"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002B40AD" w14:textId="77777777" w:rsidR="006B5CE3" w:rsidRDefault="006B5CE3" w:rsidP="006B5CE3">
            <w:pPr>
              <w:pStyle w:val="TAC"/>
              <w:rPr>
                <w:sz w:val="16"/>
                <w:szCs w:val="16"/>
              </w:rPr>
            </w:pPr>
            <w:r>
              <w:rPr>
                <w:sz w:val="16"/>
                <w:szCs w:val="16"/>
              </w:rPr>
              <w:t>16.0.0</w:t>
            </w:r>
          </w:p>
        </w:tc>
      </w:tr>
      <w:tr w:rsidR="008B4A94" w:rsidRPr="008577C3" w14:paraId="3EDB38EF" w14:textId="77777777" w:rsidTr="00CB6257">
        <w:tc>
          <w:tcPr>
            <w:tcW w:w="800" w:type="dxa"/>
            <w:shd w:val="solid" w:color="FFFFFF" w:fill="auto"/>
          </w:tcPr>
          <w:p w14:paraId="00FA65A7" w14:textId="77777777" w:rsidR="008B4A94" w:rsidRDefault="008B4A94" w:rsidP="006B5CE3">
            <w:pPr>
              <w:pStyle w:val="TAC"/>
              <w:rPr>
                <w:sz w:val="16"/>
                <w:szCs w:val="16"/>
              </w:rPr>
            </w:pPr>
            <w:r>
              <w:rPr>
                <w:sz w:val="16"/>
                <w:szCs w:val="16"/>
              </w:rPr>
              <w:t>2020-06</w:t>
            </w:r>
          </w:p>
        </w:tc>
        <w:tc>
          <w:tcPr>
            <w:tcW w:w="800" w:type="dxa"/>
            <w:shd w:val="solid" w:color="FFFFFF" w:fill="auto"/>
          </w:tcPr>
          <w:p w14:paraId="211A6FB3" w14:textId="77777777" w:rsidR="008B4A94" w:rsidRDefault="008B4A94" w:rsidP="006B5CE3">
            <w:pPr>
              <w:pStyle w:val="TAC"/>
              <w:rPr>
                <w:sz w:val="16"/>
                <w:szCs w:val="16"/>
              </w:rPr>
            </w:pPr>
            <w:r>
              <w:rPr>
                <w:sz w:val="16"/>
                <w:szCs w:val="16"/>
              </w:rPr>
              <w:t>SA#88-e</w:t>
            </w:r>
          </w:p>
        </w:tc>
        <w:tc>
          <w:tcPr>
            <w:tcW w:w="1094" w:type="dxa"/>
            <w:shd w:val="solid" w:color="FFFFFF" w:fill="auto"/>
          </w:tcPr>
          <w:p w14:paraId="0E3BDC43" w14:textId="77777777" w:rsidR="008B4A94" w:rsidRDefault="008B4A94" w:rsidP="006B5CE3">
            <w:pPr>
              <w:pStyle w:val="TAC"/>
              <w:rPr>
                <w:sz w:val="16"/>
                <w:szCs w:val="16"/>
              </w:rPr>
            </w:pPr>
            <w:r>
              <w:rPr>
                <w:sz w:val="16"/>
                <w:szCs w:val="16"/>
              </w:rPr>
              <w:t>SP-200496</w:t>
            </w:r>
          </w:p>
        </w:tc>
        <w:tc>
          <w:tcPr>
            <w:tcW w:w="567" w:type="dxa"/>
            <w:shd w:val="solid" w:color="FFFFFF" w:fill="auto"/>
          </w:tcPr>
          <w:p w14:paraId="297DAA44" w14:textId="77777777" w:rsidR="008B4A94" w:rsidRPr="008577C3" w:rsidRDefault="008B4A94" w:rsidP="006B5CE3">
            <w:pPr>
              <w:pStyle w:val="TAL"/>
              <w:rPr>
                <w:sz w:val="16"/>
                <w:szCs w:val="16"/>
              </w:rPr>
            </w:pPr>
            <w:r>
              <w:rPr>
                <w:sz w:val="16"/>
                <w:szCs w:val="16"/>
              </w:rPr>
              <w:t>0001</w:t>
            </w:r>
          </w:p>
        </w:tc>
        <w:tc>
          <w:tcPr>
            <w:tcW w:w="425" w:type="dxa"/>
            <w:shd w:val="solid" w:color="FFFFFF" w:fill="auto"/>
          </w:tcPr>
          <w:p w14:paraId="54F9C7D2" w14:textId="77777777" w:rsidR="008B4A94" w:rsidRPr="008577C3" w:rsidRDefault="008B4A94" w:rsidP="00CB6257">
            <w:pPr>
              <w:pStyle w:val="TAR"/>
              <w:jc w:val="center"/>
              <w:rPr>
                <w:sz w:val="16"/>
                <w:szCs w:val="16"/>
              </w:rPr>
            </w:pPr>
            <w:r>
              <w:rPr>
                <w:sz w:val="16"/>
                <w:szCs w:val="16"/>
              </w:rPr>
              <w:t>1</w:t>
            </w:r>
          </w:p>
        </w:tc>
        <w:tc>
          <w:tcPr>
            <w:tcW w:w="425" w:type="dxa"/>
            <w:shd w:val="solid" w:color="FFFFFF" w:fill="auto"/>
          </w:tcPr>
          <w:p w14:paraId="0D73AA52" w14:textId="77777777" w:rsidR="008B4A94" w:rsidRPr="008577C3" w:rsidRDefault="008B4A94" w:rsidP="006B5CE3">
            <w:pPr>
              <w:pStyle w:val="TAC"/>
              <w:rPr>
                <w:sz w:val="16"/>
                <w:szCs w:val="16"/>
              </w:rPr>
            </w:pPr>
            <w:r>
              <w:rPr>
                <w:sz w:val="16"/>
                <w:szCs w:val="16"/>
              </w:rPr>
              <w:t>F</w:t>
            </w:r>
          </w:p>
        </w:tc>
        <w:tc>
          <w:tcPr>
            <w:tcW w:w="4820" w:type="dxa"/>
            <w:shd w:val="solid" w:color="FFFFFF" w:fill="auto"/>
          </w:tcPr>
          <w:p w14:paraId="2959B5E7"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71A4158A"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7347E91" w14:textId="77777777" w:rsidTr="00CB6257">
        <w:tc>
          <w:tcPr>
            <w:tcW w:w="800" w:type="dxa"/>
            <w:shd w:val="solid" w:color="FFFFFF" w:fill="auto"/>
          </w:tcPr>
          <w:p w14:paraId="7B23EE94" w14:textId="77777777" w:rsidR="00166280" w:rsidRDefault="00166280" w:rsidP="006B5CE3">
            <w:pPr>
              <w:pStyle w:val="TAC"/>
              <w:rPr>
                <w:sz w:val="16"/>
                <w:szCs w:val="16"/>
              </w:rPr>
            </w:pPr>
            <w:r>
              <w:rPr>
                <w:sz w:val="16"/>
                <w:szCs w:val="16"/>
              </w:rPr>
              <w:t>2020-09</w:t>
            </w:r>
          </w:p>
        </w:tc>
        <w:tc>
          <w:tcPr>
            <w:tcW w:w="800" w:type="dxa"/>
            <w:shd w:val="solid" w:color="FFFFFF" w:fill="auto"/>
          </w:tcPr>
          <w:p w14:paraId="2C84A817" w14:textId="77777777" w:rsidR="00166280" w:rsidRDefault="00166280" w:rsidP="006B5CE3">
            <w:pPr>
              <w:pStyle w:val="TAC"/>
              <w:rPr>
                <w:sz w:val="16"/>
                <w:szCs w:val="16"/>
              </w:rPr>
            </w:pPr>
            <w:r>
              <w:rPr>
                <w:sz w:val="16"/>
                <w:szCs w:val="16"/>
              </w:rPr>
              <w:t>SA#89-e</w:t>
            </w:r>
          </w:p>
        </w:tc>
        <w:tc>
          <w:tcPr>
            <w:tcW w:w="1094" w:type="dxa"/>
            <w:shd w:val="solid" w:color="FFFFFF" w:fill="auto"/>
          </w:tcPr>
          <w:p w14:paraId="78314BCD" w14:textId="77777777" w:rsidR="00166280" w:rsidRDefault="00166280" w:rsidP="006B5CE3">
            <w:pPr>
              <w:pStyle w:val="TAC"/>
              <w:rPr>
                <w:sz w:val="16"/>
                <w:szCs w:val="16"/>
              </w:rPr>
            </w:pPr>
            <w:r>
              <w:rPr>
                <w:sz w:val="16"/>
                <w:szCs w:val="16"/>
              </w:rPr>
              <w:t>SP-200734</w:t>
            </w:r>
          </w:p>
        </w:tc>
        <w:tc>
          <w:tcPr>
            <w:tcW w:w="567" w:type="dxa"/>
            <w:shd w:val="solid" w:color="FFFFFF" w:fill="auto"/>
          </w:tcPr>
          <w:p w14:paraId="1635E253" w14:textId="77777777" w:rsidR="00166280" w:rsidRDefault="00166280" w:rsidP="006B5CE3">
            <w:pPr>
              <w:pStyle w:val="TAL"/>
              <w:rPr>
                <w:sz w:val="16"/>
                <w:szCs w:val="16"/>
              </w:rPr>
            </w:pPr>
            <w:r>
              <w:rPr>
                <w:sz w:val="16"/>
                <w:szCs w:val="16"/>
              </w:rPr>
              <w:t>0002</w:t>
            </w:r>
          </w:p>
        </w:tc>
        <w:tc>
          <w:tcPr>
            <w:tcW w:w="425" w:type="dxa"/>
            <w:shd w:val="solid" w:color="FFFFFF" w:fill="auto"/>
          </w:tcPr>
          <w:p w14:paraId="2C383E87" w14:textId="77777777" w:rsidR="00166280" w:rsidRDefault="00166280" w:rsidP="00CB6257">
            <w:pPr>
              <w:pStyle w:val="TAR"/>
              <w:jc w:val="center"/>
              <w:rPr>
                <w:sz w:val="16"/>
                <w:szCs w:val="16"/>
              </w:rPr>
            </w:pPr>
            <w:r>
              <w:rPr>
                <w:sz w:val="16"/>
                <w:szCs w:val="16"/>
              </w:rPr>
              <w:t>-</w:t>
            </w:r>
          </w:p>
        </w:tc>
        <w:tc>
          <w:tcPr>
            <w:tcW w:w="425" w:type="dxa"/>
            <w:shd w:val="solid" w:color="FFFFFF" w:fill="auto"/>
          </w:tcPr>
          <w:p w14:paraId="04C3999D" w14:textId="77777777" w:rsidR="00166280" w:rsidRDefault="00166280" w:rsidP="006B5CE3">
            <w:pPr>
              <w:pStyle w:val="TAC"/>
              <w:rPr>
                <w:sz w:val="16"/>
                <w:szCs w:val="16"/>
              </w:rPr>
            </w:pPr>
            <w:r>
              <w:rPr>
                <w:sz w:val="16"/>
                <w:szCs w:val="16"/>
              </w:rPr>
              <w:t>F</w:t>
            </w:r>
          </w:p>
        </w:tc>
        <w:tc>
          <w:tcPr>
            <w:tcW w:w="4820" w:type="dxa"/>
            <w:shd w:val="solid" w:color="FFFFFF" w:fill="auto"/>
          </w:tcPr>
          <w:p w14:paraId="5EE8C3F8"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22B2FA2E" w14:textId="77777777" w:rsidR="00166280" w:rsidRDefault="00166280" w:rsidP="006B5CE3">
            <w:pPr>
              <w:pStyle w:val="TAC"/>
              <w:rPr>
                <w:sz w:val="16"/>
                <w:szCs w:val="16"/>
              </w:rPr>
            </w:pPr>
            <w:r>
              <w:rPr>
                <w:sz w:val="16"/>
                <w:szCs w:val="16"/>
              </w:rPr>
              <w:t>16.2.0</w:t>
            </w:r>
          </w:p>
        </w:tc>
      </w:tr>
      <w:tr w:rsidR="00321654" w:rsidRPr="008577C3" w14:paraId="15FCC6CC" w14:textId="77777777" w:rsidTr="00CB6257">
        <w:tc>
          <w:tcPr>
            <w:tcW w:w="800" w:type="dxa"/>
            <w:shd w:val="solid" w:color="FFFFFF" w:fill="auto"/>
          </w:tcPr>
          <w:p w14:paraId="43E861EF" w14:textId="77777777" w:rsidR="00321654" w:rsidRDefault="00321654" w:rsidP="006B5CE3">
            <w:pPr>
              <w:pStyle w:val="TAC"/>
              <w:rPr>
                <w:sz w:val="16"/>
                <w:szCs w:val="16"/>
              </w:rPr>
            </w:pPr>
            <w:r>
              <w:rPr>
                <w:sz w:val="16"/>
                <w:szCs w:val="16"/>
              </w:rPr>
              <w:t>2020-12</w:t>
            </w:r>
          </w:p>
        </w:tc>
        <w:tc>
          <w:tcPr>
            <w:tcW w:w="800" w:type="dxa"/>
            <w:shd w:val="solid" w:color="FFFFFF" w:fill="auto"/>
          </w:tcPr>
          <w:p w14:paraId="4501DED2" w14:textId="77777777" w:rsidR="00321654" w:rsidRDefault="00321654" w:rsidP="006B5CE3">
            <w:pPr>
              <w:pStyle w:val="TAC"/>
              <w:rPr>
                <w:sz w:val="16"/>
                <w:szCs w:val="16"/>
              </w:rPr>
            </w:pPr>
            <w:r>
              <w:rPr>
                <w:sz w:val="16"/>
                <w:szCs w:val="16"/>
              </w:rPr>
              <w:t>SA#90e</w:t>
            </w:r>
          </w:p>
        </w:tc>
        <w:tc>
          <w:tcPr>
            <w:tcW w:w="1094" w:type="dxa"/>
            <w:shd w:val="solid" w:color="FFFFFF" w:fill="auto"/>
          </w:tcPr>
          <w:p w14:paraId="73CE05B0" w14:textId="77777777" w:rsidR="00321654" w:rsidRDefault="00321654" w:rsidP="006B5CE3">
            <w:pPr>
              <w:pStyle w:val="TAC"/>
              <w:rPr>
                <w:sz w:val="16"/>
                <w:szCs w:val="16"/>
              </w:rPr>
            </w:pPr>
            <w:r>
              <w:rPr>
                <w:sz w:val="16"/>
                <w:szCs w:val="16"/>
              </w:rPr>
              <w:t>SP-201047</w:t>
            </w:r>
          </w:p>
        </w:tc>
        <w:tc>
          <w:tcPr>
            <w:tcW w:w="567" w:type="dxa"/>
            <w:shd w:val="solid" w:color="FFFFFF" w:fill="auto"/>
          </w:tcPr>
          <w:p w14:paraId="41BD2441" w14:textId="77777777" w:rsidR="00321654" w:rsidRDefault="00321654" w:rsidP="006B5CE3">
            <w:pPr>
              <w:pStyle w:val="TAL"/>
              <w:rPr>
                <w:sz w:val="16"/>
                <w:szCs w:val="16"/>
              </w:rPr>
            </w:pPr>
            <w:r>
              <w:rPr>
                <w:sz w:val="16"/>
                <w:szCs w:val="16"/>
              </w:rPr>
              <w:t>0003</w:t>
            </w:r>
          </w:p>
        </w:tc>
        <w:tc>
          <w:tcPr>
            <w:tcW w:w="425" w:type="dxa"/>
            <w:shd w:val="solid" w:color="FFFFFF" w:fill="auto"/>
          </w:tcPr>
          <w:p w14:paraId="10249A12" w14:textId="77777777" w:rsidR="00321654" w:rsidRDefault="00321654" w:rsidP="00CB6257">
            <w:pPr>
              <w:pStyle w:val="TAR"/>
              <w:jc w:val="center"/>
              <w:rPr>
                <w:sz w:val="16"/>
                <w:szCs w:val="16"/>
              </w:rPr>
            </w:pPr>
            <w:r>
              <w:rPr>
                <w:sz w:val="16"/>
                <w:szCs w:val="16"/>
              </w:rPr>
              <w:t>-</w:t>
            </w:r>
          </w:p>
        </w:tc>
        <w:tc>
          <w:tcPr>
            <w:tcW w:w="425" w:type="dxa"/>
            <w:shd w:val="solid" w:color="FFFFFF" w:fill="auto"/>
          </w:tcPr>
          <w:p w14:paraId="673770D0" w14:textId="77777777" w:rsidR="00321654" w:rsidRDefault="00321654" w:rsidP="006B5CE3">
            <w:pPr>
              <w:pStyle w:val="TAC"/>
              <w:rPr>
                <w:sz w:val="16"/>
                <w:szCs w:val="16"/>
              </w:rPr>
            </w:pPr>
            <w:r>
              <w:rPr>
                <w:sz w:val="16"/>
                <w:szCs w:val="16"/>
              </w:rPr>
              <w:t>F</w:t>
            </w:r>
          </w:p>
        </w:tc>
        <w:tc>
          <w:tcPr>
            <w:tcW w:w="4820" w:type="dxa"/>
            <w:shd w:val="solid" w:color="FFFFFF" w:fill="auto"/>
          </w:tcPr>
          <w:p w14:paraId="54EFD851"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104A85D4" w14:textId="77777777" w:rsidR="00321654" w:rsidRDefault="00321654" w:rsidP="006B5CE3">
            <w:pPr>
              <w:pStyle w:val="TAC"/>
              <w:rPr>
                <w:sz w:val="16"/>
                <w:szCs w:val="16"/>
              </w:rPr>
            </w:pPr>
            <w:r>
              <w:rPr>
                <w:sz w:val="16"/>
                <w:szCs w:val="16"/>
              </w:rPr>
              <w:t>16.3.0</w:t>
            </w:r>
          </w:p>
        </w:tc>
      </w:tr>
      <w:tr w:rsidR="00C30EAC" w:rsidRPr="008577C3" w14:paraId="3F131AC1" w14:textId="77777777" w:rsidTr="00CB6257">
        <w:tc>
          <w:tcPr>
            <w:tcW w:w="800" w:type="dxa"/>
            <w:shd w:val="solid" w:color="FFFFFF" w:fill="auto"/>
          </w:tcPr>
          <w:p w14:paraId="1D633D1A" w14:textId="77777777" w:rsidR="00C30EAC" w:rsidRDefault="00C30EAC" w:rsidP="00C30EAC">
            <w:pPr>
              <w:pStyle w:val="TAC"/>
              <w:rPr>
                <w:sz w:val="16"/>
                <w:szCs w:val="16"/>
              </w:rPr>
            </w:pPr>
            <w:r>
              <w:rPr>
                <w:sz w:val="16"/>
                <w:szCs w:val="16"/>
              </w:rPr>
              <w:t>2020-12</w:t>
            </w:r>
          </w:p>
        </w:tc>
        <w:tc>
          <w:tcPr>
            <w:tcW w:w="800" w:type="dxa"/>
            <w:shd w:val="solid" w:color="FFFFFF" w:fill="auto"/>
          </w:tcPr>
          <w:p w14:paraId="032BE2BE" w14:textId="77777777" w:rsidR="00C30EAC" w:rsidRDefault="00C30EAC" w:rsidP="00C30EAC">
            <w:pPr>
              <w:pStyle w:val="TAC"/>
              <w:rPr>
                <w:sz w:val="16"/>
                <w:szCs w:val="16"/>
              </w:rPr>
            </w:pPr>
            <w:r>
              <w:rPr>
                <w:sz w:val="16"/>
                <w:szCs w:val="16"/>
              </w:rPr>
              <w:t>SA#90e</w:t>
            </w:r>
          </w:p>
        </w:tc>
        <w:tc>
          <w:tcPr>
            <w:tcW w:w="1094" w:type="dxa"/>
            <w:shd w:val="solid" w:color="FFFFFF" w:fill="auto"/>
          </w:tcPr>
          <w:p w14:paraId="45A653C3" w14:textId="77777777" w:rsidR="00C30EAC" w:rsidRDefault="00C30EAC" w:rsidP="00C30EAC">
            <w:pPr>
              <w:pStyle w:val="TAC"/>
              <w:rPr>
                <w:sz w:val="16"/>
                <w:szCs w:val="16"/>
              </w:rPr>
            </w:pPr>
            <w:r>
              <w:rPr>
                <w:sz w:val="16"/>
                <w:szCs w:val="16"/>
              </w:rPr>
              <w:t>SP-201047</w:t>
            </w:r>
          </w:p>
        </w:tc>
        <w:tc>
          <w:tcPr>
            <w:tcW w:w="567" w:type="dxa"/>
            <w:shd w:val="solid" w:color="FFFFFF" w:fill="auto"/>
          </w:tcPr>
          <w:p w14:paraId="18E83749" w14:textId="77777777" w:rsidR="00C30EAC" w:rsidRDefault="00C30EAC" w:rsidP="00C30EAC">
            <w:pPr>
              <w:pStyle w:val="TAL"/>
              <w:rPr>
                <w:sz w:val="16"/>
                <w:szCs w:val="16"/>
              </w:rPr>
            </w:pPr>
            <w:r>
              <w:rPr>
                <w:sz w:val="16"/>
                <w:szCs w:val="16"/>
              </w:rPr>
              <w:t>0004</w:t>
            </w:r>
          </w:p>
        </w:tc>
        <w:tc>
          <w:tcPr>
            <w:tcW w:w="425" w:type="dxa"/>
            <w:shd w:val="solid" w:color="FFFFFF" w:fill="auto"/>
          </w:tcPr>
          <w:p w14:paraId="1F9DB507" w14:textId="77777777" w:rsidR="00C30EAC" w:rsidRDefault="00C30EAC" w:rsidP="00CB6257">
            <w:pPr>
              <w:pStyle w:val="TAR"/>
              <w:jc w:val="center"/>
              <w:rPr>
                <w:sz w:val="16"/>
                <w:szCs w:val="16"/>
              </w:rPr>
            </w:pPr>
            <w:r>
              <w:rPr>
                <w:sz w:val="16"/>
                <w:szCs w:val="16"/>
              </w:rPr>
              <w:t>-</w:t>
            </w:r>
          </w:p>
        </w:tc>
        <w:tc>
          <w:tcPr>
            <w:tcW w:w="425" w:type="dxa"/>
            <w:shd w:val="solid" w:color="FFFFFF" w:fill="auto"/>
          </w:tcPr>
          <w:p w14:paraId="0036884A" w14:textId="77777777" w:rsidR="00C30EAC" w:rsidRDefault="00C30EAC" w:rsidP="00C30EAC">
            <w:pPr>
              <w:pStyle w:val="TAC"/>
              <w:rPr>
                <w:sz w:val="16"/>
                <w:szCs w:val="16"/>
              </w:rPr>
            </w:pPr>
            <w:r>
              <w:rPr>
                <w:sz w:val="16"/>
                <w:szCs w:val="16"/>
              </w:rPr>
              <w:t>F</w:t>
            </w:r>
          </w:p>
        </w:tc>
        <w:tc>
          <w:tcPr>
            <w:tcW w:w="4820" w:type="dxa"/>
            <w:shd w:val="solid" w:color="FFFFFF" w:fill="auto"/>
          </w:tcPr>
          <w:p w14:paraId="471741F2" w14:textId="77777777" w:rsidR="00C30EAC" w:rsidRPr="00CB6257" w:rsidRDefault="00C30EAC" w:rsidP="00C30EAC">
            <w:pPr>
              <w:pStyle w:val="TAL"/>
              <w:rPr>
                <w:sz w:val="16"/>
                <w:szCs w:val="16"/>
                <w:lang w:val="fr-FR"/>
              </w:rPr>
            </w:pPr>
            <w:r w:rsidRPr="00CB6257">
              <w:rPr>
                <w:sz w:val="16"/>
                <w:szCs w:val="16"/>
                <w:lang w:val="fr-FR"/>
              </w:rPr>
              <w:t>Corrections on distributed ES solution</w:t>
            </w:r>
          </w:p>
        </w:tc>
        <w:tc>
          <w:tcPr>
            <w:tcW w:w="708" w:type="dxa"/>
            <w:shd w:val="solid" w:color="FFFFFF" w:fill="auto"/>
          </w:tcPr>
          <w:p w14:paraId="6249AA32" w14:textId="77777777" w:rsidR="00C30EAC" w:rsidRDefault="00C30EAC" w:rsidP="00C30EAC">
            <w:pPr>
              <w:pStyle w:val="TAC"/>
              <w:rPr>
                <w:sz w:val="16"/>
                <w:szCs w:val="16"/>
              </w:rPr>
            </w:pPr>
            <w:r>
              <w:rPr>
                <w:sz w:val="16"/>
                <w:szCs w:val="16"/>
              </w:rPr>
              <w:t>16.3.0</w:t>
            </w:r>
          </w:p>
        </w:tc>
      </w:tr>
      <w:tr w:rsidR="00230396" w:rsidRPr="008577C3" w14:paraId="10495BAA" w14:textId="77777777" w:rsidTr="00CB6257">
        <w:tc>
          <w:tcPr>
            <w:tcW w:w="800" w:type="dxa"/>
            <w:shd w:val="solid" w:color="FFFFFF" w:fill="auto"/>
          </w:tcPr>
          <w:p w14:paraId="5AF628BE" w14:textId="77777777" w:rsidR="00230396" w:rsidRDefault="00230396" w:rsidP="00C30EAC">
            <w:pPr>
              <w:pStyle w:val="TAC"/>
              <w:rPr>
                <w:sz w:val="16"/>
                <w:szCs w:val="16"/>
              </w:rPr>
            </w:pPr>
            <w:r>
              <w:rPr>
                <w:sz w:val="16"/>
                <w:szCs w:val="16"/>
              </w:rPr>
              <w:t>2020-12</w:t>
            </w:r>
          </w:p>
        </w:tc>
        <w:tc>
          <w:tcPr>
            <w:tcW w:w="800" w:type="dxa"/>
            <w:shd w:val="solid" w:color="FFFFFF" w:fill="auto"/>
          </w:tcPr>
          <w:p w14:paraId="3085D791" w14:textId="77777777" w:rsidR="00230396" w:rsidRDefault="00230396" w:rsidP="00C30EAC">
            <w:pPr>
              <w:pStyle w:val="TAC"/>
              <w:rPr>
                <w:sz w:val="16"/>
                <w:szCs w:val="16"/>
              </w:rPr>
            </w:pPr>
            <w:r>
              <w:rPr>
                <w:sz w:val="16"/>
                <w:szCs w:val="16"/>
              </w:rPr>
              <w:t>SA#90e</w:t>
            </w:r>
          </w:p>
        </w:tc>
        <w:tc>
          <w:tcPr>
            <w:tcW w:w="1094" w:type="dxa"/>
            <w:shd w:val="solid" w:color="FFFFFF" w:fill="auto"/>
          </w:tcPr>
          <w:p w14:paraId="19ABA7A6" w14:textId="77777777" w:rsidR="00230396" w:rsidRDefault="00230396" w:rsidP="00C30EAC">
            <w:pPr>
              <w:pStyle w:val="TAC"/>
              <w:rPr>
                <w:sz w:val="16"/>
                <w:szCs w:val="16"/>
              </w:rPr>
            </w:pPr>
            <w:r>
              <w:rPr>
                <w:sz w:val="16"/>
                <w:szCs w:val="16"/>
              </w:rPr>
              <w:t>SP-201047</w:t>
            </w:r>
          </w:p>
        </w:tc>
        <w:tc>
          <w:tcPr>
            <w:tcW w:w="567" w:type="dxa"/>
            <w:shd w:val="solid" w:color="FFFFFF" w:fill="auto"/>
          </w:tcPr>
          <w:p w14:paraId="694B5A34" w14:textId="77777777" w:rsidR="00230396" w:rsidRDefault="00230396" w:rsidP="00C30EAC">
            <w:pPr>
              <w:pStyle w:val="TAL"/>
              <w:rPr>
                <w:sz w:val="16"/>
                <w:szCs w:val="16"/>
              </w:rPr>
            </w:pPr>
            <w:r>
              <w:rPr>
                <w:sz w:val="16"/>
                <w:szCs w:val="16"/>
              </w:rPr>
              <w:t>0005</w:t>
            </w:r>
          </w:p>
        </w:tc>
        <w:tc>
          <w:tcPr>
            <w:tcW w:w="425" w:type="dxa"/>
            <w:shd w:val="solid" w:color="FFFFFF" w:fill="auto"/>
          </w:tcPr>
          <w:p w14:paraId="0AD06100"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7725E3E2" w14:textId="77777777" w:rsidR="00230396" w:rsidRDefault="00230396" w:rsidP="00C30EAC">
            <w:pPr>
              <w:pStyle w:val="TAC"/>
              <w:rPr>
                <w:sz w:val="16"/>
                <w:szCs w:val="16"/>
              </w:rPr>
            </w:pPr>
            <w:r>
              <w:rPr>
                <w:sz w:val="16"/>
                <w:szCs w:val="16"/>
              </w:rPr>
              <w:t>F</w:t>
            </w:r>
          </w:p>
        </w:tc>
        <w:tc>
          <w:tcPr>
            <w:tcW w:w="4820" w:type="dxa"/>
            <w:shd w:val="solid" w:color="FFFFFF" w:fill="auto"/>
          </w:tcPr>
          <w:p w14:paraId="03A45FB9" w14:textId="77777777" w:rsidR="00230396" w:rsidRPr="00CB6257" w:rsidRDefault="00230396" w:rsidP="00C30EAC">
            <w:pPr>
              <w:pStyle w:val="TAL"/>
              <w:rPr>
                <w:sz w:val="16"/>
                <w:szCs w:val="16"/>
              </w:rPr>
            </w:pPr>
            <w:r w:rsidRPr="00F25117">
              <w:rPr>
                <w:sz w:val="16"/>
                <w:szCs w:val="16"/>
              </w:rPr>
              <w:t xml:space="preserve">Correction on general descriptions of distributed energy saving activation and </w:t>
            </w:r>
            <w:r w:rsidRPr="00CB6257">
              <w:rPr>
                <w:sz w:val="16"/>
                <w:szCs w:val="16"/>
              </w:rPr>
              <w:t>deactivation</w:t>
            </w:r>
          </w:p>
        </w:tc>
        <w:tc>
          <w:tcPr>
            <w:tcW w:w="708" w:type="dxa"/>
            <w:shd w:val="solid" w:color="FFFFFF" w:fill="auto"/>
          </w:tcPr>
          <w:p w14:paraId="53F8F12E" w14:textId="77777777" w:rsidR="00230396" w:rsidRDefault="00230396" w:rsidP="00C30EAC">
            <w:pPr>
              <w:pStyle w:val="TAC"/>
              <w:rPr>
                <w:sz w:val="16"/>
                <w:szCs w:val="16"/>
              </w:rPr>
            </w:pPr>
            <w:r>
              <w:rPr>
                <w:sz w:val="16"/>
                <w:szCs w:val="16"/>
              </w:rPr>
              <w:t>16.3.0</w:t>
            </w:r>
          </w:p>
        </w:tc>
      </w:tr>
      <w:tr w:rsidR="00230396" w:rsidRPr="008577C3" w14:paraId="612A8E0C" w14:textId="77777777" w:rsidTr="00CB6257">
        <w:tc>
          <w:tcPr>
            <w:tcW w:w="800" w:type="dxa"/>
            <w:shd w:val="solid" w:color="FFFFFF" w:fill="auto"/>
          </w:tcPr>
          <w:p w14:paraId="694E3616" w14:textId="77777777" w:rsidR="00230396" w:rsidRDefault="00230396" w:rsidP="00230396">
            <w:pPr>
              <w:pStyle w:val="TAC"/>
              <w:rPr>
                <w:sz w:val="16"/>
                <w:szCs w:val="16"/>
              </w:rPr>
            </w:pPr>
            <w:r>
              <w:rPr>
                <w:sz w:val="16"/>
                <w:szCs w:val="16"/>
              </w:rPr>
              <w:t>2020-12</w:t>
            </w:r>
          </w:p>
        </w:tc>
        <w:tc>
          <w:tcPr>
            <w:tcW w:w="800" w:type="dxa"/>
            <w:shd w:val="solid" w:color="FFFFFF" w:fill="auto"/>
          </w:tcPr>
          <w:p w14:paraId="787DE612" w14:textId="77777777" w:rsidR="00230396" w:rsidRDefault="00230396" w:rsidP="00230396">
            <w:pPr>
              <w:pStyle w:val="TAC"/>
              <w:rPr>
                <w:sz w:val="16"/>
                <w:szCs w:val="16"/>
              </w:rPr>
            </w:pPr>
            <w:r>
              <w:rPr>
                <w:sz w:val="16"/>
                <w:szCs w:val="16"/>
              </w:rPr>
              <w:t>SA#90e</w:t>
            </w:r>
          </w:p>
        </w:tc>
        <w:tc>
          <w:tcPr>
            <w:tcW w:w="1094" w:type="dxa"/>
            <w:shd w:val="solid" w:color="FFFFFF" w:fill="auto"/>
          </w:tcPr>
          <w:p w14:paraId="10F038F4" w14:textId="77777777" w:rsidR="00230396" w:rsidRDefault="00230396" w:rsidP="00230396">
            <w:pPr>
              <w:pStyle w:val="TAC"/>
              <w:rPr>
                <w:sz w:val="16"/>
                <w:szCs w:val="16"/>
              </w:rPr>
            </w:pPr>
            <w:r>
              <w:rPr>
                <w:sz w:val="16"/>
                <w:szCs w:val="16"/>
              </w:rPr>
              <w:t>SP-201047</w:t>
            </w:r>
          </w:p>
        </w:tc>
        <w:tc>
          <w:tcPr>
            <w:tcW w:w="567" w:type="dxa"/>
            <w:shd w:val="solid" w:color="FFFFFF" w:fill="auto"/>
          </w:tcPr>
          <w:p w14:paraId="6AC59838" w14:textId="77777777" w:rsidR="00230396" w:rsidRDefault="00230396" w:rsidP="00230396">
            <w:pPr>
              <w:pStyle w:val="TAL"/>
              <w:rPr>
                <w:sz w:val="16"/>
                <w:szCs w:val="16"/>
              </w:rPr>
            </w:pPr>
            <w:r>
              <w:rPr>
                <w:sz w:val="16"/>
                <w:szCs w:val="16"/>
              </w:rPr>
              <w:t>0007</w:t>
            </w:r>
          </w:p>
        </w:tc>
        <w:tc>
          <w:tcPr>
            <w:tcW w:w="425" w:type="dxa"/>
            <w:shd w:val="solid" w:color="FFFFFF" w:fill="auto"/>
          </w:tcPr>
          <w:p w14:paraId="396D834C" w14:textId="77777777" w:rsidR="00230396" w:rsidRDefault="00230396" w:rsidP="00CB6257">
            <w:pPr>
              <w:pStyle w:val="TAR"/>
              <w:jc w:val="center"/>
              <w:rPr>
                <w:sz w:val="16"/>
                <w:szCs w:val="16"/>
              </w:rPr>
            </w:pPr>
            <w:r>
              <w:rPr>
                <w:sz w:val="16"/>
                <w:szCs w:val="16"/>
              </w:rPr>
              <w:t>-</w:t>
            </w:r>
          </w:p>
        </w:tc>
        <w:tc>
          <w:tcPr>
            <w:tcW w:w="425" w:type="dxa"/>
            <w:shd w:val="solid" w:color="FFFFFF" w:fill="auto"/>
          </w:tcPr>
          <w:p w14:paraId="3952C444" w14:textId="77777777" w:rsidR="00230396" w:rsidRDefault="00230396" w:rsidP="00230396">
            <w:pPr>
              <w:pStyle w:val="TAC"/>
              <w:rPr>
                <w:sz w:val="16"/>
                <w:szCs w:val="16"/>
              </w:rPr>
            </w:pPr>
            <w:r>
              <w:rPr>
                <w:sz w:val="16"/>
                <w:szCs w:val="16"/>
              </w:rPr>
              <w:t>F</w:t>
            </w:r>
          </w:p>
        </w:tc>
        <w:tc>
          <w:tcPr>
            <w:tcW w:w="4820" w:type="dxa"/>
            <w:shd w:val="solid" w:color="FFFFFF" w:fill="auto"/>
          </w:tcPr>
          <w:p w14:paraId="37402D62" w14:textId="77777777" w:rsidR="00230396" w:rsidRPr="00CB6257" w:rsidRDefault="00230396" w:rsidP="00230396">
            <w:pPr>
              <w:pStyle w:val="TAL"/>
              <w:rPr>
                <w:sz w:val="16"/>
                <w:szCs w:val="16"/>
              </w:rPr>
            </w:pPr>
            <w:r w:rsidRPr="00F25117">
              <w:rPr>
                <w:sz w:val="16"/>
                <w:szCs w:val="16"/>
              </w:rPr>
              <w:t>Remove the distributed scen</w:t>
            </w:r>
            <w:r w:rsidRPr="00CB6257">
              <w:rPr>
                <w:sz w:val="16"/>
                <w:szCs w:val="16"/>
              </w:rPr>
              <w:t>ario from the inter-RAT energy saving use case</w:t>
            </w:r>
          </w:p>
        </w:tc>
        <w:tc>
          <w:tcPr>
            <w:tcW w:w="708" w:type="dxa"/>
            <w:shd w:val="solid" w:color="FFFFFF" w:fill="auto"/>
          </w:tcPr>
          <w:p w14:paraId="3419E9C9" w14:textId="77777777" w:rsidR="00230396" w:rsidRDefault="00230396" w:rsidP="00230396">
            <w:pPr>
              <w:pStyle w:val="TAC"/>
              <w:rPr>
                <w:sz w:val="16"/>
                <w:szCs w:val="16"/>
              </w:rPr>
            </w:pPr>
            <w:r>
              <w:rPr>
                <w:sz w:val="16"/>
                <w:szCs w:val="16"/>
              </w:rPr>
              <w:t>16.3.0</w:t>
            </w:r>
          </w:p>
        </w:tc>
      </w:tr>
      <w:tr w:rsidR="00C64FF8" w:rsidRPr="008577C3" w14:paraId="0C3ED0FE" w14:textId="77777777" w:rsidTr="00CB6257">
        <w:tc>
          <w:tcPr>
            <w:tcW w:w="800" w:type="dxa"/>
            <w:shd w:val="solid" w:color="FFFFFF" w:fill="auto"/>
          </w:tcPr>
          <w:p w14:paraId="38984DE2" w14:textId="77777777" w:rsidR="00C64FF8" w:rsidRDefault="00C64FF8" w:rsidP="00230396">
            <w:pPr>
              <w:pStyle w:val="TAC"/>
              <w:rPr>
                <w:sz w:val="16"/>
                <w:szCs w:val="16"/>
              </w:rPr>
            </w:pPr>
            <w:r>
              <w:rPr>
                <w:sz w:val="16"/>
                <w:szCs w:val="16"/>
              </w:rPr>
              <w:t>2021-03</w:t>
            </w:r>
          </w:p>
        </w:tc>
        <w:tc>
          <w:tcPr>
            <w:tcW w:w="800" w:type="dxa"/>
            <w:shd w:val="solid" w:color="FFFFFF" w:fill="auto"/>
          </w:tcPr>
          <w:p w14:paraId="45F0A3AE" w14:textId="77777777" w:rsidR="00C64FF8" w:rsidRDefault="00C64FF8" w:rsidP="00230396">
            <w:pPr>
              <w:pStyle w:val="TAC"/>
              <w:rPr>
                <w:sz w:val="16"/>
                <w:szCs w:val="16"/>
              </w:rPr>
            </w:pPr>
            <w:r>
              <w:rPr>
                <w:sz w:val="16"/>
                <w:szCs w:val="16"/>
              </w:rPr>
              <w:t>SA#91e</w:t>
            </w:r>
          </w:p>
        </w:tc>
        <w:tc>
          <w:tcPr>
            <w:tcW w:w="1094" w:type="dxa"/>
            <w:shd w:val="solid" w:color="FFFFFF" w:fill="auto"/>
          </w:tcPr>
          <w:p w14:paraId="3BC4161D" w14:textId="77777777" w:rsidR="00C64FF8" w:rsidRDefault="00C64FF8" w:rsidP="00230396">
            <w:pPr>
              <w:pStyle w:val="TAC"/>
              <w:rPr>
                <w:sz w:val="16"/>
                <w:szCs w:val="16"/>
              </w:rPr>
            </w:pPr>
            <w:r>
              <w:rPr>
                <w:sz w:val="16"/>
                <w:szCs w:val="16"/>
              </w:rPr>
              <w:t>SP-210143</w:t>
            </w:r>
          </w:p>
        </w:tc>
        <w:tc>
          <w:tcPr>
            <w:tcW w:w="567" w:type="dxa"/>
            <w:shd w:val="solid" w:color="FFFFFF" w:fill="auto"/>
          </w:tcPr>
          <w:p w14:paraId="6C913072" w14:textId="77777777" w:rsidR="00C64FF8" w:rsidRDefault="00C64FF8" w:rsidP="00230396">
            <w:pPr>
              <w:pStyle w:val="TAL"/>
              <w:rPr>
                <w:sz w:val="16"/>
                <w:szCs w:val="16"/>
              </w:rPr>
            </w:pPr>
            <w:r>
              <w:rPr>
                <w:sz w:val="16"/>
                <w:szCs w:val="16"/>
              </w:rPr>
              <w:t>0009</w:t>
            </w:r>
          </w:p>
        </w:tc>
        <w:tc>
          <w:tcPr>
            <w:tcW w:w="425" w:type="dxa"/>
            <w:shd w:val="solid" w:color="FFFFFF" w:fill="auto"/>
          </w:tcPr>
          <w:p w14:paraId="18FC846C" w14:textId="77777777" w:rsidR="00C64FF8" w:rsidRDefault="00C64FF8" w:rsidP="00CB6257">
            <w:pPr>
              <w:pStyle w:val="TAR"/>
              <w:jc w:val="center"/>
              <w:rPr>
                <w:sz w:val="16"/>
                <w:szCs w:val="16"/>
              </w:rPr>
            </w:pPr>
            <w:r>
              <w:rPr>
                <w:sz w:val="16"/>
                <w:szCs w:val="16"/>
              </w:rPr>
              <w:t>1</w:t>
            </w:r>
          </w:p>
        </w:tc>
        <w:tc>
          <w:tcPr>
            <w:tcW w:w="425" w:type="dxa"/>
            <w:shd w:val="solid" w:color="FFFFFF" w:fill="auto"/>
          </w:tcPr>
          <w:p w14:paraId="2A70D237" w14:textId="77777777" w:rsidR="00C64FF8" w:rsidRDefault="00C64FF8" w:rsidP="00230396">
            <w:pPr>
              <w:pStyle w:val="TAC"/>
              <w:rPr>
                <w:sz w:val="16"/>
                <w:szCs w:val="16"/>
              </w:rPr>
            </w:pPr>
            <w:r>
              <w:rPr>
                <w:sz w:val="16"/>
                <w:szCs w:val="16"/>
              </w:rPr>
              <w:t>F</w:t>
            </w:r>
          </w:p>
        </w:tc>
        <w:tc>
          <w:tcPr>
            <w:tcW w:w="4820" w:type="dxa"/>
            <w:shd w:val="solid" w:color="FFFFFF" w:fill="auto"/>
          </w:tcPr>
          <w:p w14:paraId="453D5D8C" w14:textId="77777777" w:rsidR="00C64FF8" w:rsidRPr="00F25117" w:rsidRDefault="00C64FF8" w:rsidP="00230396">
            <w:pPr>
              <w:pStyle w:val="TAL"/>
              <w:rPr>
                <w:sz w:val="16"/>
                <w:szCs w:val="16"/>
              </w:rPr>
            </w:pPr>
            <w:r w:rsidRPr="00F25117">
              <w:rPr>
                <w:sz w:val="16"/>
                <w:szCs w:val="16"/>
              </w:rPr>
              <w:t>Introducing the ES probing procedure</w:t>
            </w:r>
          </w:p>
        </w:tc>
        <w:tc>
          <w:tcPr>
            <w:tcW w:w="708" w:type="dxa"/>
            <w:shd w:val="solid" w:color="FFFFFF" w:fill="auto"/>
          </w:tcPr>
          <w:p w14:paraId="5E3AAE55" w14:textId="77777777" w:rsidR="00C64FF8" w:rsidRDefault="00C64FF8" w:rsidP="00230396">
            <w:pPr>
              <w:pStyle w:val="TAC"/>
              <w:rPr>
                <w:sz w:val="16"/>
                <w:szCs w:val="16"/>
              </w:rPr>
            </w:pPr>
            <w:r>
              <w:rPr>
                <w:sz w:val="16"/>
                <w:szCs w:val="16"/>
              </w:rPr>
              <w:t>16.4.0</w:t>
            </w:r>
          </w:p>
        </w:tc>
      </w:tr>
      <w:tr w:rsidR="002F50BB" w:rsidRPr="008577C3" w14:paraId="3C2E119E" w14:textId="77777777" w:rsidTr="00CB6257">
        <w:tc>
          <w:tcPr>
            <w:tcW w:w="800" w:type="dxa"/>
            <w:shd w:val="solid" w:color="FFFFFF" w:fill="auto"/>
          </w:tcPr>
          <w:p w14:paraId="60E45924" w14:textId="77777777" w:rsidR="002F50BB" w:rsidRDefault="002F50BB" w:rsidP="002F50BB">
            <w:pPr>
              <w:pStyle w:val="TAC"/>
              <w:rPr>
                <w:sz w:val="16"/>
                <w:szCs w:val="16"/>
              </w:rPr>
            </w:pPr>
            <w:r>
              <w:rPr>
                <w:sz w:val="16"/>
                <w:szCs w:val="16"/>
              </w:rPr>
              <w:t>2021-03</w:t>
            </w:r>
          </w:p>
        </w:tc>
        <w:tc>
          <w:tcPr>
            <w:tcW w:w="800" w:type="dxa"/>
            <w:shd w:val="solid" w:color="FFFFFF" w:fill="auto"/>
          </w:tcPr>
          <w:p w14:paraId="333CB51D" w14:textId="77777777" w:rsidR="002F50BB" w:rsidRDefault="002F50BB" w:rsidP="002F50BB">
            <w:pPr>
              <w:pStyle w:val="TAC"/>
              <w:rPr>
                <w:sz w:val="16"/>
                <w:szCs w:val="16"/>
              </w:rPr>
            </w:pPr>
            <w:r>
              <w:rPr>
                <w:sz w:val="16"/>
                <w:szCs w:val="16"/>
              </w:rPr>
              <w:t>SA#91e</w:t>
            </w:r>
          </w:p>
        </w:tc>
        <w:tc>
          <w:tcPr>
            <w:tcW w:w="1094" w:type="dxa"/>
            <w:shd w:val="solid" w:color="FFFFFF" w:fill="auto"/>
          </w:tcPr>
          <w:p w14:paraId="3AFCD6C1" w14:textId="77777777" w:rsidR="002F50BB" w:rsidRDefault="002F50BB" w:rsidP="002F50BB">
            <w:pPr>
              <w:pStyle w:val="TAC"/>
              <w:rPr>
                <w:sz w:val="16"/>
                <w:szCs w:val="16"/>
              </w:rPr>
            </w:pPr>
            <w:r>
              <w:rPr>
                <w:sz w:val="16"/>
                <w:szCs w:val="16"/>
              </w:rPr>
              <w:t>SP-210142</w:t>
            </w:r>
          </w:p>
        </w:tc>
        <w:tc>
          <w:tcPr>
            <w:tcW w:w="567" w:type="dxa"/>
            <w:shd w:val="solid" w:color="FFFFFF" w:fill="auto"/>
          </w:tcPr>
          <w:p w14:paraId="10C76CF4" w14:textId="77777777" w:rsidR="002F50BB" w:rsidRDefault="002F50BB" w:rsidP="002F50BB">
            <w:pPr>
              <w:pStyle w:val="TAL"/>
              <w:rPr>
                <w:sz w:val="16"/>
                <w:szCs w:val="16"/>
              </w:rPr>
            </w:pPr>
            <w:r>
              <w:rPr>
                <w:sz w:val="16"/>
                <w:szCs w:val="16"/>
              </w:rPr>
              <w:t>0008</w:t>
            </w:r>
          </w:p>
        </w:tc>
        <w:tc>
          <w:tcPr>
            <w:tcW w:w="425" w:type="dxa"/>
            <w:shd w:val="solid" w:color="FFFFFF" w:fill="auto"/>
          </w:tcPr>
          <w:p w14:paraId="4DAB8104" w14:textId="77777777" w:rsidR="002F50BB" w:rsidRDefault="002F50BB" w:rsidP="00CB6257">
            <w:pPr>
              <w:pStyle w:val="TAR"/>
              <w:jc w:val="center"/>
              <w:rPr>
                <w:sz w:val="16"/>
                <w:szCs w:val="16"/>
              </w:rPr>
            </w:pPr>
            <w:r>
              <w:rPr>
                <w:sz w:val="16"/>
                <w:szCs w:val="16"/>
              </w:rPr>
              <w:t>1</w:t>
            </w:r>
          </w:p>
        </w:tc>
        <w:tc>
          <w:tcPr>
            <w:tcW w:w="425" w:type="dxa"/>
            <w:shd w:val="solid" w:color="FFFFFF" w:fill="auto"/>
          </w:tcPr>
          <w:p w14:paraId="47814F05" w14:textId="77777777" w:rsidR="002F50BB" w:rsidRDefault="002F50BB" w:rsidP="002F50BB">
            <w:pPr>
              <w:pStyle w:val="TAC"/>
              <w:rPr>
                <w:sz w:val="16"/>
                <w:szCs w:val="16"/>
              </w:rPr>
            </w:pPr>
            <w:r>
              <w:rPr>
                <w:sz w:val="16"/>
                <w:szCs w:val="16"/>
              </w:rPr>
              <w:t>B</w:t>
            </w:r>
          </w:p>
        </w:tc>
        <w:tc>
          <w:tcPr>
            <w:tcW w:w="4820" w:type="dxa"/>
            <w:shd w:val="solid" w:color="FFFFFF" w:fill="auto"/>
          </w:tcPr>
          <w:p w14:paraId="46C1411E" w14:textId="77777777" w:rsidR="002F50BB" w:rsidRPr="00F25117" w:rsidRDefault="002F50BB" w:rsidP="002F50BB">
            <w:pPr>
              <w:pStyle w:val="TAL"/>
              <w:rPr>
                <w:sz w:val="16"/>
                <w:szCs w:val="16"/>
              </w:rPr>
            </w:pPr>
            <w:r w:rsidRPr="00CB6257">
              <w:rPr>
                <w:sz w:val="16"/>
                <w:szCs w:val="16"/>
              </w:rPr>
              <w:t>Add introductory text to EE KPIs for network slices</w:t>
            </w:r>
          </w:p>
        </w:tc>
        <w:tc>
          <w:tcPr>
            <w:tcW w:w="708" w:type="dxa"/>
            <w:shd w:val="solid" w:color="FFFFFF" w:fill="auto"/>
          </w:tcPr>
          <w:p w14:paraId="7EEBEE9E" w14:textId="77777777" w:rsidR="002F50BB" w:rsidRDefault="002F50BB" w:rsidP="002F50BB">
            <w:pPr>
              <w:pStyle w:val="TAC"/>
              <w:rPr>
                <w:sz w:val="16"/>
                <w:szCs w:val="16"/>
              </w:rPr>
            </w:pPr>
            <w:r>
              <w:rPr>
                <w:sz w:val="16"/>
                <w:szCs w:val="16"/>
              </w:rPr>
              <w:t>17.0.0</w:t>
            </w:r>
          </w:p>
        </w:tc>
      </w:tr>
      <w:tr w:rsidR="00B23C41" w:rsidRPr="008577C3" w14:paraId="75345A91" w14:textId="77777777" w:rsidTr="00CB6257">
        <w:tc>
          <w:tcPr>
            <w:tcW w:w="800" w:type="dxa"/>
            <w:shd w:val="solid" w:color="FFFFFF" w:fill="auto"/>
          </w:tcPr>
          <w:p w14:paraId="4E66BBBB" w14:textId="77777777" w:rsidR="00B23C41" w:rsidRDefault="00B23C41" w:rsidP="00B23C41">
            <w:pPr>
              <w:pStyle w:val="TAC"/>
              <w:rPr>
                <w:sz w:val="16"/>
                <w:szCs w:val="16"/>
              </w:rPr>
            </w:pPr>
            <w:r>
              <w:rPr>
                <w:sz w:val="16"/>
                <w:szCs w:val="16"/>
              </w:rPr>
              <w:t>2021-03</w:t>
            </w:r>
          </w:p>
        </w:tc>
        <w:tc>
          <w:tcPr>
            <w:tcW w:w="800" w:type="dxa"/>
            <w:shd w:val="solid" w:color="FFFFFF" w:fill="auto"/>
          </w:tcPr>
          <w:p w14:paraId="563CCCE6" w14:textId="77777777" w:rsidR="00B23C41" w:rsidRDefault="00B23C41" w:rsidP="00B23C41">
            <w:pPr>
              <w:pStyle w:val="TAC"/>
              <w:rPr>
                <w:sz w:val="16"/>
                <w:szCs w:val="16"/>
              </w:rPr>
            </w:pPr>
            <w:r>
              <w:rPr>
                <w:sz w:val="16"/>
                <w:szCs w:val="16"/>
              </w:rPr>
              <w:t>SA#91e</w:t>
            </w:r>
          </w:p>
        </w:tc>
        <w:tc>
          <w:tcPr>
            <w:tcW w:w="1094" w:type="dxa"/>
            <w:shd w:val="solid" w:color="FFFFFF" w:fill="auto"/>
          </w:tcPr>
          <w:p w14:paraId="758D76D5" w14:textId="77777777" w:rsidR="00B23C41" w:rsidRDefault="00B23C41" w:rsidP="00B23C41">
            <w:pPr>
              <w:pStyle w:val="TAC"/>
              <w:rPr>
                <w:sz w:val="16"/>
                <w:szCs w:val="16"/>
              </w:rPr>
            </w:pPr>
            <w:r>
              <w:rPr>
                <w:sz w:val="16"/>
                <w:szCs w:val="16"/>
              </w:rPr>
              <w:t>SP-210142</w:t>
            </w:r>
          </w:p>
        </w:tc>
        <w:tc>
          <w:tcPr>
            <w:tcW w:w="567" w:type="dxa"/>
            <w:shd w:val="solid" w:color="FFFFFF" w:fill="auto"/>
          </w:tcPr>
          <w:p w14:paraId="4F14BD11" w14:textId="77777777" w:rsidR="00B23C41" w:rsidRDefault="00B23C41" w:rsidP="00B23C41">
            <w:pPr>
              <w:pStyle w:val="TAL"/>
              <w:rPr>
                <w:sz w:val="16"/>
                <w:szCs w:val="16"/>
              </w:rPr>
            </w:pPr>
            <w:r>
              <w:rPr>
                <w:sz w:val="16"/>
                <w:szCs w:val="16"/>
              </w:rPr>
              <w:t>0010</w:t>
            </w:r>
          </w:p>
        </w:tc>
        <w:tc>
          <w:tcPr>
            <w:tcW w:w="425" w:type="dxa"/>
            <w:shd w:val="solid" w:color="FFFFFF" w:fill="auto"/>
          </w:tcPr>
          <w:p w14:paraId="69A62065" w14:textId="77777777" w:rsidR="00B23C41" w:rsidRDefault="00B23C41" w:rsidP="00CB6257">
            <w:pPr>
              <w:pStyle w:val="TAR"/>
              <w:jc w:val="center"/>
              <w:rPr>
                <w:sz w:val="16"/>
                <w:szCs w:val="16"/>
              </w:rPr>
            </w:pPr>
            <w:r>
              <w:rPr>
                <w:sz w:val="16"/>
                <w:szCs w:val="16"/>
              </w:rPr>
              <w:t>1</w:t>
            </w:r>
          </w:p>
        </w:tc>
        <w:tc>
          <w:tcPr>
            <w:tcW w:w="425" w:type="dxa"/>
            <w:shd w:val="solid" w:color="FFFFFF" w:fill="auto"/>
          </w:tcPr>
          <w:p w14:paraId="2535C020" w14:textId="77777777" w:rsidR="00B23C41" w:rsidRDefault="00B23C41" w:rsidP="00B23C41">
            <w:pPr>
              <w:pStyle w:val="TAC"/>
              <w:rPr>
                <w:sz w:val="16"/>
                <w:szCs w:val="16"/>
              </w:rPr>
            </w:pPr>
            <w:r>
              <w:rPr>
                <w:sz w:val="16"/>
                <w:szCs w:val="16"/>
              </w:rPr>
              <w:t>B</w:t>
            </w:r>
          </w:p>
        </w:tc>
        <w:tc>
          <w:tcPr>
            <w:tcW w:w="4820" w:type="dxa"/>
            <w:shd w:val="solid" w:color="FFFFFF" w:fill="auto"/>
          </w:tcPr>
          <w:p w14:paraId="1A1841A7" w14:textId="77777777" w:rsidR="00B23C41" w:rsidRPr="00CB6257" w:rsidRDefault="00B23C41" w:rsidP="00B23C41">
            <w:pPr>
              <w:pStyle w:val="TAL"/>
              <w:rPr>
                <w:sz w:val="16"/>
                <w:szCs w:val="16"/>
              </w:rPr>
            </w:pPr>
            <w:r w:rsidRPr="00CB6257">
              <w:rPr>
                <w:sz w:val="16"/>
                <w:szCs w:val="16"/>
              </w:rPr>
              <w:t>Add use case and requirements for switching off UPFs deployed at the edge of the network during off-peak hours to achieve energy savings.</w:t>
            </w:r>
          </w:p>
        </w:tc>
        <w:tc>
          <w:tcPr>
            <w:tcW w:w="708" w:type="dxa"/>
            <w:shd w:val="solid" w:color="FFFFFF" w:fill="auto"/>
          </w:tcPr>
          <w:p w14:paraId="2F9B55B9" w14:textId="77777777" w:rsidR="00B23C41" w:rsidRDefault="00B23C41" w:rsidP="00B23C41">
            <w:pPr>
              <w:pStyle w:val="TAC"/>
              <w:rPr>
                <w:sz w:val="16"/>
                <w:szCs w:val="16"/>
              </w:rPr>
            </w:pPr>
            <w:r>
              <w:rPr>
                <w:sz w:val="16"/>
                <w:szCs w:val="16"/>
              </w:rPr>
              <w:t>17.0.0</w:t>
            </w:r>
          </w:p>
        </w:tc>
      </w:tr>
      <w:tr w:rsidR="00FC6D6E" w:rsidRPr="008577C3" w14:paraId="7F75C12B" w14:textId="77777777" w:rsidTr="00CB6257">
        <w:tc>
          <w:tcPr>
            <w:tcW w:w="800" w:type="dxa"/>
            <w:shd w:val="solid" w:color="FFFFFF" w:fill="auto"/>
          </w:tcPr>
          <w:p w14:paraId="74836E00" w14:textId="77777777" w:rsidR="00FC6D6E" w:rsidRDefault="00FC6D6E" w:rsidP="00B23C41">
            <w:pPr>
              <w:pStyle w:val="TAC"/>
              <w:rPr>
                <w:sz w:val="16"/>
                <w:szCs w:val="16"/>
              </w:rPr>
            </w:pPr>
            <w:r>
              <w:rPr>
                <w:sz w:val="16"/>
                <w:szCs w:val="16"/>
              </w:rPr>
              <w:t>2021-06</w:t>
            </w:r>
          </w:p>
        </w:tc>
        <w:tc>
          <w:tcPr>
            <w:tcW w:w="800" w:type="dxa"/>
            <w:shd w:val="solid" w:color="FFFFFF" w:fill="auto"/>
          </w:tcPr>
          <w:p w14:paraId="711FE39E" w14:textId="77777777" w:rsidR="00FC6D6E" w:rsidRDefault="00FC6D6E" w:rsidP="00B23C41">
            <w:pPr>
              <w:pStyle w:val="TAC"/>
              <w:rPr>
                <w:sz w:val="16"/>
                <w:szCs w:val="16"/>
              </w:rPr>
            </w:pPr>
            <w:r>
              <w:rPr>
                <w:sz w:val="16"/>
                <w:szCs w:val="16"/>
              </w:rPr>
              <w:t>SA#92e</w:t>
            </w:r>
          </w:p>
        </w:tc>
        <w:tc>
          <w:tcPr>
            <w:tcW w:w="1094" w:type="dxa"/>
            <w:shd w:val="solid" w:color="FFFFFF" w:fill="auto"/>
          </w:tcPr>
          <w:p w14:paraId="6F6C1AB5" w14:textId="77777777" w:rsidR="00FC6D6E" w:rsidRDefault="00FC6D6E"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1498AC4" w14:textId="77777777" w:rsidR="00FC6D6E" w:rsidRDefault="00FC6D6E" w:rsidP="00B23C41">
            <w:pPr>
              <w:pStyle w:val="TAL"/>
              <w:rPr>
                <w:sz w:val="16"/>
                <w:szCs w:val="16"/>
              </w:rPr>
            </w:pPr>
            <w:r>
              <w:rPr>
                <w:sz w:val="16"/>
                <w:szCs w:val="16"/>
              </w:rPr>
              <w:t>0011</w:t>
            </w:r>
          </w:p>
        </w:tc>
        <w:tc>
          <w:tcPr>
            <w:tcW w:w="425" w:type="dxa"/>
            <w:shd w:val="solid" w:color="FFFFFF" w:fill="auto"/>
          </w:tcPr>
          <w:p w14:paraId="1D5D422B" w14:textId="77777777" w:rsidR="00FC6D6E" w:rsidRDefault="00FC6D6E" w:rsidP="00CB6257">
            <w:pPr>
              <w:pStyle w:val="TAR"/>
              <w:jc w:val="center"/>
              <w:rPr>
                <w:sz w:val="16"/>
                <w:szCs w:val="16"/>
              </w:rPr>
            </w:pPr>
            <w:r>
              <w:rPr>
                <w:sz w:val="16"/>
                <w:szCs w:val="16"/>
              </w:rPr>
              <w:t>1</w:t>
            </w:r>
          </w:p>
        </w:tc>
        <w:tc>
          <w:tcPr>
            <w:tcW w:w="425" w:type="dxa"/>
            <w:shd w:val="solid" w:color="FFFFFF" w:fill="auto"/>
          </w:tcPr>
          <w:p w14:paraId="1DC0319B" w14:textId="77777777" w:rsidR="00FC6D6E" w:rsidRDefault="00FC6D6E" w:rsidP="00B23C41">
            <w:pPr>
              <w:pStyle w:val="TAC"/>
              <w:rPr>
                <w:sz w:val="16"/>
                <w:szCs w:val="16"/>
              </w:rPr>
            </w:pPr>
            <w:r>
              <w:rPr>
                <w:sz w:val="16"/>
                <w:szCs w:val="16"/>
              </w:rPr>
              <w:t>B</w:t>
            </w:r>
          </w:p>
        </w:tc>
        <w:tc>
          <w:tcPr>
            <w:tcW w:w="4820" w:type="dxa"/>
            <w:shd w:val="solid" w:color="FFFFFF" w:fill="auto"/>
          </w:tcPr>
          <w:p w14:paraId="713BD3CF" w14:textId="77777777" w:rsidR="00FC6D6E" w:rsidRPr="00CB6257" w:rsidRDefault="00FC6D6E" w:rsidP="00B23C41">
            <w:pPr>
              <w:pStyle w:val="TAL"/>
              <w:rPr>
                <w:sz w:val="16"/>
                <w:szCs w:val="16"/>
              </w:rPr>
            </w:pPr>
            <w:r w:rsidRPr="00C0795A">
              <w:rPr>
                <w:sz w:val="16"/>
                <w:szCs w:val="16"/>
              </w:rPr>
              <w:t>Update on energy efficiency of URLLC network slice</w:t>
            </w:r>
          </w:p>
        </w:tc>
        <w:tc>
          <w:tcPr>
            <w:tcW w:w="708" w:type="dxa"/>
            <w:shd w:val="solid" w:color="FFFFFF" w:fill="auto"/>
          </w:tcPr>
          <w:p w14:paraId="1F399780" w14:textId="77777777" w:rsidR="00FC6D6E" w:rsidRDefault="00FC6D6E" w:rsidP="00B23C41">
            <w:pPr>
              <w:pStyle w:val="TAC"/>
              <w:rPr>
                <w:sz w:val="16"/>
                <w:szCs w:val="16"/>
              </w:rPr>
            </w:pPr>
            <w:r>
              <w:rPr>
                <w:sz w:val="16"/>
                <w:szCs w:val="16"/>
              </w:rPr>
              <w:t>17.1.0</w:t>
            </w:r>
          </w:p>
        </w:tc>
      </w:tr>
      <w:tr w:rsidR="000C6C5C" w:rsidRPr="008577C3" w14:paraId="39C64D77" w14:textId="77777777" w:rsidTr="00CB6257">
        <w:tc>
          <w:tcPr>
            <w:tcW w:w="800" w:type="dxa"/>
            <w:shd w:val="solid" w:color="FFFFFF" w:fill="auto"/>
          </w:tcPr>
          <w:p w14:paraId="63808D40" w14:textId="77777777" w:rsidR="000C6C5C" w:rsidRDefault="000C6C5C" w:rsidP="00B23C41">
            <w:pPr>
              <w:pStyle w:val="TAC"/>
              <w:rPr>
                <w:sz w:val="16"/>
                <w:szCs w:val="16"/>
              </w:rPr>
            </w:pPr>
            <w:r>
              <w:rPr>
                <w:sz w:val="16"/>
                <w:szCs w:val="16"/>
              </w:rPr>
              <w:t>2021-06</w:t>
            </w:r>
          </w:p>
        </w:tc>
        <w:tc>
          <w:tcPr>
            <w:tcW w:w="800" w:type="dxa"/>
            <w:shd w:val="solid" w:color="FFFFFF" w:fill="auto"/>
          </w:tcPr>
          <w:p w14:paraId="55B7A930" w14:textId="77777777" w:rsidR="000C6C5C" w:rsidRDefault="000C6C5C" w:rsidP="00B23C41">
            <w:pPr>
              <w:pStyle w:val="TAC"/>
              <w:rPr>
                <w:sz w:val="16"/>
                <w:szCs w:val="16"/>
              </w:rPr>
            </w:pPr>
            <w:r>
              <w:rPr>
                <w:sz w:val="16"/>
                <w:szCs w:val="16"/>
              </w:rPr>
              <w:t>SA#92e</w:t>
            </w:r>
          </w:p>
        </w:tc>
        <w:tc>
          <w:tcPr>
            <w:tcW w:w="1094" w:type="dxa"/>
            <w:shd w:val="solid" w:color="FFFFFF" w:fill="auto"/>
          </w:tcPr>
          <w:p w14:paraId="01E28795" w14:textId="77777777" w:rsidR="000C6C5C" w:rsidRDefault="000C6C5C" w:rsidP="00B23C41">
            <w:pPr>
              <w:pStyle w:val="TAC"/>
              <w:rPr>
                <w:sz w:val="16"/>
                <w:szCs w:val="16"/>
              </w:rPr>
            </w:pPr>
            <w:r>
              <w:rPr>
                <w:sz w:val="16"/>
                <w:szCs w:val="16"/>
              </w:rPr>
              <w:t>SP-210408</w:t>
            </w:r>
          </w:p>
        </w:tc>
        <w:tc>
          <w:tcPr>
            <w:tcW w:w="567" w:type="dxa"/>
            <w:shd w:val="solid" w:color="FFFFFF" w:fill="auto"/>
          </w:tcPr>
          <w:p w14:paraId="6A781D3E" w14:textId="77777777" w:rsidR="000C6C5C" w:rsidRDefault="000C6C5C" w:rsidP="00B23C41">
            <w:pPr>
              <w:pStyle w:val="TAL"/>
              <w:rPr>
                <w:sz w:val="16"/>
                <w:szCs w:val="16"/>
              </w:rPr>
            </w:pPr>
            <w:r>
              <w:rPr>
                <w:sz w:val="16"/>
                <w:szCs w:val="16"/>
              </w:rPr>
              <w:t>0015</w:t>
            </w:r>
          </w:p>
        </w:tc>
        <w:tc>
          <w:tcPr>
            <w:tcW w:w="425" w:type="dxa"/>
            <w:shd w:val="solid" w:color="FFFFFF" w:fill="auto"/>
          </w:tcPr>
          <w:p w14:paraId="1D06C39F" w14:textId="77777777" w:rsidR="000C6C5C" w:rsidRDefault="000C6C5C" w:rsidP="00CB6257">
            <w:pPr>
              <w:pStyle w:val="TAR"/>
              <w:jc w:val="center"/>
              <w:rPr>
                <w:sz w:val="16"/>
                <w:szCs w:val="16"/>
              </w:rPr>
            </w:pPr>
            <w:r>
              <w:rPr>
                <w:sz w:val="16"/>
                <w:szCs w:val="16"/>
              </w:rPr>
              <w:t>-</w:t>
            </w:r>
          </w:p>
        </w:tc>
        <w:tc>
          <w:tcPr>
            <w:tcW w:w="425" w:type="dxa"/>
            <w:shd w:val="solid" w:color="FFFFFF" w:fill="auto"/>
          </w:tcPr>
          <w:p w14:paraId="278B6B0D" w14:textId="77777777" w:rsidR="000C6C5C" w:rsidRDefault="000C6C5C" w:rsidP="00B23C41">
            <w:pPr>
              <w:pStyle w:val="TAC"/>
              <w:rPr>
                <w:sz w:val="16"/>
                <w:szCs w:val="16"/>
              </w:rPr>
            </w:pPr>
            <w:r>
              <w:rPr>
                <w:sz w:val="16"/>
                <w:szCs w:val="16"/>
              </w:rPr>
              <w:t>A</w:t>
            </w:r>
          </w:p>
        </w:tc>
        <w:tc>
          <w:tcPr>
            <w:tcW w:w="4820" w:type="dxa"/>
            <w:shd w:val="solid" w:color="FFFFFF" w:fill="auto"/>
          </w:tcPr>
          <w:p w14:paraId="2A96A5B8" w14:textId="77777777" w:rsidR="000C6C5C" w:rsidRPr="000C6C5C" w:rsidRDefault="000C6C5C" w:rsidP="00B23C41">
            <w:pPr>
              <w:pStyle w:val="TAL"/>
              <w:rPr>
                <w:sz w:val="16"/>
                <w:szCs w:val="16"/>
              </w:rPr>
            </w:pPr>
            <w:r>
              <w:rPr>
                <w:sz w:val="16"/>
                <w:szCs w:val="16"/>
              </w:rPr>
              <w:t>Update on energy saving management services</w:t>
            </w:r>
          </w:p>
        </w:tc>
        <w:tc>
          <w:tcPr>
            <w:tcW w:w="708" w:type="dxa"/>
            <w:shd w:val="solid" w:color="FFFFFF" w:fill="auto"/>
          </w:tcPr>
          <w:p w14:paraId="70604F12" w14:textId="77777777" w:rsidR="000C6C5C" w:rsidRDefault="000C6C5C" w:rsidP="00B23C41">
            <w:pPr>
              <w:pStyle w:val="TAC"/>
              <w:rPr>
                <w:sz w:val="16"/>
                <w:szCs w:val="16"/>
              </w:rPr>
            </w:pPr>
            <w:r>
              <w:rPr>
                <w:sz w:val="16"/>
                <w:szCs w:val="16"/>
              </w:rPr>
              <w:t>17.1.0</w:t>
            </w:r>
          </w:p>
        </w:tc>
      </w:tr>
      <w:tr w:rsidR="000C6C5C" w:rsidRPr="008577C3" w14:paraId="623EEE36" w14:textId="77777777" w:rsidTr="00CB6257">
        <w:tc>
          <w:tcPr>
            <w:tcW w:w="800" w:type="dxa"/>
            <w:shd w:val="solid" w:color="FFFFFF" w:fill="auto"/>
          </w:tcPr>
          <w:p w14:paraId="0796A5AD" w14:textId="77777777" w:rsidR="000C6C5C" w:rsidRDefault="000C6C5C" w:rsidP="00B23C41">
            <w:pPr>
              <w:pStyle w:val="TAC"/>
              <w:rPr>
                <w:sz w:val="16"/>
                <w:szCs w:val="16"/>
              </w:rPr>
            </w:pPr>
            <w:r>
              <w:rPr>
                <w:sz w:val="16"/>
                <w:szCs w:val="16"/>
              </w:rPr>
              <w:t>2021-06</w:t>
            </w:r>
          </w:p>
        </w:tc>
        <w:tc>
          <w:tcPr>
            <w:tcW w:w="800" w:type="dxa"/>
            <w:shd w:val="solid" w:color="FFFFFF" w:fill="auto"/>
          </w:tcPr>
          <w:p w14:paraId="395E905A" w14:textId="77777777" w:rsidR="000C6C5C" w:rsidRDefault="000C6C5C" w:rsidP="00B23C41">
            <w:pPr>
              <w:pStyle w:val="TAC"/>
              <w:rPr>
                <w:sz w:val="16"/>
                <w:szCs w:val="16"/>
              </w:rPr>
            </w:pPr>
            <w:r>
              <w:rPr>
                <w:sz w:val="16"/>
                <w:szCs w:val="16"/>
              </w:rPr>
              <w:t>SA#92e</w:t>
            </w:r>
          </w:p>
        </w:tc>
        <w:tc>
          <w:tcPr>
            <w:tcW w:w="1094" w:type="dxa"/>
            <w:shd w:val="solid" w:color="FFFFFF" w:fill="auto"/>
          </w:tcPr>
          <w:p w14:paraId="7BD49081" w14:textId="77777777" w:rsidR="000C6C5C" w:rsidRDefault="000C6C5C" w:rsidP="00B23C41">
            <w:pPr>
              <w:pStyle w:val="TAC"/>
              <w:rPr>
                <w:sz w:val="16"/>
                <w:szCs w:val="16"/>
              </w:rPr>
            </w:pPr>
            <w:r>
              <w:rPr>
                <w:sz w:val="16"/>
                <w:szCs w:val="16"/>
              </w:rPr>
              <w:t>SP-210</w:t>
            </w:r>
            <w:r w:rsidR="00A27393">
              <w:rPr>
                <w:sz w:val="16"/>
                <w:szCs w:val="16"/>
              </w:rPr>
              <w:t>578</w:t>
            </w:r>
          </w:p>
        </w:tc>
        <w:tc>
          <w:tcPr>
            <w:tcW w:w="567" w:type="dxa"/>
            <w:shd w:val="solid" w:color="FFFFFF" w:fill="auto"/>
          </w:tcPr>
          <w:p w14:paraId="24B88D77" w14:textId="77777777" w:rsidR="000C6C5C" w:rsidRDefault="000C6C5C" w:rsidP="00B23C41">
            <w:pPr>
              <w:pStyle w:val="TAL"/>
              <w:rPr>
                <w:sz w:val="16"/>
                <w:szCs w:val="16"/>
              </w:rPr>
            </w:pPr>
            <w:r>
              <w:rPr>
                <w:sz w:val="16"/>
                <w:szCs w:val="16"/>
              </w:rPr>
              <w:t>0016</w:t>
            </w:r>
          </w:p>
        </w:tc>
        <w:tc>
          <w:tcPr>
            <w:tcW w:w="425" w:type="dxa"/>
            <w:shd w:val="solid" w:color="FFFFFF" w:fill="auto"/>
          </w:tcPr>
          <w:p w14:paraId="5717D796" w14:textId="77777777" w:rsidR="000C6C5C" w:rsidRDefault="000C6C5C" w:rsidP="00CB6257">
            <w:pPr>
              <w:pStyle w:val="TAR"/>
              <w:jc w:val="center"/>
              <w:rPr>
                <w:sz w:val="16"/>
                <w:szCs w:val="16"/>
              </w:rPr>
            </w:pPr>
            <w:r>
              <w:rPr>
                <w:sz w:val="16"/>
                <w:szCs w:val="16"/>
              </w:rPr>
              <w:t>1</w:t>
            </w:r>
          </w:p>
        </w:tc>
        <w:tc>
          <w:tcPr>
            <w:tcW w:w="425" w:type="dxa"/>
            <w:shd w:val="solid" w:color="FFFFFF" w:fill="auto"/>
          </w:tcPr>
          <w:p w14:paraId="48B668AA" w14:textId="77777777" w:rsidR="000C6C5C" w:rsidRDefault="000C6C5C" w:rsidP="00B23C41">
            <w:pPr>
              <w:pStyle w:val="TAC"/>
              <w:rPr>
                <w:sz w:val="16"/>
                <w:szCs w:val="16"/>
              </w:rPr>
            </w:pPr>
            <w:r>
              <w:rPr>
                <w:sz w:val="16"/>
                <w:szCs w:val="16"/>
              </w:rPr>
              <w:t>B</w:t>
            </w:r>
          </w:p>
        </w:tc>
        <w:tc>
          <w:tcPr>
            <w:tcW w:w="4820" w:type="dxa"/>
            <w:shd w:val="solid" w:color="FFFFFF" w:fill="auto"/>
          </w:tcPr>
          <w:p w14:paraId="18DA0D10" w14:textId="77777777" w:rsidR="000C6C5C" w:rsidRDefault="000C6C5C" w:rsidP="00B23C41">
            <w:pPr>
              <w:pStyle w:val="TAL"/>
              <w:rPr>
                <w:sz w:val="16"/>
                <w:szCs w:val="16"/>
              </w:rPr>
            </w:pPr>
            <w:r>
              <w:rPr>
                <w:sz w:val="16"/>
                <w:szCs w:val="16"/>
              </w:rPr>
              <w:t>Update of the EE KPIs Overview</w:t>
            </w:r>
          </w:p>
        </w:tc>
        <w:tc>
          <w:tcPr>
            <w:tcW w:w="708" w:type="dxa"/>
            <w:shd w:val="solid" w:color="FFFFFF" w:fill="auto"/>
          </w:tcPr>
          <w:p w14:paraId="0033E759" w14:textId="77777777" w:rsidR="000C6C5C" w:rsidRDefault="000C6C5C" w:rsidP="00B23C41">
            <w:pPr>
              <w:pStyle w:val="TAC"/>
              <w:rPr>
                <w:sz w:val="16"/>
                <w:szCs w:val="16"/>
              </w:rPr>
            </w:pPr>
            <w:r>
              <w:rPr>
                <w:sz w:val="16"/>
                <w:szCs w:val="16"/>
              </w:rPr>
              <w:t>17.1.0</w:t>
            </w:r>
          </w:p>
        </w:tc>
      </w:tr>
      <w:tr w:rsidR="009B2F28" w:rsidRPr="008577C3" w14:paraId="56C63B6E" w14:textId="77777777" w:rsidTr="00CB6257">
        <w:tc>
          <w:tcPr>
            <w:tcW w:w="800" w:type="dxa"/>
            <w:shd w:val="solid" w:color="FFFFFF" w:fill="auto"/>
          </w:tcPr>
          <w:p w14:paraId="23458641" w14:textId="77777777" w:rsidR="009B2F28" w:rsidRDefault="009B2F28" w:rsidP="00B23C41">
            <w:pPr>
              <w:pStyle w:val="TAC"/>
              <w:rPr>
                <w:sz w:val="16"/>
                <w:szCs w:val="16"/>
              </w:rPr>
            </w:pPr>
            <w:r>
              <w:rPr>
                <w:sz w:val="16"/>
                <w:szCs w:val="16"/>
              </w:rPr>
              <w:t>2021-09</w:t>
            </w:r>
          </w:p>
        </w:tc>
        <w:tc>
          <w:tcPr>
            <w:tcW w:w="800" w:type="dxa"/>
            <w:shd w:val="solid" w:color="FFFFFF" w:fill="auto"/>
          </w:tcPr>
          <w:p w14:paraId="3D3C3E69" w14:textId="77777777" w:rsidR="009B2F28" w:rsidRDefault="009B2F28" w:rsidP="00B23C41">
            <w:pPr>
              <w:pStyle w:val="TAC"/>
              <w:rPr>
                <w:sz w:val="16"/>
                <w:szCs w:val="16"/>
              </w:rPr>
            </w:pPr>
            <w:r>
              <w:rPr>
                <w:sz w:val="16"/>
                <w:szCs w:val="16"/>
              </w:rPr>
              <w:t>SA#93e</w:t>
            </w:r>
          </w:p>
        </w:tc>
        <w:tc>
          <w:tcPr>
            <w:tcW w:w="1094" w:type="dxa"/>
            <w:shd w:val="solid" w:color="FFFFFF" w:fill="auto"/>
          </w:tcPr>
          <w:p w14:paraId="4B3310F8" w14:textId="77777777" w:rsidR="009B2F28" w:rsidRDefault="009B2F28" w:rsidP="00B23C41">
            <w:pPr>
              <w:pStyle w:val="TAC"/>
              <w:rPr>
                <w:sz w:val="16"/>
                <w:szCs w:val="16"/>
              </w:rPr>
            </w:pPr>
            <w:r>
              <w:rPr>
                <w:sz w:val="16"/>
                <w:szCs w:val="16"/>
              </w:rPr>
              <w:t>SP-210869</w:t>
            </w:r>
          </w:p>
        </w:tc>
        <w:tc>
          <w:tcPr>
            <w:tcW w:w="567" w:type="dxa"/>
            <w:shd w:val="solid" w:color="FFFFFF" w:fill="auto"/>
          </w:tcPr>
          <w:p w14:paraId="011ED73C" w14:textId="77777777" w:rsidR="009B2F28" w:rsidRDefault="009B2F28" w:rsidP="00B23C41">
            <w:pPr>
              <w:pStyle w:val="TAL"/>
              <w:rPr>
                <w:sz w:val="16"/>
                <w:szCs w:val="16"/>
              </w:rPr>
            </w:pPr>
            <w:r>
              <w:rPr>
                <w:sz w:val="16"/>
                <w:szCs w:val="16"/>
              </w:rPr>
              <w:t>0017</w:t>
            </w:r>
          </w:p>
        </w:tc>
        <w:tc>
          <w:tcPr>
            <w:tcW w:w="425" w:type="dxa"/>
            <w:shd w:val="solid" w:color="FFFFFF" w:fill="auto"/>
          </w:tcPr>
          <w:p w14:paraId="1733C3CF" w14:textId="77777777" w:rsidR="009B2F28" w:rsidRDefault="009B2F28" w:rsidP="00CB6257">
            <w:pPr>
              <w:pStyle w:val="TAR"/>
              <w:jc w:val="center"/>
              <w:rPr>
                <w:sz w:val="16"/>
                <w:szCs w:val="16"/>
              </w:rPr>
            </w:pPr>
            <w:r>
              <w:rPr>
                <w:sz w:val="16"/>
                <w:szCs w:val="16"/>
              </w:rPr>
              <w:t>-</w:t>
            </w:r>
          </w:p>
        </w:tc>
        <w:tc>
          <w:tcPr>
            <w:tcW w:w="425" w:type="dxa"/>
            <w:shd w:val="solid" w:color="FFFFFF" w:fill="auto"/>
          </w:tcPr>
          <w:p w14:paraId="37EB99B8" w14:textId="77777777" w:rsidR="009B2F28" w:rsidRDefault="009B2F28" w:rsidP="00B23C41">
            <w:pPr>
              <w:pStyle w:val="TAC"/>
              <w:rPr>
                <w:sz w:val="16"/>
                <w:szCs w:val="16"/>
              </w:rPr>
            </w:pPr>
            <w:r>
              <w:rPr>
                <w:sz w:val="16"/>
                <w:szCs w:val="16"/>
              </w:rPr>
              <w:t>F</w:t>
            </w:r>
          </w:p>
        </w:tc>
        <w:tc>
          <w:tcPr>
            <w:tcW w:w="4820" w:type="dxa"/>
            <w:shd w:val="solid" w:color="FFFFFF" w:fill="auto"/>
          </w:tcPr>
          <w:p w14:paraId="6474EBB0" w14:textId="77777777" w:rsidR="009B2F28" w:rsidRPr="008B59A0" w:rsidRDefault="009B2F28" w:rsidP="00B23C41">
            <w:pPr>
              <w:pStyle w:val="TAL"/>
              <w:rPr>
                <w:sz w:val="16"/>
                <w:szCs w:val="16"/>
              </w:rPr>
            </w:pPr>
            <w:r w:rsidRPr="008B59A0">
              <w:rPr>
                <w:sz w:val="16"/>
                <w:szCs w:val="16"/>
              </w:rPr>
              <w:t>Update on the solutions for energy efficiency</w:t>
            </w:r>
          </w:p>
        </w:tc>
        <w:tc>
          <w:tcPr>
            <w:tcW w:w="708" w:type="dxa"/>
            <w:shd w:val="solid" w:color="FFFFFF" w:fill="auto"/>
          </w:tcPr>
          <w:p w14:paraId="7482BE2A" w14:textId="77777777" w:rsidR="009B2F28" w:rsidRDefault="009B2F28" w:rsidP="00B23C41">
            <w:pPr>
              <w:pStyle w:val="TAC"/>
              <w:rPr>
                <w:sz w:val="16"/>
                <w:szCs w:val="16"/>
              </w:rPr>
            </w:pPr>
            <w:r>
              <w:rPr>
                <w:sz w:val="16"/>
                <w:szCs w:val="16"/>
              </w:rPr>
              <w:t>17.2.0</w:t>
            </w:r>
          </w:p>
        </w:tc>
      </w:tr>
      <w:tr w:rsidR="00712A24" w:rsidRPr="008577C3" w14:paraId="15D43D53" w14:textId="77777777" w:rsidTr="00CB6257">
        <w:tc>
          <w:tcPr>
            <w:tcW w:w="800" w:type="dxa"/>
            <w:shd w:val="solid" w:color="FFFFFF" w:fill="auto"/>
          </w:tcPr>
          <w:p w14:paraId="0DE2D3A4" w14:textId="77777777" w:rsidR="00712A24" w:rsidRDefault="00712A24" w:rsidP="00B23C41">
            <w:pPr>
              <w:pStyle w:val="TAC"/>
              <w:rPr>
                <w:sz w:val="16"/>
                <w:szCs w:val="16"/>
              </w:rPr>
            </w:pPr>
            <w:r>
              <w:rPr>
                <w:sz w:val="16"/>
                <w:szCs w:val="16"/>
              </w:rPr>
              <w:t>2021-12</w:t>
            </w:r>
          </w:p>
        </w:tc>
        <w:tc>
          <w:tcPr>
            <w:tcW w:w="800" w:type="dxa"/>
            <w:shd w:val="solid" w:color="FFFFFF" w:fill="auto"/>
          </w:tcPr>
          <w:p w14:paraId="51DDE48A" w14:textId="77777777" w:rsidR="00712A24" w:rsidRDefault="00712A24" w:rsidP="00B23C41">
            <w:pPr>
              <w:pStyle w:val="TAC"/>
              <w:rPr>
                <w:sz w:val="16"/>
                <w:szCs w:val="16"/>
              </w:rPr>
            </w:pPr>
            <w:r>
              <w:rPr>
                <w:sz w:val="16"/>
                <w:szCs w:val="16"/>
              </w:rPr>
              <w:t>SA#94e</w:t>
            </w:r>
          </w:p>
        </w:tc>
        <w:tc>
          <w:tcPr>
            <w:tcW w:w="1094" w:type="dxa"/>
            <w:shd w:val="solid" w:color="FFFFFF" w:fill="auto"/>
          </w:tcPr>
          <w:p w14:paraId="4895512F" w14:textId="77777777" w:rsidR="00712A24" w:rsidRDefault="00712A24" w:rsidP="00B23C41">
            <w:pPr>
              <w:pStyle w:val="TAC"/>
              <w:rPr>
                <w:sz w:val="16"/>
                <w:szCs w:val="16"/>
              </w:rPr>
            </w:pPr>
            <w:r>
              <w:rPr>
                <w:sz w:val="16"/>
                <w:szCs w:val="16"/>
              </w:rPr>
              <w:t>SP-211459</w:t>
            </w:r>
          </w:p>
        </w:tc>
        <w:tc>
          <w:tcPr>
            <w:tcW w:w="567" w:type="dxa"/>
            <w:shd w:val="solid" w:color="FFFFFF" w:fill="auto"/>
          </w:tcPr>
          <w:p w14:paraId="235843C1" w14:textId="77777777" w:rsidR="00712A24" w:rsidRDefault="00712A24" w:rsidP="00B23C41">
            <w:pPr>
              <w:pStyle w:val="TAL"/>
              <w:rPr>
                <w:sz w:val="16"/>
                <w:szCs w:val="16"/>
              </w:rPr>
            </w:pPr>
            <w:r>
              <w:rPr>
                <w:sz w:val="16"/>
                <w:szCs w:val="16"/>
              </w:rPr>
              <w:t>0018</w:t>
            </w:r>
          </w:p>
        </w:tc>
        <w:tc>
          <w:tcPr>
            <w:tcW w:w="425" w:type="dxa"/>
            <w:shd w:val="solid" w:color="FFFFFF" w:fill="auto"/>
          </w:tcPr>
          <w:p w14:paraId="0C2C0820" w14:textId="77777777" w:rsidR="00712A24" w:rsidRDefault="00712A24" w:rsidP="00CB6257">
            <w:pPr>
              <w:pStyle w:val="TAR"/>
              <w:jc w:val="center"/>
              <w:rPr>
                <w:sz w:val="16"/>
                <w:szCs w:val="16"/>
              </w:rPr>
            </w:pPr>
            <w:r>
              <w:rPr>
                <w:sz w:val="16"/>
                <w:szCs w:val="16"/>
              </w:rPr>
              <w:t>1</w:t>
            </w:r>
          </w:p>
        </w:tc>
        <w:tc>
          <w:tcPr>
            <w:tcW w:w="425" w:type="dxa"/>
            <w:shd w:val="solid" w:color="FFFFFF" w:fill="auto"/>
          </w:tcPr>
          <w:p w14:paraId="10407245" w14:textId="77777777" w:rsidR="00712A24" w:rsidRDefault="00712A24" w:rsidP="00B23C41">
            <w:pPr>
              <w:pStyle w:val="TAC"/>
              <w:rPr>
                <w:sz w:val="16"/>
                <w:szCs w:val="16"/>
              </w:rPr>
            </w:pPr>
            <w:r>
              <w:rPr>
                <w:sz w:val="16"/>
                <w:szCs w:val="16"/>
              </w:rPr>
              <w:t>C</w:t>
            </w:r>
          </w:p>
        </w:tc>
        <w:tc>
          <w:tcPr>
            <w:tcW w:w="4820" w:type="dxa"/>
            <w:shd w:val="solid" w:color="FFFFFF" w:fill="auto"/>
          </w:tcPr>
          <w:p w14:paraId="136C6EDA" w14:textId="77777777" w:rsidR="00712A24" w:rsidRPr="008B59A0" w:rsidRDefault="00712A24" w:rsidP="00B23C41">
            <w:pPr>
              <w:pStyle w:val="TAL"/>
              <w:rPr>
                <w:sz w:val="16"/>
                <w:szCs w:val="16"/>
              </w:rPr>
            </w:pPr>
            <w:r w:rsidRPr="0015220B">
              <w:rPr>
                <w:sz w:val="16"/>
                <w:szCs w:val="16"/>
              </w:rPr>
              <w:t>Update clause 6.2 for energy saving</w:t>
            </w:r>
          </w:p>
        </w:tc>
        <w:tc>
          <w:tcPr>
            <w:tcW w:w="708" w:type="dxa"/>
            <w:shd w:val="solid" w:color="FFFFFF" w:fill="auto"/>
          </w:tcPr>
          <w:p w14:paraId="41E553FF" w14:textId="77777777" w:rsidR="00712A24" w:rsidRDefault="00712A24" w:rsidP="00B23C41">
            <w:pPr>
              <w:pStyle w:val="TAC"/>
              <w:rPr>
                <w:sz w:val="16"/>
                <w:szCs w:val="16"/>
              </w:rPr>
            </w:pPr>
            <w:r>
              <w:rPr>
                <w:sz w:val="16"/>
                <w:szCs w:val="16"/>
              </w:rPr>
              <w:t>17.3.0</w:t>
            </w:r>
          </w:p>
        </w:tc>
      </w:tr>
      <w:tr w:rsidR="004D1AC4" w:rsidRPr="008577C3" w14:paraId="684C678D" w14:textId="77777777" w:rsidTr="00CB6257">
        <w:tc>
          <w:tcPr>
            <w:tcW w:w="800" w:type="dxa"/>
            <w:shd w:val="solid" w:color="FFFFFF" w:fill="auto"/>
          </w:tcPr>
          <w:p w14:paraId="0A414AE9" w14:textId="77777777" w:rsidR="004D1AC4" w:rsidRDefault="004D1AC4" w:rsidP="00B23C41">
            <w:pPr>
              <w:pStyle w:val="TAC"/>
              <w:rPr>
                <w:sz w:val="16"/>
                <w:szCs w:val="16"/>
              </w:rPr>
            </w:pPr>
            <w:r>
              <w:rPr>
                <w:sz w:val="16"/>
                <w:szCs w:val="16"/>
              </w:rPr>
              <w:t>2021-12</w:t>
            </w:r>
          </w:p>
        </w:tc>
        <w:tc>
          <w:tcPr>
            <w:tcW w:w="800" w:type="dxa"/>
            <w:shd w:val="solid" w:color="FFFFFF" w:fill="auto"/>
          </w:tcPr>
          <w:p w14:paraId="05E37123" w14:textId="77777777" w:rsidR="004D1AC4" w:rsidRDefault="004D1AC4" w:rsidP="00B23C41">
            <w:pPr>
              <w:pStyle w:val="TAC"/>
              <w:rPr>
                <w:sz w:val="16"/>
                <w:szCs w:val="16"/>
              </w:rPr>
            </w:pPr>
            <w:r>
              <w:rPr>
                <w:sz w:val="16"/>
                <w:szCs w:val="16"/>
              </w:rPr>
              <w:t>SA#94e</w:t>
            </w:r>
          </w:p>
        </w:tc>
        <w:tc>
          <w:tcPr>
            <w:tcW w:w="1094" w:type="dxa"/>
            <w:shd w:val="solid" w:color="FFFFFF" w:fill="auto"/>
          </w:tcPr>
          <w:p w14:paraId="017810CE" w14:textId="77777777" w:rsidR="004D1AC4" w:rsidRDefault="004D1AC4" w:rsidP="00B23C41">
            <w:pPr>
              <w:pStyle w:val="TAC"/>
              <w:rPr>
                <w:sz w:val="16"/>
                <w:szCs w:val="16"/>
              </w:rPr>
            </w:pPr>
            <w:r>
              <w:rPr>
                <w:sz w:val="16"/>
                <w:szCs w:val="16"/>
              </w:rPr>
              <w:t>SP-211460</w:t>
            </w:r>
          </w:p>
        </w:tc>
        <w:tc>
          <w:tcPr>
            <w:tcW w:w="567" w:type="dxa"/>
            <w:shd w:val="solid" w:color="FFFFFF" w:fill="auto"/>
          </w:tcPr>
          <w:p w14:paraId="76294E14" w14:textId="77777777" w:rsidR="004D1AC4" w:rsidRDefault="004D1AC4" w:rsidP="00B23C41">
            <w:pPr>
              <w:pStyle w:val="TAL"/>
              <w:rPr>
                <w:sz w:val="16"/>
                <w:szCs w:val="16"/>
              </w:rPr>
            </w:pPr>
            <w:r>
              <w:rPr>
                <w:sz w:val="16"/>
                <w:szCs w:val="16"/>
              </w:rPr>
              <w:t>0020</w:t>
            </w:r>
          </w:p>
        </w:tc>
        <w:tc>
          <w:tcPr>
            <w:tcW w:w="425" w:type="dxa"/>
            <w:shd w:val="solid" w:color="FFFFFF" w:fill="auto"/>
          </w:tcPr>
          <w:p w14:paraId="29A54BA8" w14:textId="77777777" w:rsidR="004D1AC4" w:rsidRDefault="004D1AC4" w:rsidP="00CB6257">
            <w:pPr>
              <w:pStyle w:val="TAR"/>
              <w:jc w:val="center"/>
              <w:rPr>
                <w:sz w:val="16"/>
                <w:szCs w:val="16"/>
              </w:rPr>
            </w:pPr>
            <w:r>
              <w:rPr>
                <w:sz w:val="16"/>
                <w:szCs w:val="16"/>
              </w:rPr>
              <w:t>1</w:t>
            </w:r>
          </w:p>
        </w:tc>
        <w:tc>
          <w:tcPr>
            <w:tcW w:w="425" w:type="dxa"/>
            <w:shd w:val="solid" w:color="FFFFFF" w:fill="auto"/>
          </w:tcPr>
          <w:p w14:paraId="45542ABF" w14:textId="77777777" w:rsidR="004D1AC4" w:rsidRDefault="004D1AC4" w:rsidP="00B23C41">
            <w:pPr>
              <w:pStyle w:val="TAC"/>
              <w:rPr>
                <w:sz w:val="16"/>
                <w:szCs w:val="16"/>
              </w:rPr>
            </w:pPr>
            <w:r>
              <w:rPr>
                <w:sz w:val="16"/>
                <w:szCs w:val="16"/>
              </w:rPr>
              <w:t>A</w:t>
            </w:r>
          </w:p>
        </w:tc>
        <w:tc>
          <w:tcPr>
            <w:tcW w:w="4820" w:type="dxa"/>
            <w:shd w:val="solid" w:color="FFFFFF" w:fill="auto"/>
          </w:tcPr>
          <w:p w14:paraId="48F8BC80" w14:textId="77777777" w:rsidR="004D1AC4" w:rsidRPr="004D1AC4" w:rsidRDefault="004D1AC4" w:rsidP="00B23C41">
            <w:pPr>
              <w:pStyle w:val="TAL"/>
              <w:rPr>
                <w:sz w:val="16"/>
                <w:szCs w:val="16"/>
                <w:lang w:val="fr-FR"/>
              </w:rPr>
            </w:pPr>
            <w:r>
              <w:rPr>
                <w:sz w:val="16"/>
                <w:szCs w:val="16"/>
                <w:lang w:val="fr-FR"/>
              </w:rPr>
              <w:t>Update energy saving solution</w:t>
            </w:r>
          </w:p>
        </w:tc>
        <w:tc>
          <w:tcPr>
            <w:tcW w:w="708" w:type="dxa"/>
            <w:shd w:val="solid" w:color="FFFFFF" w:fill="auto"/>
          </w:tcPr>
          <w:p w14:paraId="09644F8C" w14:textId="77777777" w:rsidR="004D1AC4" w:rsidRDefault="004D1AC4" w:rsidP="00B23C41">
            <w:pPr>
              <w:pStyle w:val="TAC"/>
              <w:rPr>
                <w:sz w:val="16"/>
                <w:szCs w:val="16"/>
              </w:rPr>
            </w:pPr>
            <w:r>
              <w:rPr>
                <w:sz w:val="16"/>
                <w:szCs w:val="16"/>
              </w:rPr>
              <w:t>17.3.0</w:t>
            </w:r>
          </w:p>
        </w:tc>
      </w:tr>
      <w:tr w:rsidR="0057566A" w:rsidRPr="008577C3" w14:paraId="6AAD16FF" w14:textId="77777777" w:rsidTr="00CB6257">
        <w:tc>
          <w:tcPr>
            <w:tcW w:w="800" w:type="dxa"/>
            <w:shd w:val="solid" w:color="FFFFFF" w:fill="auto"/>
          </w:tcPr>
          <w:p w14:paraId="562D872E" w14:textId="77777777" w:rsidR="0057566A" w:rsidRDefault="0057566A" w:rsidP="00B23C41">
            <w:pPr>
              <w:pStyle w:val="TAC"/>
              <w:rPr>
                <w:sz w:val="16"/>
                <w:szCs w:val="16"/>
              </w:rPr>
            </w:pPr>
            <w:r>
              <w:rPr>
                <w:sz w:val="16"/>
                <w:szCs w:val="16"/>
              </w:rPr>
              <w:t>2022-09</w:t>
            </w:r>
          </w:p>
        </w:tc>
        <w:tc>
          <w:tcPr>
            <w:tcW w:w="800" w:type="dxa"/>
            <w:shd w:val="solid" w:color="FFFFFF" w:fill="auto"/>
          </w:tcPr>
          <w:p w14:paraId="2BA7CC53" w14:textId="77777777" w:rsidR="0057566A" w:rsidRDefault="0057566A" w:rsidP="00B23C41">
            <w:pPr>
              <w:pStyle w:val="TAC"/>
              <w:rPr>
                <w:sz w:val="16"/>
                <w:szCs w:val="16"/>
              </w:rPr>
            </w:pPr>
            <w:r>
              <w:rPr>
                <w:sz w:val="16"/>
                <w:szCs w:val="16"/>
              </w:rPr>
              <w:t>SA#97e</w:t>
            </w:r>
          </w:p>
        </w:tc>
        <w:tc>
          <w:tcPr>
            <w:tcW w:w="1094" w:type="dxa"/>
            <w:shd w:val="solid" w:color="FFFFFF" w:fill="auto"/>
          </w:tcPr>
          <w:p w14:paraId="5F56531C" w14:textId="77777777" w:rsidR="0057566A" w:rsidRDefault="0057566A" w:rsidP="00B23C41">
            <w:pPr>
              <w:pStyle w:val="TAC"/>
              <w:rPr>
                <w:sz w:val="16"/>
                <w:szCs w:val="16"/>
              </w:rPr>
            </w:pPr>
            <w:r>
              <w:rPr>
                <w:sz w:val="16"/>
                <w:szCs w:val="16"/>
              </w:rPr>
              <w:t>SP-220850</w:t>
            </w:r>
          </w:p>
        </w:tc>
        <w:tc>
          <w:tcPr>
            <w:tcW w:w="567" w:type="dxa"/>
            <w:shd w:val="solid" w:color="FFFFFF" w:fill="auto"/>
          </w:tcPr>
          <w:p w14:paraId="0DBF338A" w14:textId="77777777" w:rsidR="0057566A" w:rsidRDefault="0057566A" w:rsidP="00B23C41">
            <w:pPr>
              <w:pStyle w:val="TAL"/>
              <w:rPr>
                <w:sz w:val="16"/>
                <w:szCs w:val="16"/>
              </w:rPr>
            </w:pPr>
            <w:r>
              <w:rPr>
                <w:sz w:val="16"/>
                <w:szCs w:val="16"/>
              </w:rPr>
              <w:t>0021</w:t>
            </w:r>
          </w:p>
        </w:tc>
        <w:tc>
          <w:tcPr>
            <w:tcW w:w="425" w:type="dxa"/>
            <w:shd w:val="solid" w:color="FFFFFF" w:fill="auto"/>
          </w:tcPr>
          <w:p w14:paraId="7B28EADA" w14:textId="77777777" w:rsidR="0057566A" w:rsidRDefault="0057566A" w:rsidP="00CB6257">
            <w:pPr>
              <w:pStyle w:val="TAR"/>
              <w:jc w:val="center"/>
              <w:rPr>
                <w:sz w:val="16"/>
                <w:szCs w:val="16"/>
              </w:rPr>
            </w:pPr>
            <w:r>
              <w:rPr>
                <w:sz w:val="16"/>
                <w:szCs w:val="16"/>
              </w:rPr>
              <w:t>1</w:t>
            </w:r>
          </w:p>
        </w:tc>
        <w:tc>
          <w:tcPr>
            <w:tcW w:w="425" w:type="dxa"/>
            <w:shd w:val="solid" w:color="FFFFFF" w:fill="auto"/>
          </w:tcPr>
          <w:p w14:paraId="6BC6B676" w14:textId="77777777" w:rsidR="0057566A" w:rsidRDefault="0057566A" w:rsidP="00B23C41">
            <w:pPr>
              <w:pStyle w:val="TAC"/>
              <w:rPr>
                <w:sz w:val="16"/>
                <w:szCs w:val="16"/>
              </w:rPr>
            </w:pPr>
            <w:r>
              <w:rPr>
                <w:sz w:val="16"/>
                <w:szCs w:val="16"/>
              </w:rPr>
              <w:t>F</w:t>
            </w:r>
          </w:p>
        </w:tc>
        <w:tc>
          <w:tcPr>
            <w:tcW w:w="4820" w:type="dxa"/>
            <w:shd w:val="solid" w:color="FFFFFF" w:fill="auto"/>
          </w:tcPr>
          <w:p w14:paraId="4152C414" w14:textId="77777777" w:rsidR="0057566A" w:rsidRPr="0057566A" w:rsidRDefault="0057566A" w:rsidP="00B23C41">
            <w:pPr>
              <w:pStyle w:val="TAL"/>
              <w:rPr>
                <w:sz w:val="16"/>
                <w:szCs w:val="16"/>
              </w:rPr>
            </w:pPr>
            <w:r w:rsidRPr="0057566A">
              <w:rPr>
                <w:sz w:val="16"/>
                <w:szCs w:val="16"/>
              </w:rPr>
              <w:t>Solutions to calculate the energy consumption of PNF/VNF/VNFCs</w:t>
            </w:r>
          </w:p>
        </w:tc>
        <w:tc>
          <w:tcPr>
            <w:tcW w:w="708" w:type="dxa"/>
            <w:shd w:val="solid" w:color="FFFFFF" w:fill="auto"/>
          </w:tcPr>
          <w:p w14:paraId="1F390CCF" w14:textId="77777777" w:rsidR="0057566A" w:rsidRDefault="0057566A" w:rsidP="00B23C41">
            <w:pPr>
              <w:pStyle w:val="TAC"/>
              <w:rPr>
                <w:sz w:val="16"/>
                <w:szCs w:val="16"/>
              </w:rPr>
            </w:pPr>
            <w:r>
              <w:rPr>
                <w:sz w:val="16"/>
                <w:szCs w:val="16"/>
              </w:rPr>
              <w:t>17.4.0</w:t>
            </w:r>
          </w:p>
        </w:tc>
      </w:tr>
      <w:tr w:rsidR="00601961" w:rsidRPr="008577C3" w14:paraId="4AB4E7E3" w14:textId="77777777" w:rsidTr="00CB6257">
        <w:tc>
          <w:tcPr>
            <w:tcW w:w="800" w:type="dxa"/>
            <w:shd w:val="solid" w:color="FFFFFF" w:fill="auto"/>
          </w:tcPr>
          <w:p w14:paraId="0D581E84" w14:textId="77777777" w:rsidR="00601961" w:rsidRDefault="00601961" w:rsidP="00B23C41">
            <w:pPr>
              <w:pStyle w:val="TAC"/>
              <w:rPr>
                <w:sz w:val="16"/>
                <w:szCs w:val="16"/>
              </w:rPr>
            </w:pPr>
            <w:r>
              <w:rPr>
                <w:sz w:val="16"/>
                <w:szCs w:val="16"/>
              </w:rPr>
              <w:t>2023-03</w:t>
            </w:r>
          </w:p>
        </w:tc>
        <w:tc>
          <w:tcPr>
            <w:tcW w:w="800" w:type="dxa"/>
            <w:shd w:val="solid" w:color="FFFFFF" w:fill="auto"/>
          </w:tcPr>
          <w:p w14:paraId="08975452" w14:textId="77777777" w:rsidR="00601961" w:rsidRDefault="00601961" w:rsidP="00B23C41">
            <w:pPr>
              <w:pStyle w:val="TAC"/>
              <w:rPr>
                <w:sz w:val="16"/>
                <w:szCs w:val="16"/>
              </w:rPr>
            </w:pPr>
            <w:r>
              <w:rPr>
                <w:sz w:val="16"/>
                <w:szCs w:val="16"/>
              </w:rPr>
              <w:t>SA#99</w:t>
            </w:r>
          </w:p>
        </w:tc>
        <w:tc>
          <w:tcPr>
            <w:tcW w:w="1094" w:type="dxa"/>
            <w:shd w:val="solid" w:color="FFFFFF" w:fill="auto"/>
          </w:tcPr>
          <w:p w14:paraId="308A8144" w14:textId="77777777" w:rsidR="00601961" w:rsidRDefault="00601961" w:rsidP="00B23C41">
            <w:pPr>
              <w:pStyle w:val="TAC"/>
              <w:rPr>
                <w:sz w:val="16"/>
                <w:szCs w:val="16"/>
              </w:rPr>
            </w:pPr>
            <w:r>
              <w:rPr>
                <w:sz w:val="16"/>
                <w:szCs w:val="16"/>
              </w:rPr>
              <w:t>SP-230194</w:t>
            </w:r>
          </w:p>
        </w:tc>
        <w:tc>
          <w:tcPr>
            <w:tcW w:w="567" w:type="dxa"/>
            <w:shd w:val="solid" w:color="FFFFFF" w:fill="auto"/>
          </w:tcPr>
          <w:p w14:paraId="4C8DDF60" w14:textId="77777777" w:rsidR="00601961" w:rsidRDefault="00601961" w:rsidP="00B23C41">
            <w:pPr>
              <w:pStyle w:val="TAL"/>
              <w:rPr>
                <w:sz w:val="16"/>
                <w:szCs w:val="16"/>
              </w:rPr>
            </w:pPr>
            <w:r>
              <w:rPr>
                <w:sz w:val="16"/>
                <w:szCs w:val="16"/>
              </w:rPr>
              <w:t>0023</w:t>
            </w:r>
          </w:p>
        </w:tc>
        <w:tc>
          <w:tcPr>
            <w:tcW w:w="425" w:type="dxa"/>
            <w:shd w:val="solid" w:color="FFFFFF" w:fill="auto"/>
          </w:tcPr>
          <w:p w14:paraId="79BF3F43" w14:textId="77777777" w:rsidR="00601961" w:rsidRDefault="00601961" w:rsidP="00CB6257">
            <w:pPr>
              <w:pStyle w:val="TAR"/>
              <w:jc w:val="center"/>
              <w:rPr>
                <w:sz w:val="16"/>
                <w:szCs w:val="16"/>
              </w:rPr>
            </w:pPr>
            <w:r>
              <w:rPr>
                <w:sz w:val="16"/>
                <w:szCs w:val="16"/>
              </w:rPr>
              <w:t>-</w:t>
            </w:r>
          </w:p>
        </w:tc>
        <w:tc>
          <w:tcPr>
            <w:tcW w:w="425" w:type="dxa"/>
            <w:shd w:val="solid" w:color="FFFFFF" w:fill="auto"/>
          </w:tcPr>
          <w:p w14:paraId="38EAE1EE" w14:textId="77777777" w:rsidR="00601961" w:rsidRDefault="00601961" w:rsidP="00B23C41">
            <w:pPr>
              <w:pStyle w:val="TAC"/>
              <w:rPr>
                <w:sz w:val="16"/>
                <w:szCs w:val="16"/>
              </w:rPr>
            </w:pPr>
            <w:r>
              <w:rPr>
                <w:sz w:val="16"/>
                <w:szCs w:val="16"/>
              </w:rPr>
              <w:t>F</w:t>
            </w:r>
          </w:p>
        </w:tc>
        <w:tc>
          <w:tcPr>
            <w:tcW w:w="4820" w:type="dxa"/>
            <w:shd w:val="solid" w:color="FFFFFF" w:fill="auto"/>
          </w:tcPr>
          <w:p w14:paraId="25EA3337" w14:textId="77777777" w:rsidR="00601961" w:rsidRPr="0057566A" w:rsidRDefault="00601961" w:rsidP="00B23C41">
            <w:pPr>
              <w:pStyle w:val="TAL"/>
              <w:rPr>
                <w:sz w:val="16"/>
                <w:szCs w:val="16"/>
              </w:rPr>
            </w:pPr>
            <w:r>
              <w:rPr>
                <w:sz w:val="16"/>
                <w:szCs w:val="16"/>
              </w:rPr>
              <w:t>Correct latency-based URLLC EE KPI unit</w:t>
            </w:r>
          </w:p>
        </w:tc>
        <w:tc>
          <w:tcPr>
            <w:tcW w:w="708" w:type="dxa"/>
            <w:shd w:val="solid" w:color="FFFFFF" w:fill="auto"/>
          </w:tcPr>
          <w:p w14:paraId="24BB90F6" w14:textId="77777777" w:rsidR="00601961" w:rsidRDefault="00601961" w:rsidP="00B23C41">
            <w:pPr>
              <w:pStyle w:val="TAC"/>
              <w:rPr>
                <w:sz w:val="16"/>
                <w:szCs w:val="16"/>
              </w:rPr>
            </w:pPr>
            <w:r>
              <w:rPr>
                <w:sz w:val="16"/>
                <w:szCs w:val="16"/>
              </w:rPr>
              <w:t>17.5.0</w:t>
            </w:r>
          </w:p>
        </w:tc>
      </w:tr>
      <w:tr w:rsidR="00601961" w:rsidRPr="008577C3" w14:paraId="2CB9F8A6" w14:textId="77777777" w:rsidTr="00CB6257">
        <w:tc>
          <w:tcPr>
            <w:tcW w:w="800" w:type="dxa"/>
            <w:shd w:val="solid" w:color="FFFFFF" w:fill="auto"/>
          </w:tcPr>
          <w:p w14:paraId="1930C3FD" w14:textId="77777777" w:rsidR="00601961" w:rsidRDefault="00601961" w:rsidP="00601961">
            <w:pPr>
              <w:pStyle w:val="TAC"/>
              <w:rPr>
                <w:sz w:val="16"/>
                <w:szCs w:val="16"/>
              </w:rPr>
            </w:pPr>
            <w:r>
              <w:rPr>
                <w:sz w:val="16"/>
                <w:szCs w:val="16"/>
              </w:rPr>
              <w:t>2023-03</w:t>
            </w:r>
          </w:p>
        </w:tc>
        <w:tc>
          <w:tcPr>
            <w:tcW w:w="800" w:type="dxa"/>
            <w:shd w:val="solid" w:color="FFFFFF" w:fill="auto"/>
          </w:tcPr>
          <w:p w14:paraId="7EDB7030" w14:textId="77777777" w:rsidR="00601961" w:rsidRDefault="00601961" w:rsidP="00601961">
            <w:pPr>
              <w:pStyle w:val="TAC"/>
              <w:rPr>
                <w:sz w:val="16"/>
                <w:szCs w:val="16"/>
              </w:rPr>
            </w:pPr>
            <w:r>
              <w:rPr>
                <w:sz w:val="16"/>
                <w:szCs w:val="16"/>
              </w:rPr>
              <w:t>SA#99</w:t>
            </w:r>
          </w:p>
        </w:tc>
        <w:tc>
          <w:tcPr>
            <w:tcW w:w="1094" w:type="dxa"/>
            <w:shd w:val="solid" w:color="FFFFFF" w:fill="auto"/>
          </w:tcPr>
          <w:p w14:paraId="436BD2E1" w14:textId="77777777" w:rsidR="00601961" w:rsidRDefault="00601961" w:rsidP="00601961">
            <w:pPr>
              <w:pStyle w:val="TAC"/>
              <w:rPr>
                <w:sz w:val="16"/>
                <w:szCs w:val="16"/>
              </w:rPr>
            </w:pPr>
            <w:r>
              <w:rPr>
                <w:sz w:val="16"/>
                <w:szCs w:val="16"/>
              </w:rPr>
              <w:t>SP-230194</w:t>
            </w:r>
          </w:p>
        </w:tc>
        <w:tc>
          <w:tcPr>
            <w:tcW w:w="567" w:type="dxa"/>
            <w:shd w:val="solid" w:color="FFFFFF" w:fill="auto"/>
          </w:tcPr>
          <w:p w14:paraId="1A85DBE1" w14:textId="77777777" w:rsidR="00601961" w:rsidRDefault="00601961" w:rsidP="00601961">
            <w:pPr>
              <w:pStyle w:val="TAL"/>
              <w:rPr>
                <w:sz w:val="16"/>
                <w:szCs w:val="16"/>
              </w:rPr>
            </w:pPr>
            <w:r>
              <w:rPr>
                <w:sz w:val="16"/>
                <w:szCs w:val="16"/>
              </w:rPr>
              <w:t>0025</w:t>
            </w:r>
          </w:p>
        </w:tc>
        <w:tc>
          <w:tcPr>
            <w:tcW w:w="425" w:type="dxa"/>
            <w:shd w:val="solid" w:color="FFFFFF" w:fill="auto"/>
          </w:tcPr>
          <w:p w14:paraId="1C510DEC" w14:textId="77777777" w:rsidR="00601961" w:rsidRDefault="00601961" w:rsidP="00601961">
            <w:pPr>
              <w:pStyle w:val="TAR"/>
              <w:jc w:val="center"/>
              <w:rPr>
                <w:sz w:val="16"/>
                <w:szCs w:val="16"/>
              </w:rPr>
            </w:pPr>
            <w:r>
              <w:rPr>
                <w:sz w:val="16"/>
                <w:szCs w:val="16"/>
              </w:rPr>
              <w:t>-</w:t>
            </w:r>
          </w:p>
        </w:tc>
        <w:tc>
          <w:tcPr>
            <w:tcW w:w="425" w:type="dxa"/>
            <w:shd w:val="solid" w:color="FFFFFF" w:fill="auto"/>
          </w:tcPr>
          <w:p w14:paraId="6C8FDFA3" w14:textId="77777777" w:rsidR="00601961" w:rsidRDefault="00601961" w:rsidP="00601961">
            <w:pPr>
              <w:pStyle w:val="TAC"/>
              <w:rPr>
                <w:sz w:val="16"/>
                <w:szCs w:val="16"/>
              </w:rPr>
            </w:pPr>
            <w:r>
              <w:rPr>
                <w:sz w:val="16"/>
                <w:szCs w:val="16"/>
              </w:rPr>
              <w:t>F</w:t>
            </w:r>
          </w:p>
        </w:tc>
        <w:tc>
          <w:tcPr>
            <w:tcW w:w="4820" w:type="dxa"/>
            <w:shd w:val="solid" w:color="FFFFFF" w:fill="auto"/>
          </w:tcPr>
          <w:p w14:paraId="6683664D" w14:textId="77777777" w:rsidR="00601961" w:rsidRDefault="00601961" w:rsidP="00601961">
            <w:pPr>
              <w:pStyle w:val="TAL"/>
              <w:rPr>
                <w:sz w:val="16"/>
                <w:szCs w:val="16"/>
              </w:rPr>
            </w:pPr>
            <w:r>
              <w:rPr>
                <w:sz w:val="16"/>
                <w:szCs w:val="16"/>
              </w:rPr>
              <w:t>Correct measurement used for eMBB and URLLC EE KPIs</w:t>
            </w:r>
          </w:p>
        </w:tc>
        <w:tc>
          <w:tcPr>
            <w:tcW w:w="708" w:type="dxa"/>
            <w:shd w:val="solid" w:color="FFFFFF" w:fill="auto"/>
          </w:tcPr>
          <w:p w14:paraId="59F87C00" w14:textId="77777777" w:rsidR="00601961" w:rsidRDefault="00601961" w:rsidP="00601961">
            <w:pPr>
              <w:pStyle w:val="TAC"/>
              <w:rPr>
                <w:sz w:val="16"/>
                <w:szCs w:val="16"/>
              </w:rPr>
            </w:pPr>
            <w:r>
              <w:rPr>
                <w:sz w:val="16"/>
                <w:szCs w:val="16"/>
              </w:rPr>
              <w:t>17.5.0</w:t>
            </w:r>
          </w:p>
        </w:tc>
      </w:tr>
      <w:tr w:rsidR="00831717" w:rsidRPr="008577C3" w14:paraId="76BFF4E3" w14:textId="77777777" w:rsidTr="00CB6257">
        <w:tc>
          <w:tcPr>
            <w:tcW w:w="800" w:type="dxa"/>
            <w:shd w:val="solid" w:color="FFFFFF" w:fill="auto"/>
          </w:tcPr>
          <w:p w14:paraId="7584BA50" w14:textId="77777777" w:rsidR="00831717" w:rsidRDefault="00831717" w:rsidP="00601961">
            <w:pPr>
              <w:pStyle w:val="TAC"/>
              <w:rPr>
                <w:sz w:val="16"/>
                <w:szCs w:val="16"/>
              </w:rPr>
            </w:pPr>
            <w:r>
              <w:rPr>
                <w:sz w:val="16"/>
                <w:szCs w:val="16"/>
              </w:rPr>
              <w:t>2023-09</w:t>
            </w:r>
          </w:p>
        </w:tc>
        <w:tc>
          <w:tcPr>
            <w:tcW w:w="800" w:type="dxa"/>
            <w:shd w:val="solid" w:color="FFFFFF" w:fill="auto"/>
          </w:tcPr>
          <w:p w14:paraId="7FEC903C" w14:textId="77777777" w:rsidR="00831717" w:rsidRDefault="00831717" w:rsidP="00601961">
            <w:pPr>
              <w:pStyle w:val="TAC"/>
              <w:rPr>
                <w:sz w:val="16"/>
                <w:szCs w:val="16"/>
              </w:rPr>
            </w:pPr>
            <w:r>
              <w:rPr>
                <w:sz w:val="16"/>
                <w:szCs w:val="16"/>
              </w:rPr>
              <w:t>SA#101</w:t>
            </w:r>
          </w:p>
        </w:tc>
        <w:tc>
          <w:tcPr>
            <w:tcW w:w="1094" w:type="dxa"/>
            <w:shd w:val="solid" w:color="FFFFFF" w:fill="auto"/>
          </w:tcPr>
          <w:p w14:paraId="316653B2" w14:textId="77777777" w:rsidR="00831717" w:rsidRDefault="00831717" w:rsidP="00601961">
            <w:pPr>
              <w:pStyle w:val="TAC"/>
              <w:rPr>
                <w:sz w:val="16"/>
                <w:szCs w:val="16"/>
              </w:rPr>
            </w:pPr>
            <w:r w:rsidRPr="00831717">
              <w:rPr>
                <w:sz w:val="16"/>
                <w:szCs w:val="16"/>
              </w:rPr>
              <w:t>SP-230940</w:t>
            </w:r>
          </w:p>
        </w:tc>
        <w:tc>
          <w:tcPr>
            <w:tcW w:w="567" w:type="dxa"/>
            <w:shd w:val="solid" w:color="FFFFFF" w:fill="auto"/>
          </w:tcPr>
          <w:p w14:paraId="3DA59DEB" w14:textId="77777777" w:rsidR="00831717" w:rsidRDefault="00B12F09" w:rsidP="00601961">
            <w:pPr>
              <w:pStyle w:val="TAL"/>
              <w:rPr>
                <w:sz w:val="16"/>
                <w:szCs w:val="16"/>
              </w:rPr>
            </w:pPr>
            <w:r>
              <w:rPr>
                <w:sz w:val="16"/>
                <w:szCs w:val="16"/>
              </w:rPr>
              <w:t>0029</w:t>
            </w:r>
          </w:p>
        </w:tc>
        <w:tc>
          <w:tcPr>
            <w:tcW w:w="425" w:type="dxa"/>
            <w:shd w:val="solid" w:color="FFFFFF" w:fill="auto"/>
          </w:tcPr>
          <w:p w14:paraId="15A81A70" w14:textId="77777777" w:rsidR="00831717" w:rsidRDefault="00B12F09" w:rsidP="00601961">
            <w:pPr>
              <w:pStyle w:val="TAR"/>
              <w:jc w:val="center"/>
              <w:rPr>
                <w:sz w:val="16"/>
                <w:szCs w:val="16"/>
              </w:rPr>
            </w:pPr>
            <w:r>
              <w:rPr>
                <w:sz w:val="16"/>
                <w:szCs w:val="16"/>
              </w:rPr>
              <w:t>1</w:t>
            </w:r>
          </w:p>
        </w:tc>
        <w:tc>
          <w:tcPr>
            <w:tcW w:w="425" w:type="dxa"/>
            <w:shd w:val="solid" w:color="FFFFFF" w:fill="auto"/>
          </w:tcPr>
          <w:p w14:paraId="6D0AFAE6" w14:textId="77777777" w:rsidR="00831717" w:rsidRDefault="00B12F09" w:rsidP="00601961">
            <w:pPr>
              <w:pStyle w:val="TAC"/>
              <w:rPr>
                <w:sz w:val="16"/>
                <w:szCs w:val="16"/>
              </w:rPr>
            </w:pPr>
            <w:r>
              <w:rPr>
                <w:sz w:val="16"/>
                <w:szCs w:val="16"/>
              </w:rPr>
              <w:t>A</w:t>
            </w:r>
          </w:p>
        </w:tc>
        <w:tc>
          <w:tcPr>
            <w:tcW w:w="4820" w:type="dxa"/>
            <w:shd w:val="solid" w:color="FFFFFF" w:fill="auto"/>
          </w:tcPr>
          <w:p w14:paraId="59483CF1" w14:textId="77777777" w:rsidR="00831717" w:rsidRDefault="00B12F09" w:rsidP="00601961">
            <w:pPr>
              <w:pStyle w:val="TAL"/>
              <w:rPr>
                <w:sz w:val="16"/>
                <w:szCs w:val="16"/>
              </w:rPr>
            </w:pPr>
            <w:r w:rsidRPr="00B12F09">
              <w:rPr>
                <w:sz w:val="16"/>
                <w:szCs w:val="16"/>
              </w:rPr>
              <w:t>Update NG-RAN data EE KPI definition with reference to TS 28.554</w:t>
            </w:r>
          </w:p>
        </w:tc>
        <w:tc>
          <w:tcPr>
            <w:tcW w:w="708" w:type="dxa"/>
            <w:shd w:val="solid" w:color="FFFFFF" w:fill="auto"/>
          </w:tcPr>
          <w:p w14:paraId="4356DF43" w14:textId="77777777" w:rsidR="00831717" w:rsidRDefault="00831717" w:rsidP="00601961">
            <w:pPr>
              <w:pStyle w:val="TAC"/>
              <w:rPr>
                <w:sz w:val="16"/>
                <w:szCs w:val="16"/>
              </w:rPr>
            </w:pPr>
            <w:r>
              <w:rPr>
                <w:sz w:val="16"/>
                <w:szCs w:val="16"/>
              </w:rPr>
              <w:t>17.6.0</w:t>
            </w:r>
          </w:p>
        </w:tc>
      </w:tr>
      <w:tr w:rsidR="00831717" w:rsidRPr="008577C3" w14:paraId="17BE5E10" w14:textId="77777777" w:rsidTr="00CB6257">
        <w:tc>
          <w:tcPr>
            <w:tcW w:w="800" w:type="dxa"/>
            <w:shd w:val="solid" w:color="FFFFFF" w:fill="auto"/>
          </w:tcPr>
          <w:p w14:paraId="3D22A9B7" w14:textId="77777777" w:rsidR="00831717" w:rsidRDefault="00831717" w:rsidP="00831717">
            <w:pPr>
              <w:pStyle w:val="TAC"/>
              <w:rPr>
                <w:sz w:val="16"/>
                <w:szCs w:val="16"/>
              </w:rPr>
            </w:pPr>
            <w:r>
              <w:rPr>
                <w:sz w:val="16"/>
                <w:szCs w:val="16"/>
              </w:rPr>
              <w:t>2023-09</w:t>
            </w:r>
          </w:p>
        </w:tc>
        <w:tc>
          <w:tcPr>
            <w:tcW w:w="800" w:type="dxa"/>
            <w:shd w:val="solid" w:color="FFFFFF" w:fill="auto"/>
          </w:tcPr>
          <w:p w14:paraId="75D5B80E" w14:textId="77777777" w:rsidR="00831717" w:rsidRDefault="00831717" w:rsidP="00831717">
            <w:pPr>
              <w:pStyle w:val="TAC"/>
              <w:rPr>
                <w:sz w:val="16"/>
                <w:szCs w:val="16"/>
              </w:rPr>
            </w:pPr>
            <w:r>
              <w:rPr>
                <w:sz w:val="16"/>
                <w:szCs w:val="16"/>
              </w:rPr>
              <w:t>SA#101</w:t>
            </w:r>
          </w:p>
        </w:tc>
        <w:tc>
          <w:tcPr>
            <w:tcW w:w="1094" w:type="dxa"/>
            <w:shd w:val="solid" w:color="FFFFFF" w:fill="auto"/>
          </w:tcPr>
          <w:p w14:paraId="2302E47A" w14:textId="77777777" w:rsidR="00831717" w:rsidRDefault="00831717" w:rsidP="00831717">
            <w:pPr>
              <w:pStyle w:val="TAC"/>
              <w:rPr>
                <w:sz w:val="16"/>
                <w:szCs w:val="16"/>
              </w:rPr>
            </w:pPr>
            <w:r w:rsidRPr="00831717">
              <w:rPr>
                <w:sz w:val="16"/>
                <w:szCs w:val="16"/>
              </w:rPr>
              <w:t>SP-230944</w:t>
            </w:r>
          </w:p>
        </w:tc>
        <w:tc>
          <w:tcPr>
            <w:tcW w:w="567" w:type="dxa"/>
            <w:shd w:val="solid" w:color="FFFFFF" w:fill="auto"/>
          </w:tcPr>
          <w:p w14:paraId="4103EBAB" w14:textId="77777777" w:rsidR="00831717" w:rsidRDefault="00B12F09" w:rsidP="00831717">
            <w:pPr>
              <w:pStyle w:val="TAL"/>
              <w:rPr>
                <w:sz w:val="16"/>
                <w:szCs w:val="16"/>
              </w:rPr>
            </w:pPr>
            <w:r>
              <w:rPr>
                <w:sz w:val="16"/>
                <w:szCs w:val="16"/>
              </w:rPr>
              <w:t>0031</w:t>
            </w:r>
          </w:p>
        </w:tc>
        <w:tc>
          <w:tcPr>
            <w:tcW w:w="425" w:type="dxa"/>
            <w:shd w:val="solid" w:color="FFFFFF" w:fill="auto"/>
          </w:tcPr>
          <w:p w14:paraId="4E74E6AC" w14:textId="77777777" w:rsidR="00831717" w:rsidRDefault="00B12F09" w:rsidP="00831717">
            <w:pPr>
              <w:pStyle w:val="TAR"/>
              <w:jc w:val="center"/>
              <w:rPr>
                <w:sz w:val="16"/>
                <w:szCs w:val="16"/>
              </w:rPr>
            </w:pPr>
            <w:r>
              <w:rPr>
                <w:sz w:val="16"/>
                <w:szCs w:val="16"/>
              </w:rPr>
              <w:t>1</w:t>
            </w:r>
          </w:p>
        </w:tc>
        <w:tc>
          <w:tcPr>
            <w:tcW w:w="425" w:type="dxa"/>
            <w:shd w:val="solid" w:color="FFFFFF" w:fill="auto"/>
          </w:tcPr>
          <w:p w14:paraId="75C22F5F" w14:textId="77777777" w:rsidR="00831717" w:rsidRDefault="00B12F09" w:rsidP="00831717">
            <w:pPr>
              <w:pStyle w:val="TAC"/>
              <w:rPr>
                <w:sz w:val="16"/>
                <w:szCs w:val="16"/>
              </w:rPr>
            </w:pPr>
            <w:r>
              <w:rPr>
                <w:sz w:val="16"/>
                <w:szCs w:val="16"/>
              </w:rPr>
              <w:t>F</w:t>
            </w:r>
          </w:p>
        </w:tc>
        <w:tc>
          <w:tcPr>
            <w:tcW w:w="4820" w:type="dxa"/>
            <w:shd w:val="solid" w:color="FFFFFF" w:fill="auto"/>
          </w:tcPr>
          <w:p w14:paraId="35A03604" w14:textId="77777777" w:rsidR="00831717" w:rsidRDefault="00B12F09" w:rsidP="00831717">
            <w:pPr>
              <w:pStyle w:val="TAL"/>
              <w:rPr>
                <w:sz w:val="16"/>
                <w:szCs w:val="16"/>
              </w:rPr>
            </w:pPr>
            <w:r w:rsidRPr="00B12F09">
              <w:rPr>
                <w:sz w:val="16"/>
                <w:szCs w:val="16"/>
              </w:rPr>
              <w:t>Remove redundant Network Slice EE KPI definition</w:t>
            </w:r>
          </w:p>
        </w:tc>
        <w:tc>
          <w:tcPr>
            <w:tcW w:w="708" w:type="dxa"/>
            <w:shd w:val="solid" w:color="FFFFFF" w:fill="auto"/>
          </w:tcPr>
          <w:p w14:paraId="5E44FD82" w14:textId="77777777" w:rsidR="00831717" w:rsidRDefault="00831717" w:rsidP="00831717">
            <w:pPr>
              <w:pStyle w:val="TAC"/>
              <w:rPr>
                <w:sz w:val="16"/>
                <w:szCs w:val="16"/>
              </w:rPr>
            </w:pPr>
            <w:r>
              <w:rPr>
                <w:sz w:val="16"/>
                <w:szCs w:val="16"/>
              </w:rPr>
              <w:t>17.6.0</w:t>
            </w:r>
          </w:p>
        </w:tc>
      </w:tr>
      <w:tr w:rsidR="00402C82" w14:paraId="07AF21D8"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7D2B4C9F" w14:textId="77777777" w:rsidR="00402C82" w:rsidRDefault="00402C82" w:rsidP="005F6651">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48A" w14:textId="77777777" w:rsidR="00402C82" w:rsidRDefault="00402C82" w:rsidP="005F6651">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E8083" w14:textId="77777777" w:rsidR="00402C82" w:rsidRPr="001D45FF" w:rsidRDefault="00402C82" w:rsidP="005F6651">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50C23" w14:textId="77777777" w:rsidR="00402C82" w:rsidRDefault="00402C82" w:rsidP="005F665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F8B42" w14:textId="77777777" w:rsidR="00402C82" w:rsidRDefault="00402C82" w:rsidP="005F665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E3639" w14:textId="77777777" w:rsidR="00402C82" w:rsidRDefault="00402C82"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2FAFA" w14:textId="77777777" w:rsidR="00402C82" w:rsidRDefault="00402C82" w:rsidP="005F6651">
            <w:pPr>
              <w:pStyle w:val="TAL"/>
              <w:rPr>
                <w:sz w:val="16"/>
                <w:szCs w:val="16"/>
              </w:rPr>
            </w:pPr>
            <w:r w:rsidRPr="00402C82">
              <w:rPr>
                <w:sz w:val="16"/>
                <w:szCs w:val="16"/>
              </w:rPr>
              <w:t>Rel-1</w:t>
            </w:r>
            <w:r>
              <w:rPr>
                <w:sz w:val="16"/>
                <w:szCs w:val="16"/>
              </w:rPr>
              <w:t>7</w:t>
            </w:r>
            <w:r w:rsidRPr="00402C82">
              <w:rPr>
                <w:sz w:val="16"/>
                <w:szCs w:val="16"/>
              </w:rPr>
              <w:t xml:space="preserve">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3397" w14:textId="77777777" w:rsidR="00402C82" w:rsidRDefault="00402C82" w:rsidP="005F6651">
            <w:pPr>
              <w:pStyle w:val="TAC"/>
              <w:rPr>
                <w:sz w:val="16"/>
                <w:szCs w:val="16"/>
              </w:rPr>
            </w:pPr>
            <w:r>
              <w:rPr>
                <w:sz w:val="16"/>
                <w:szCs w:val="16"/>
              </w:rPr>
              <w:t>17.7.0</w:t>
            </w:r>
          </w:p>
        </w:tc>
      </w:tr>
      <w:tr w:rsidR="00984D5E" w14:paraId="690F808A"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64B203DA" w14:textId="77777777" w:rsidR="00984D5E" w:rsidRDefault="00984D5E" w:rsidP="005F6651">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BEBB" w14:textId="77777777" w:rsidR="00984D5E" w:rsidRDefault="00984D5E" w:rsidP="005F6651">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3BB0F" w14:textId="77777777" w:rsidR="00984D5E" w:rsidRDefault="00984D5E" w:rsidP="005F6651">
            <w:pPr>
              <w:pStyle w:val="TAC"/>
              <w:rPr>
                <w:sz w:val="16"/>
                <w:szCs w:val="16"/>
              </w:rPr>
            </w:pPr>
            <w:r w:rsidRPr="00984D5E">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C3852" w14:textId="77777777" w:rsidR="00984D5E" w:rsidRDefault="00984D5E" w:rsidP="005F6651">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95DA9" w14:textId="77777777" w:rsidR="00984D5E" w:rsidRDefault="00984D5E" w:rsidP="005F665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AD4E5" w14:textId="77777777" w:rsidR="00984D5E" w:rsidRDefault="00984D5E"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60705" w14:textId="77777777" w:rsidR="00984D5E" w:rsidRPr="00402C82" w:rsidRDefault="00984D5E" w:rsidP="005F6651">
            <w:pPr>
              <w:pStyle w:val="TAL"/>
              <w:rPr>
                <w:sz w:val="16"/>
                <w:szCs w:val="16"/>
              </w:rPr>
            </w:pPr>
            <w:r>
              <w:rPr>
                <w:sz w:val="16"/>
                <w:szCs w:val="16"/>
              </w:rPr>
              <w:t>Rel-17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81CA3" w14:textId="77777777" w:rsidR="00984D5E" w:rsidRDefault="00984D5E" w:rsidP="005F6651">
            <w:pPr>
              <w:pStyle w:val="TAC"/>
              <w:rPr>
                <w:sz w:val="16"/>
                <w:szCs w:val="16"/>
              </w:rPr>
            </w:pPr>
            <w:r>
              <w:rPr>
                <w:sz w:val="16"/>
                <w:szCs w:val="16"/>
              </w:rPr>
              <w:t>17.8.0</w:t>
            </w:r>
          </w:p>
        </w:tc>
      </w:tr>
      <w:tr w:rsidR="004F78AA" w14:paraId="68D60D1E" w14:textId="77777777" w:rsidTr="00402C82">
        <w:tc>
          <w:tcPr>
            <w:tcW w:w="800" w:type="dxa"/>
            <w:tcBorders>
              <w:top w:val="single" w:sz="6" w:space="0" w:color="auto"/>
              <w:left w:val="single" w:sz="6" w:space="0" w:color="auto"/>
              <w:bottom w:val="single" w:sz="6" w:space="0" w:color="auto"/>
              <w:right w:val="single" w:sz="6" w:space="0" w:color="auto"/>
            </w:tcBorders>
            <w:shd w:val="solid" w:color="FFFFFF" w:fill="auto"/>
          </w:tcPr>
          <w:p w14:paraId="0D574C78" w14:textId="76C23387" w:rsidR="004F78AA" w:rsidRDefault="004F78AA" w:rsidP="005F6651">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D6046" w14:textId="133FB702" w:rsidR="004F78AA" w:rsidRDefault="004F78AA" w:rsidP="005F6651">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33E9D" w14:textId="4BFC7E11" w:rsidR="004F78AA" w:rsidRPr="00984D5E" w:rsidRDefault="004F78AA" w:rsidP="005F6651">
            <w:pPr>
              <w:pStyle w:val="TAC"/>
              <w:rPr>
                <w:sz w:val="16"/>
                <w:szCs w:val="16"/>
              </w:rPr>
            </w:pPr>
            <w:r w:rsidRPr="004F78AA">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D711" w14:textId="0E5C9009" w:rsidR="004F78AA" w:rsidRDefault="004F78AA" w:rsidP="005F6651">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86C56" w14:textId="100E679D" w:rsidR="004F78AA" w:rsidRDefault="004F78AA" w:rsidP="005F665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BD2" w14:textId="13A9AA4F" w:rsidR="004F78AA" w:rsidRDefault="004F78AA" w:rsidP="005F665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3A331" w14:textId="6EF75BFB" w:rsidR="004F78AA" w:rsidRDefault="004F78AA" w:rsidP="005F6651">
            <w:pPr>
              <w:pStyle w:val="TAL"/>
              <w:rPr>
                <w:sz w:val="16"/>
                <w:szCs w:val="16"/>
              </w:rPr>
            </w:pPr>
            <w:r>
              <w:rPr>
                <w:sz w:val="16"/>
                <w:szCs w:val="16"/>
              </w:rPr>
              <w:t>Rel-17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868B7" w14:textId="2290B0BC" w:rsidR="004F78AA" w:rsidRDefault="004F78AA" w:rsidP="005F6651">
            <w:pPr>
              <w:pStyle w:val="TAC"/>
              <w:rPr>
                <w:sz w:val="16"/>
                <w:szCs w:val="16"/>
              </w:rPr>
            </w:pPr>
            <w:r>
              <w:rPr>
                <w:sz w:val="16"/>
                <w:szCs w:val="16"/>
              </w:rPr>
              <w:t>17.9.0</w:t>
            </w:r>
          </w:p>
        </w:tc>
      </w:tr>
    </w:tbl>
    <w:p w14:paraId="12C31A7B" w14:textId="77777777" w:rsidR="00080512" w:rsidRPr="008577C3" w:rsidRDefault="00080512" w:rsidP="001A2A6A"/>
    <w:sectPr w:rsidR="00080512" w:rsidRPr="008577C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0E9EF" w14:textId="77777777" w:rsidR="00F95B9B" w:rsidRDefault="00F95B9B">
      <w:r>
        <w:separator/>
      </w:r>
    </w:p>
  </w:endnote>
  <w:endnote w:type="continuationSeparator" w:id="0">
    <w:p w14:paraId="70512B16" w14:textId="77777777" w:rsidR="00F95B9B" w:rsidRDefault="00F9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190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EC1D" w14:textId="77777777" w:rsidR="00F95B9B" w:rsidRDefault="00F95B9B">
      <w:r>
        <w:separator/>
      </w:r>
    </w:p>
  </w:footnote>
  <w:footnote w:type="continuationSeparator" w:id="0">
    <w:p w14:paraId="5E00D709" w14:textId="77777777" w:rsidR="00F95B9B" w:rsidRDefault="00F9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2784" w14:textId="09A27F4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4DB">
      <w:rPr>
        <w:rFonts w:ascii="Arial" w:hAnsi="Arial" w:cs="Arial"/>
        <w:b/>
        <w:noProof/>
        <w:sz w:val="18"/>
        <w:szCs w:val="18"/>
      </w:rPr>
      <w:t>3GPP TS 28.310 V17.9.0 (2024-12)</w:t>
    </w:r>
    <w:r>
      <w:rPr>
        <w:rFonts w:ascii="Arial" w:hAnsi="Arial" w:cs="Arial"/>
        <w:b/>
        <w:sz w:val="18"/>
        <w:szCs w:val="18"/>
      </w:rPr>
      <w:fldChar w:fldCharType="end"/>
    </w:r>
  </w:p>
  <w:p w14:paraId="081DC3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78ED68EF" w14:textId="3D1AA46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4DB">
      <w:rPr>
        <w:rFonts w:ascii="Arial" w:hAnsi="Arial" w:cs="Arial"/>
        <w:b/>
        <w:noProof/>
        <w:sz w:val="18"/>
        <w:szCs w:val="18"/>
      </w:rPr>
      <w:t>Release 17</w:t>
    </w:r>
    <w:r>
      <w:rPr>
        <w:rFonts w:ascii="Arial" w:hAnsi="Arial" w:cs="Arial"/>
        <w:b/>
        <w:sz w:val="18"/>
        <w:szCs w:val="18"/>
      </w:rPr>
      <w:fldChar w:fldCharType="end"/>
    </w:r>
  </w:p>
  <w:p w14:paraId="46DF946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282A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540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EA9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295401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2703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829947">
    <w:abstractNumId w:val="11"/>
  </w:num>
  <w:num w:numId="4" w16cid:durableId="1076782497">
    <w:abstractNumId w:val="13"/>
  </w:num>
  <w:num w:numId="5" w16cid:durableId="774522611">
    <w:abstractNumId w:val="9"/>
  </w:num>
  <w:num w:numId="6" w16cid:durableId="333185291">
    <w:abstractNumId w:val="7"/>
  </w:num>
  <w:num w:numId="7" w16cid:durableId="1038700636">
    <w:abstractNumId w:val="6"/>
  </w:num>
  <w:num w:numId="8" w16cid:durableId="790826733">
    <w:abstractNumId w:val="5"/>
  </w:num>
  <w:num w:numId="9" w16cid:durableId="1585533259">
    <w:abstractNumId w:val="4"/>
  </w:num>
  <w:num w:numId="10" w16cid:durableId="31227809">
    <w:abstractNumId w:val="8"/>
  </w:num>
  <w:num w:numId="11" w16cid:durableId="453518762">
    <w:abstractNumId w:val="3"/>
  </w:num>
  <w:num w:numId="12" w16cid:durableId="610667268">
    <w:abstractNumId w:val="14"/>
  </w:num>
  <w:num w:numId="13" w16cid:durableId="1261570125">
    <w:abstractNumId w:val="14"/>
  </w:num>
  <w:num w:numId="14" w16cid:durableId="3233151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8839227">
    <w:abstractNumId w:val="12"/>
  </w:num>
  <w:num w:numId="16" w16cid:durableId="314384082">
    <w:abstractNumId w:val="2"/>
  </w:num>
  <w:num w:numId="17" w16cid:durableId="183249506">
    <w:abstractNumId w:val="1"/>
  </w:num>
  <w:num w:numId="18" w16cid:durableId="90803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OxNDEyN7GwtDBW0lEKTi0uzszPAykwqQUAJ9GZSCwAAAA="/>
  </w:docVars>
  <w:rsids>
    <w:rsidRoot w:val="004E213A"/>
    <w:rsid w:val="000007F2"/>
    <w:rsid w:val="00002599"/>
    <w:rsid w:val="00005722"/>
    <w:rsid w:val="00015FDD"/>
    <w:rsid w:val="00020633"/>
    <w:rsid w:val="00033397"/>
    <w:rsid w:val="00040095"/>
    <w:rsid w:val="00051834"/>
    <w:rsid w:val="00054A22"/>
    <w:rsid w:val="000655A6"/>
    <w:rsid w:val="00080512"/>
    <w:rsid w:val="000863DA"/>
    <w:rsid w:val="0009311B"/>
    <w:rsid w:val="000C6C5C"/>
    <w:rsid w:val="000D03BE"/>
    <w:rsid w:val="000D1FAF"/>
    <w:rsid w:val="000D58AB"/>
    <w:rsid w:val="000D63A8"/>
    <w:rsid w:val="000F6E17"/>
    <w:rsid w:val="001154DB"/>
    <w:rsid w:val="00123101"/>
    <w:rsid w:val="001305A5"/>
    <w:rsid w:val="001349FF"/>
    <w:rsid w:val="00137449"/>
    <w:rsid w:val="001414DC"/>
    <w:rsid w:val="00141CBF"/>
    <w:rsid w:val="00147126"/>
    <w:rsid w:val="0015220B"/>
    <w:rsid w:val="0016382E"/>
    <w:rsid w:val="00166280"/>
    <w:rsid w:val="00181D5F"/>
    <w:rsid w:val="00185FBC"/>
    <w:rsid w:val="001A1DD3"/>
    <w:rsid w:val="001A2A6A"/>
    <w:rsid w:val="001D02C2"/>
    <w:rsid w:val="001E1EEB"/>
    <w:rsid w:val="001E2138"/>
    <w:rsid w:val="001E6D6C"/>
    <w:rsid w:val="001F168B"/>
    <w:rsid w:val="00211D53"/>
    <w:rsid w:val="00230396"/>
    <w:rsid w:val="002347A2"/>
    <w:rsid w:val="00252A2D"/>
    <w:rsid w:val="00253833"/>
    <w:rsid w:val="00263968"/>
    <w:rsid w:val="00265E2B"/>
    <w:rsid w:val="00282457"/>
    <w:rsid w:val="002832E5"/>
    <w:rsid w:val="00294876"/>
    <w:rsid w:val="002960B1"/>
    <w:rsid w:val="002B19BF"/>
    <w:rsid w:val="002B2AD7"/>
    <w:rsid w:val="002B6A0F"/>
    <w:rsid w:val="002D3959"/>
    <w:rsid w:val="002D5CC8"/>
    <w:rsid w:val="002E47BB"/>
    <w:rsid w:val="002F50BB"/>
    <w:rsid w:val="002F720A"/>
    <w:rsid w:val="00301452"/>
    <w:rsid w:val="00303E11"/>
    <w:rsid w:val="003128FA"/>
    <w:rsid w:val="003155E9"/>
    <w:rsid w:val="003172DC"/>
    <w:rsid w:val="00321654"/>
    <w:rsid w:val="00330584"/>
    <w:rsid w:val="0034675D"/>
    <w:rsid w:val="0035462D"/>
    <w:rsid w:val="0035492D"/>
    <w:rsid w:val="0035603C"/>
    <w:rsid w:val="0035724A"/>
    <w:rsid w:val="003633D5"/>
    <w:rsid w:val="00366E32"/>
    <w:rsid w:val="00366EBC"/>
    <w:rsid w:val="00381137"/>
    <w:rsid w:val="003A0DB5"/>
    <w:rsid w:val="003B2269"/>
    <w:rsid w:val="003B4C67"/>
    <w:rsid w:val="003C24C5"/>
    <w:rsid w:val="003C3971"/>
    <w:rsid w:val="003C3B65"/>
    <w:rsid w:val="00402C08"/>
    <w:rsid w:val="00402C82"/>
    <w:rsid w:val="00403E04"/>
    <w:rsid w:val="00406137"/>
    <w:rsid w:val="00411B0F"/>
    <w:rsid w:val="00414F08"/>
    <w:rsid w:val="004160A1"/>
    <w:rsid w:val="004223AD"/>
    <w:rsid w:val="00445FB0"/>
    <w:rsid w:val="00456566"/>
    <w:rsid w:val="00487B32"/>
    <w:rsid w:val="004B49ED"/>
    <w:rsid w:val="004B4C3E"/>
    <w:rsid w:val="004B7106"/>
    <w:rsid w:val="004C1515"/>
    <w:rsid w:val="004C201D"/>
    <w:rsid w:val="004C59F7"/>
    <w:rsid w:val="004D1AC4"/>
    <w:rsid w:val="004D3578"/>
    <w:rsid w:val="004E213A"/>
    <w:rsid w:val="004E3BAF"/>
    <w:rsid w:val="004F7334"/>
    <w:rsid w:val="004F78AA"/>
    <w:rsid w:val="00501A6C"/>
    <w:rsid w:val="0052010B"/>
    <w:rsid w:val="00522335"/>
    <w:rsid w:val="005261A8"/>
    <w:rsid w:val="005305C6"/>
    <w:rsid w:val="00543E6C"/>
    <w:rsid w:val="005447B6"/>
    <w:rsid w:val="00561A44"/>
    <w:rsid w:val="00565087"/>
    <w:rsid w:val="00570D66"/>
    <w:rsid w:val="0057566A"/>
    <w:rsid w:val="0058558F"/>
    <w:rsid w:val="0059597E"/>
    <w:rsid w:val="005A0511"/>
    <w:rsid w:val="005B0F50"/>
    <w:rsid w:val="005B2F61"/>
    <w:rsid w:val="005D2E01"/>
    <w:rsid w:val="005D5993"/>
    <w:rsid w:val="005F3287"/>
    <w:rsid w:val="005F3FFC"/>
    <w:rsid w:val="005F6651"/>
    <w:rsid w:val="00601961"/>
    <w:rsid w:val="006049BA"/>
    <w:rsid w:val="00614FDF"/>
    <w:rsid w:val="006164B1"/>
    <w:rsid w:val="00621263"/>
    <w:rsid w:val="00637A93"/>
    <w:rsid w:val="006663FE"/>
    <w:rsid w:val="00684E78"/>
    <w:rsid w:val="00693A47"/>
    <w:rsid w:val="006949D4"/>
    <w:rsid w:val="006B5CE3"/>
    <w:rsid w:val="006D1E58"/>
    <w:rsid w:val="006D401D"/>
    <w:rsid w:val="006D715C"/>
    <w:rsid w:val="006E5C86"/>
    <w:rsid w:val="006F523F"/>
    <w:rsid w:val="007009EA"/>
    <w:rsid w:val="00711B11"/>
    <w:rsid w:val="00712A24"/>
    <w:rsid w:val="00716A2C"/>
    <w:rsid w:val="00734A5B"/>
    <w:rsid w:val="00744E76"/>
    <w:rsid w:val="007514B5"/>
    <w:rsid w:val="00753455"/>
    <w:rsid w:val="007553BD"/>
    <w:rsid w:val="00763949"/>
    <w:rsid w:val="007739B3"/>
    <w:rsid w:val="00781F0F"/>
    <w:rsid w:val="00784AB6"/>
    <w:rsid w:val="00785FED"/>
    <w:rsid w:val="007A2582"/>
    <w:rsid w:val="007C2CC7"/>
    <w:rsid w:val="007D3E6B"/>
    <w:rsid w:val="007F658D"/>
    <w:rsid w:val="007F6A45"/>
    <w:rsid w:val="008016C4"/>
    <w:rsid w:val="008028A4"/>
    <w:rsid w:val="00831717"/>
    <w:rsid w:val="008577C3"/>
    <w:rsid w:val="00860502"/>
    <w:rsid w:val="008768CA"/>
    <w:rsid w:val="00880553"/>
    <w:rsid w:val="00880973"/>
    <w:rsid w:val="008903E4"/>
    <w:rsid w:val="008B4A94"/>
    <w:rsid w:val="008B59A0"/>
    <w:rsid w:val="008C696F"/>
    <w:rsid w:val="008E24B3"/>
    <w:rsid w:val="008E6E81"/>
    <w:rsid w:val="008F03E3"/>
    <w:rsid w:val="0090271F"/>
    <w:rsid w:val="00902E23"/>
    <w:rsid w:val="00910809"/>
    <w:rsid w:val="0091348E"/>
    <w:rsid w:val="00917CCB"/>
    <w:rsid w:val="00935E60"/>
    <w:rsid w:val="009408AE"/>
    <w:rsid w:val="00942EC2"/>
    <w:rsid w:val="009551F8"/>
    <w:rsid w:val="00975D96"/>
    <w:rsid w:val="00984D5E"/>
    <w:rsid w:val="00996D75"/>
    <w:rsid w:val="009A2104"/>
    <w:rsid w:val="009B1976"/>
    <w:rsid w:val="009B2F28"/>
    <w:rsid w:val="009D13BA"/>
    <w:rsid w:val="009D22EA"/>
    <w:rsid w:val="009F37B7"/>
    <w:rsid w:val="00A10F02"/>
    <w:rsid w:val="00A164B4"/>
    <w:rsid w:val="00A203C2"/>
    <w:rsid w:val="00A27393"/>
    <w:rsid w:val="00A302BA"/>
    <w:rsid w:val="00A53724"/>
    <w:rsid w:val="00A7534C"/>
    <w:rsid w:val="00A77CA6"/>
    <w:rsid w:val="00A82346"/>
    <w:rsid w:val="00AA3207"/>
    <w:rsid w:val="00AA5C1E"/>
    <w:rsid w:val="00AB1629"/>
    <w:rsid w:val="00AB3EAC"/>
    <w:rsid w:val="00AC3902"/>
    <w:rsid w:val="00AC3F8B"/>
    <w:rsid w:val="00AC70F1"/>
    <w:rsid w:val="00AF6F69"/>
    <w:rsid w:val="00AF70FC"/>
    <w:rsid w:val="00B067AD"/>
    <w:rsid w:val="00B07AD3"/>
    <w:rsid w:val="00B12F09"/>
    <w:rsid w:val="00B15449"/>
    <w:rsid w:val="00B23C41"/>
    <w:rsid w:val="00B27653"/>
    <w:rsid w:val="00B36A19"/>
    <w:rsid w:val="00B37E01"/>
    <w:rsid w:val="00B528DF"/>
    <w:rsid w:val="00BA0F58"/>
    <w:rsid w:val="00BA2FDF"/>
    <w:rsid w:val="00BA4E9F"/>
    <w:rsid w:val="00BB72BD"/>
    <w:rsid w:val="00BC0F7D"/>
    <w:rsid w:val="00BC413B"/>
    <w:rsid w:val="00BD7EE9"/>
    <w:rsid w:val="00BE753B"/>
    <w:rsid w:val="00BF4498"/>
    <w:rsid w:val="00C00798"/>
    <w:rsid w:val="00C0795A"/>
    <w:rsid w:val="00C0798A"/>
    <w:rsid w:val="00C30EAC"/>
    <w:rsid w:val="00C33079"/>
    <w:rsid w:val="00C42707"/>
    <w:rsid w:val="00C45231"/>
    <w:rsid w:val="00C64FF8"/>
    <w:rsid w:val="00C72833"/>
    <w:rsid w:val="00C74FE1"/>
    <w:rsid w:val="00C871C8"/>
    <w:rsid w:val="00C93F40"/>
    <w:rsid w:val="00CA3D0C"/>
    <w:rsid w:val="00CB6257"/>
    <w:rsid w:val="00CC552C"/>
    <w:rsid w:val="00CC7CC9"/>
    <w:rsid w:val="00CE79D0"/>
    <w:rsid w:val="00CF27A3"/>
    <w:rsid w:val="00D006B8"/>
    <w:rsid w:val="00D16C86"/>
    <w:rsid w:val="00D30A31"/>
    <w:rsid w:val="00D4650C"/>
    <w:rsid w:val="00D471B8"/>
    <w:rsid w:val="00D50765"/>
    <w:rsid w:val="00D738D6"/>
    <w:rsid w:val="00D755EB"/>
    <w:rsid w:val="00D77225"/>
    <w:rsid w:val="00D87E00"/>
    <w:rsid w:val="00D906AF"/>
    <w:rsid w:val="00D9134D"/>
    <w:rsid w:val="00DA7A03"/>
    <w:rsid w:val="00DB0958"/>
    <w:rsid w:val="00DB1818"/>
    <w:rsid w:val="00DC309B"/>
    <w:rsid w:val="00DC4DA2"/>
    <w:rsid w:val="00DE18BC"/>
    <w:rsid w:val="00DE5D7E"/>
    <w:rsid w:val="00DF0104"/>
    <w:rsid w:val="00DF2B1F"/>
    <w:rsid w:val="00DF62CD"/>
    <w:rsid w:val="00E03CB8"/>
    <w:rsid w:val="00E21AB1"/>
    <w:rsid w:val="00E55352"/>
    <w:rsid w:val="00E56A4F"/>
    <w:rsid w:val="00E647C9"/>
    <w:rsid w:val="00E77645"/>
    <w:rsid w:val="00EB02F0"/>
    <w:rsid w:val="00EB22AE"/>
    <w:rsid w:val="00EC4A25"/>
    <w:rsid w:val="00EC6CBE"/>
    <w:rsid w:val="00ED0A36"/>
    <w:rsid w:val="00ED3218"/>
    <w:rsid w:val="00EE6A56"/>
    <w:rsid w:val="00EF66C3"/>
    <w:rsid w:val="00F00894"/>
    <w:rsid w:val="00F025A2"/>
    <w:rsid w:val="00F04712"/>
    <w:rsid w:val="00F22EC7"/>
    <w:rsid w:val="00F241E7"/>
    <w:rsid w:val="00F25117"/>
    <w:rsid w:val="00F34CFE"/>
    <w:rsid w:val="00F35844"/>
    <w:rsid w:val="00F36F3B"/>
    <w:rsid w:val="00F417F8"/>
    <w:rsid w:val="00F51438"/>
    <w:rsid w:val="00F533E0"/>
    <w:rsid w:val="00F54619"/>
    <w:rsid w:val="00F653B8"/>
    <w:rsid w:val="00F722A6"/>
    <w:rsid w:val="00F74469"/>
    <w:rsid w:val="00F802D2"/>
    <w:rsid w:val="00F90D29"/>
    <w:rsid w:val="00F919DB"/>
    <w:rsid w:val="00F95B9B"/>
    <w:rsid w:val="00FA1266"/>
    <w:rsid w:val="00FB2476"/>
    <w:rsid w:val="00FC1192"/>
    <w:rsid w:val="00FC4ED9"/>
    <w:rsid w:val="00FC6857"/>
    <w:rsid w:val="00FC6D6E"/>
    <w:rsid w:val="00FE480A"/>
    <w:rsid w:val="00FF6F29"/>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52072300"/>
  <w15:chartTrackingRefBased/>
  <w15:docId w15:val="{630FBB2B-24F0-4479-AC59-68F859BB3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qFormat/>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qFormat/>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qFormat/>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qFormat/>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621263"/>
    <w:rPr>
      <w:rFonts w:ascii="Arial" w:hAnsi="Arial"/>
      <w:sz w:val="22"/>
      <w:lang w:eastAsia="en-US"/>
    </w:rPr>
  </w:style>
  <w:style w:type="paragraph" w:styleId="Revision">
    <w:name w:val="Revision"/>
    <w:hidden/>
    <w:uiPriority w:val="99"/>
    <w:semiHidden/>
    <w:rsid w:val="007514B5"/>
    <w:rPr>
      <w:lang w:eastAsia="en-US"/>
    </w:rPr>
  </w:style>
  <w:style w:type="character" w:customStyle="1" w:styleId="Heading6Char">
    <w:name w:val="Heading 6 Char"/>
    <w:link w:val="Heading6"/>
    <w:rsid w:val="003155E9"/>
    <w:rPr>
      <w:rFonts w:ascii="Arial" w:hAnsi="Arial"/>
      <w:lang w:eastAsia="en-US"/>
    </w:rPr>
  </w:style>
  <w:style w:type="character" w:customStyle="1" w:styleId="TAHCar">
    <w:name w:val="TAH Car"/>
    <w:rsid w:val="003155E9"/>
    <w:rPr>
      <w:rFonts w:ascii="Arial" w:hAnsi="Arial"/>
      <w:b/>
      <w:sz w:val="18"/>
      <w:lang w:val="en-GB" w:eastAsia="en-US"/>
    </w:rPr>
  </w:style>
  <w:style w:type="character" w:customStyle="1" w:styleId="B2Char">
    <w:name w:val="B2 Char"/>
    <w:link w:val="B2"/>
    <w:qFormat/>
    <w:locked/>
    <w:rsid w:val="001349FF"/>
    <w:rPr>
      <w:lang w:eastAsia="en-US"/>
    </w:rPr>
  </w:style>
  <w:style w:type="paragraph" w:styleId="Bibliography">
    <w:name w:val="Bibliography"/>
    <w:basedOn w:val="Normal"/>
    <w:next w:val="Normal"/>
    <w:uiPriority w:val="37"/>
    <w:semiHidden/>
    <w:unhideWhenUsed/>
    <w:rsid w:val="00601961"/>
  </w:style>
  <w:style w:type="paragraph" w:styleId="BlockText">
    <w:name w:val="Block Text"/>
    <w:basedOn w:val="Normal"/>
    <w:rsid w:val="00601961"/>
    <w:pPr>
      <w:spacing w:after="120"/>
      <w:ind w:left="1440" w:right="1440"/>
    </w:pPr>
  </w:style>
  <w:style w:type="paragraph" w:styleId="BodyText">
    <w:name w:val="Body Text"/>
    <w:basedOn w:val="Normal"/>
    <w:link w:val="BodyTextChar"/>
    <w:rsid w:val="00601961"/>
    <w:pPr>
      <w:spacing w:after="120"/>
    </w:pPr>
  </w:style>
  <w:style w:type="character" w:customStyle="1" w:styleId="BodyTextChar">
    <w:name w:val="Body Text Char"/>
    <w:link w:val="BodyText"/>
    <w:rsid w:val="00601961"/>
    <w:rPr>
      <w:lang w:eastAsia="en-US"/>
    </w:rPr>
  </w:style>
  <w:style w:type="paragraph" w:styleId="BodyText2">
    <w:name w:val="Body Text 2"/>
    <w:basedOn w:val="Normal"/>
    <w:link w:val="BodyText2Char"/>
    <w:rsid w:val="00601961"/>
    <w:pPr>
      <w:spacing w:after="120" w:line="480" w:lineRule="auto"/>
    </w:pPr>
  </w:style>
  <w:style w:type="character" w:customStyle="1" w:styleId="BodyText2Char">
    <w:name w:val="Body Text 2 Char"/>
    <w:link w:val="BodyText2"/>
    <w:rsid w:val="00601961"/>
    <w:rPr>
      <w:lang w:eastAsia="en-US"/>
    </w:rPr>
  </w:style>
  <w:style w:type="paragraph" w:styleId="BodyText3">
    <w:name w:val="Body Text 3"/>
    <w:basedOn w:val="Normal"/>
    <w:link w:val="BodyText3Char"/>
    <w:rsid w:val="00601961"/>
    <w:pPr>
      <w:spacing w:after="120"/>
    </w:pPr>
    <w:rPr>
      <w:sz w:val="16"/>
      <w:szCs w:val="16"/>
    </w:rPr>
  </w:style>
  <w:style w:type="character" w:customStyle="1" w:styleId="BodyText3Char">
    <w:name w:val="Body Text 3 Char"/>
    <w:link w:val="BodyText3"/>
    <w:rsid w:val="00601961"/>
    <w:rPr>
      <w:sz w:val="16"/>
      <w:szCs w:val="16"/>
      <w:lang w:eastAsia="en-US"/>
    </w:rPr>
  </w:style>
  <w:style w:type="paragraph" w:styleId="BodyTextFirstIndent">
    <w:name w:val="Body Text First Indent"/>
    <w:basedOn w:val="BodyText"/>
    <w:link w:val="BodyTextFirstIndentChar"/>
    <w:rsid w:val="00601961"/>
    <w:pPr>
      <w:ind w:firstLine="210"/>
    </w:pPr>
  </w:style>
  <w:style w:type="character" w:customStyle="1" w:styleId="BodyTextFirstIndentChar">
    <w:name w:val="Body Text First Indent Char"/>
    <w:link w:val="BodyTextFirstIndent"/>
    <w:rsid w:val="00601961"/>
    <w:rPr>
      <w:lang w:eastAsia="en-US"/>
    </w:rPr>
  </w:style>
  <w:style w:type="paragraph" w:styleId="BodyTextIndent">
    <w:name w:val="Body Text Indent"/>
    <w:basedOn w:val="Normal"/>
    <w:link w:val="BodyTextIndentChar"/>
    <w:rsid w:val="00601961"/>
    <w:pPr>
      <w:spacing w:after="120"/>
      <w:ind w:left="283"/>
    </w:pPr>
  </w:style>
  <w:style w:type="character" w:customStyle="1" w:styleId="BodyTextIndentChar">
    <w:name w:val="Body Text Indent Char"/>
    <w:link w:val="BodyTextIndent"/>
    <w:rsid w:val="00601961"/>
    <w:rPr>
      <w:lang w:eastAsia="en-US"/>
    </w:rPr>
  </w:style>
  <w:style w:type="paragraph" w:styleId="BodyTextFirstIndent2">
    <w:name w:val="Body Text First Indent 2"/>
    <w:basedOn w:val="BodyTextIndent"/>
    <w:link w:val="BodyTextFirstIndent2Char"/>
    <w:rsid w:val="00601961"/>
    <w:pPr>
      <w:ind w:firstLine="210"/>
    </w:pPr>
  </w:style>
  <w:style w:type="character" w:customStyle="1" w:styleId="BodyTextFirstIndent2Char">
    <w:name w:val="Body Text First Indent 2 Char"/>
    <w:link w:val="BodyTextFirstIndent2"/>
    <w:rsid w:val="00601961"/>
    <w:rPr>
      <w:lang w:eastAsia="en-US"/>
    </w:rPr>
  </w:style>
  <w:style w:type="paragraph" w:styleId="BodyTextIndent2">
    <w:name w:val="Body Text Indent 2"/>
    <w:basedOn w:val="Normal"/>
    <w:link w:val="BodyTextIndent2Char"/>
    <w:rsid w:val="00601961"/>
    <w:pPr>
      <w:spacing w:after="120" w:line="480" w:lineRule="auto"/>
      <w:ind w:left="283"/>
    </w:pPr>
  </w:style>
  <w:style w:type="character" w:customStyle="1" w:styleId="BodyTextIndent2Char">
    <w:name w:val="Body Text Indent 2 Char"/>
    <w:link w:val="BodyTextIndent2"/>
    <w:rsid w:val="00601961"/>
    <w:rPr>
      <w:lang w:eastAsia="en-US"/>
    </w:rPr>
  </w:style>
  <w:style w:type="paragraph" w:styleId="BodyTextIndent3">
    <w:name w:val="Body Text Indent 3"/>
    <w:basedOn w:val="Normal"/>
    <w:link w:val="BodyTextIndent3Char"/>
    <w:rsid w:val="00601961"/>
    <w:pPr>
      <w:spacing w:after="120"/>
      <w:ind w:left="283"/>
    </w:pPr>
    <w:rPr>
      <w:sz w:val="16"/>
      <w:szCs w:val="16"/>
    </w:rPr>
  </w:style>
  <w:style w:type="character" w:customStyle="1" w:styleId="BodyTextIndent3Char">
    <w:name w:val="Body Text Indent 3 Char"/>
    <w:link w:val="BodyTextIndent3"/>
    <w:rsid w:val="00601961"/>
    <w:rPr>
      <w:sz w:val="16"/>
      <w:szCs w:val="16"/>
      <w:lang w:eastAsia="en-US"/>
    </w:rPr>
  </w:style>
  <w:style w:type="paragraph" w:styleId="Caption">
    <w:name w:val="caption"/>
    <w:basedOn w:val="Normal"/>
    <w:next w:val="Normal"/>
    <w:semiHidden/>
    <w:unhideWhenUsed/>
    <w:qFormat/>
    <w:rsid w:val="00601961"/>
    <w:rPr>
      <w:b/>
      <w:bCs/>
    </w:rPr>
  </w:style>
  <w:style w:type="paragraph" w:styleId="Closing">
    <w:name w:val="Closing"/>
    <w:basedOn w:val="Normal"/>
    <w:link w:val="ClosingChar"/>
    <w:rsid w:val="00601961"/>
    <w:pPr>
      <w:ind w:left="4252"/>
    </w:pPr>
  </w:style>
  <w:style w:type="character" w:customStyle="1" w:styleId="ClosingChar">
    <w:name w:val="Closing Char"/>
    <w:link w:val="Closing"/>
    <w:rsid w:val="00601961"/>
    <w:rPr>
      <w:lang w:eastAsia="en-US"/>
    </w:rPr>
  </w:style>
  <w:style w:type="paragraph" w:styleId="Date">
    <w:name w:val="Date"/>
    <w:basedOn w:val="Normal"/>
    <w:next w:val="Normal"/>
    <w:link w:val="DateChar"/>
    <w:rsid w:val="00601961"/>
  </w:style>
  <w:style w:type="character" w:customStyle="1" w:styleId="DateChar">
    <w:name w:val="Date Char"/>
    <w:link w:val="Date"/>
    <w:rsid w:val="00601961"/>
    <w:rPr>
      <w:lang w:eastAsia="en-US"/>
    </w:rPr>
  </w:style>
  <w:style w:type="paragraph" w:styleId="DocumentMap">
    <w:name w:val="Document Map"/>
    <w:basedOn w:val="Normal"/>
    <w:link w:val="DocumentMapChar"/>
    <w:rsid w:val="00601961"/>
    <w:rPr>
      <w:rFonts w:ascii="Segoe UI" w:hAnsi="Segoe UI" w:cs="Segoe UI"/>
      <w:sz w:val="16"/>
      <w:szCs w:val="16"/>
    </w:rPr>
  </w:style>
  <w:style w:type="character" w:customStyle="1" w:styleId="DocumentMapChar">
    <w:name w:val="Document Map Char"/>
    <w:link w:val="DocumentMap"/>
    <w:rsid w:val="00601961"/>
    <w:rPr>
      <w:rFonts w:ascii="Segoe UI" w:hAnsi="Segoe UI" w:cs="Segoe UI"/>
      <w:sz w:val="16"/>
      <w:szCs w:val="16"/>
      <w:lang w:eastAsia="en-US"/>
    </w:rPr>
  </w:style>
  <w:style w:type="paragraph" w:styleId="E-mailSignature">
    <w:name w:val="E-mail Signature"/>
    <w:basedOn w:val="Normal"/>
    <w:link w:val="E-mailSignatureChar"/>
    <w:rsid w:val="00601961"/>
  </w:style>
  <w:style w:type="character" w:customStyle="1" w:styleId="E-mailSignatureChar">
    <w:name w:val="E-mail Signature Char"/>
    <w:link w:val="E-mailSignature"/>
    <w:rsid w:val="00601961"/>
    <w:rPr>
      <w:lang w:eastAsia="en-US"/>
    </w:rPr>
  </w:style>
  <w:style w:type="paragraph" w:styleId="EndnoteText">
    <w:name w:val="endnote text"/>
    <w:basedOn w:val="Normal"/>
    <w:link w:val="EndnoteTextChar"/>
    <w:rsid w:val="00601961"/>
  </w:style>
  <w:style w:type="character" w:customStyle="1" w:styleId="EndnoteTextChar">
    <w:name w:val="Endnote Text Char"/>
    <w:link w:val="EndnoteText"/>
    <w:rsid w:val="00601961"/>
    <w:rPr>
      <w:lang w:eastAsia="en-US"/>
    </w:rPr>
  </w:style>
  <w:style w:type="paragraph" w:styleId="EnvelopeAddress">
    <w:name w:val="envelope address"/>
    <w:basedOn w:val="Normal"/>
    <w:rsid w:val="006019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01961"/>
    <w:rPr>
      <w:rFonts w:ascii="Calibri Light" w:hAnsi="Calibri Light"/>
    </w:rPr>
  </w:style>
  <w:style w:type="paragraph" w:styleId="HTMLAddress">
    <w:name w:val="HTML Address"/>
    <w:basedOn w:val="Normal"/>
    <w:link w:val="HTMLAddressChar"/>
    <w:rsid w:val="00601961"/>
    <w:rPr>
      <w:i/>
      <w:iCs/>
    </w:rPr>
  </w:style>
  <w:style w:type="character" w:customStyle="1" w:styleId="HTMLAddressChar">
    <w:name w:val="HTML Address Char"/>
    <w:link w:val="HTMLAddress"/>
    <w:rsid w:val="00601961"/>
    <w:rPr>
      <w:i/>
      <w:iCs/>
      <w:lang w:eastAsia="en-US"/>
    </w:rPr>
  </w:style>
  <w:style w:type="paragraph" w:styleId="HTMLPreformatted">
    <w:name w:val="HTML Preformatted"/>
    <w:basedOn w:val="Normal"/>
    <w:link w:val="HTMLPreformattedChar"/>
    <w:rsid w:val="00601961"/>
    <w:rPr>
      <w:rFonts w:ascii="Courier New" w:hAnsi="Courier New" w:cs="Courier New"/>
    </w:rPr>
  </w:style>
  <w:style w:type="character" w:customStyle="1" w:styleId="HTMLPreformattedChar">
    <w:name w:val="HTML Preformatted Char"/>
    <w:link w:val="HTMLPreformatted"/>
    <w:rsid w:val="00601961"/>
    <w:rPr>
      <w:rFonts w:ascii="Courier New" w:hAnsi="Courier New" w:cs="Courier New"/>
      <w:lang w:eastAsia="en-US"/>
    </w:rPr>
  </w:style>
  <w:style w:type="paragraph" w:styleId="Index3">
    <w:name w:val="index 3"/>
    <w:basedOn w:val="Normal"/>
    <w:next w:val="Normal"/>
    <w:rsid w:val="00601961"/>
    <w:pPr>
      <w:ind w:left="600" w:hanging="200"/>
    </w:pPr>
  </w:style>
  <w:style w:type="paragraph" w:styleId="Index4">
    <w:name w:val="index 4"/>
    <w:basedOn w:val="Normal"/>
    <w:next w:val="Normal"/>
    <w:rsid w:val="00601961"/>
    <w:pPr>
      <w:ind w:left="800" w:hanging="200"/>
    </w:pPr>
  </w:style>
  <w:style w:type="paragraph" w:styleId="Index5">
    <w:name w:val="index 5"/>
    <w:basedOn w:val="Normal"/>
    <w:next w:val="Normal"/>
    <w:rsid w:val="00601961"/>
    <w:pPr>
      <w:ind w:left="1000" w:hanging="200"/>
    </w:pPr>
  </w:style>
  <w:style w:type="paragraph" w:styleId="Index6">
    <w:name w:val="index 6"/>
    <w:basedOn w:val="Normal"/>
    <w:next w:val="Normal"/>
    <w:rsid w:val="00601961"/>
    <w:pPr>
      <w:ind w:left="1200" w:hanging="200"/>
    </w:pPr>
  </w:style>
  <w:style w:type="paragraph" w:styleId="Index7">
    <w:name w:val="index 7"/>
    <w:basedOn w:val="Normal"/>
    <w:next w:val="Normal"/>
    <w:rsid w:val="00601961"/>
    <w:pPr>
      <w:ind w:left="1400" w:hanging="200"/>
    </w:pPr>
  </w:style>
  <w:style w:type="paragraph" w:styleId="Index8">
    <w:name w:val="index 8"/>
    <w:basedOn w:val="Normal"/>
    <w:next w:val="Normal"/>
    <w:rsid w:val="00601961"/>
    <w:pPr>
      <w:ind w:left="1600" w:hanging="200"/>
    </w:pPr>
  </w:style>
  <w:style w:type="paragraph" w:styleId="Index9">
    <w:name w:val="index 9"/>
    <w:basedOn w:val="Normal"/>
    <w:next w:val="Normal"/>
    <w:rsid w:val="00601961"/>
    <w:pPr>
      <w:ind w:left="1800" w:hanging="200"/>
    </w:pPr>
  </w:style>
  <w:style w:type="paragraph" w:styleId="IndexHeading">
    <w:name w:val="index heading"/>
    <w:basedOn w:val="Normal"/>
    <w:next w:val="Index1"/>
    <w:rsid w:val="00601961"/>
    <w:rPr>
      <w:rFonts w:ascii="Calibri Light" w:hAnsi="Calibri Light"/>
      <w:b/>
      <w:bCs/>
    </w:rPr>
  </w:style>
  <w:style w:type="paragraph" w:styleId="IntenseQuote">
    <w:name w:val="Intense Quote"/>
    <w:basedOn w:val="Normal"/>
    <w:next w:val="Normal"/>
    <w:link w:val="IntenseQuoteChar"/>
    <w:uiPriority w:val="30"/>
    <w:qFormat/>
    <w:rsid w:val="006019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01961"/>
    <w:rPr>
      <w:i/>
      <w:iCs/>
      <w:color w:val="4472C4"/>
      <w:lang w:eastAsia="en-US"/>
    </w:rPr>
  </w:style>
  <w:style w:type="paragraph" w:styleId="ListContinue">
    <w:name w:val="List Continue"/>
    <w:basedOn w:val="Normal"/>
    <w:rsid w:val="00601961"/>
    <w:pPr>
      <w:spacing w:after="120"/>
      <w:ind w:left="283"/>
      <w:contextualSpacing/>
    </w:pPr>
  </w:style>
  <w:style w:type="paragraph" w:styleId="ListContinue2">
    <w:name w:val="List Continue 2"/>
    <w:basedOn w:val="Normal"/>
    <w:rsid w:val="00601961"/>
    <w:pPr>
      <w:spacing w:after="120"/>
      <w:ind w:left="566"/>
      <w:contextualSpacing/>
    </w:pPr>
  </w:style>
  <w:style w:type="paragraph" w:styleId="ListContinue3">
    <w:name w:val="List Continue 3"/>
    <w:basedOn w:val="Normal"/>
    <w:rsid w:val="00601961"/>
    <w:pPr>
      <w:spacing w:after="120"/>
      <w:ind w:left="849"/>
      <w:contextualSpacing/>
    </w:pPr>
  </w:style>
  <w:style w:type="paragraph" w:styleId="ListContinue4">
    <w:name w:val="List Continue 4"/>
    <w:basedOn w:val="Normal"/>
    <w:rsid w:val="00601961"/>
    <w:pPr>
      <w:spacing w:after="120"/>
      <w:ind w:left="1132"/>
      <w:contextualSpacing/>
    </w:pPr>
  </w:style>
  <w:style w:type="paragraph" w:styleId="ListContinue5">
    <w:name w:val="List Continue 5"/>
    <w:basedOn w:val="Normal"/>
    <w:rsid w:val="00601961"/>
    <w:pPr>
      <w:spacing w:after="120"/>
      <w:ind w:left="1415"/>
      <w:contextualSpacing/>
    </w:pPr>
  </w:style>
  <w:style w:type="paragraph" w:styleId="ListNumber3">
    <w:name w:val="List Number 3"/>
    <w:basedOn w:val="Normal"/>
    <w:rsid w:val="00601961"/>
    <w:pPr>
      <w:numPr>
        <w:numId w:val="16"/>
      </w:numPr>
      <w:contextualSpacing/>
    </w:pPr>
  </w:style>
  <w:style w:type="paragraph" w:styleId="ListNumber4">
    <w:name w:val="List Number 4"/>
    <w:basedOn w:val="Normal"/>
    <w:rsid w:val="00601961"/>
    <w:pPr>
      <w:numPr>
        <w:numId w:val="17"/>
      </w:numPr>
      <w:contextualSpacing/>
    </w:pPr>
  </w:style>
  <w:style w:type="paragraph" w:styleId="ListNumber5">
    <w:name w:val="List Number 5"/>
    <w:basedOn w:val="Normal"/>
    <w:rsid w:val="00601961"/>
    <w:pPr>
      <w:numPr>
        <w:numId w:val="18"/>
      </w:numPr>
      <w:contextualSpacing/>
    </w:pPr>
  </w:style>
  <w:style w:type="paragraph" w:styleId="MacroText">
    <w:name w:val="macro"/>
    <w:link w:val="MacroTextChar"/>
    <w:rsid w:val="006019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01961"/>
    <w:rPr>
      <w:rFonts w:ascii="Courier New" w:hAnsi="Courier New" w:cs="Courier New"/>
      <w:lang w:eastAsia="en-US"/>
    </w:rPr>
  </w:style>
  <w:style w:type="paragraph" w:styleId="MessageHeader">
    <w:name w:val="Message Header"/>
    <w:basedOn w:val="Normal"/>
    <w:link w:val="MessageHeaderChar"/>
    <w:rsid w:val="006019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01961"/>
    <w:rPr>
      <w:rFonts w:ascii="Calibri Light" w:hAnsi="Calibri Light"/>
      <w:sz w:val="24"/>
      <w:szCs w:val="24"/>
      <w:shd w:val="pct20" w:color="auto" w:fill="auto"/>
      <w:lang w:eastAsia="en-US"/>
    </w:rPr>
  </w:style>
  <w:style w:type="paragraph" w:styleId="NoSpacing">
    <w:name w:val="No Spacing"/>
    <w:uiPriority w:val="1"/>
    <w:qFormat/>
    <w:rsid w:val="00601961"/>
    <w:pPr>
      <w:overflowPunct w:val="0"/>
      <w:autoSpaceDE w:val="0"/>
      <w:autoSpaceDN w:val="0"/>
      <w:adjustRightInd w:val="0"/>
      <w:textAlignment w:val="baseline"/>
    </w:pPr>
    <w:rPr>
      <w:lang w:eastAsia="en-US"/>
    </w:rPr>
  </w:style>
  <w:style w:type="paragraph" w:styleId="NormalWeb">
    <w:name w:val="Normal (Web)"/>
    <w:basedOn w:val="Normal"/>
    <w:rsid w:val="00601961"/>
    <w:rPr>
      <w:sz w:val="24"/>
      <w:szCs w:val="24"/>
    </w:rPr>
  </w:style>
  <w:style w:type="paragraph" w:styleId="NormalIndent">
    <w:name w:val="Normal Indent"/>
    <w:basedOn w:val="Normal"/>
    <w:rsid w:val="00601961"/>
    <w:pPr>
      <w:ind w:left="720"/>
    </w:pPr>
  </w:style>
  <w:style w:type="paragraph" w:styleId="NoteHeading">
    <w:name w:val="Note Heading"/>
    <w:basedOn w:val="Normal"/>
    <w:next w:val="Normal"/>
    <w:link w:val="NoteHeadingChar"/>
    <w:rsid w:val="00601961"/>
  </w:style>
  <w:style w:type="character" w:customStyle="1" w:styleId="NoteHeadingChar">
    <w:name w:val="Note Heading Char"/>
    <w:link w:val="NoteHeading"/>
    <w:rsid w:val="00601961"/>
    <w:rPr>
      <w:lang w:eastAsia="en-US"/>
    </w:rPr>
  </w:style>
  <w:style w:type="paragraph" w:styleId="PlainText">
    <w:name w:val="Plain Text"/>
    <w:basedOn w:val="Normal"/>
    <w:link w:val="PlainTextChar"/>
    <w:rsid w:val="00601961"/>
    <w:rPr>
      <w:rFonts w:ascii="Courier New" w:hAnsi="Courier New" w:cs="Courier New"/>
    </w:rPr>
  </w:style>
  <w:style w:type="character" w:customStyle="1" w:styleId="PlainTextChar">
    <w:name w:val="Plain Text Char"/>
    <w:link w:val="PlainText"/>
    <w:rsid w:val="00601961"/>
    <w:rPr>
      <w:rFonts w:ascii="Courier New" w:hAnsi="Courier New" w:cs="Courier New"/>
      <w:lang w:eastAsia="en-US"/>
    </w:rPr>
  </w:style>
  <w:style w:type="paragraph" w:styleId="Quote">
    <w:name w:val="Quote"/>
    <w:basedOn w:val="Normal"/>
    <w:next w:val="Normal"/>
    <w:link w:val="QuoteChar"/>
    <w:uiPriority w:val="29"/>
    <w:qFormat/>
    <w:rsid w:val="00601961"/>
    <w:pPr>
      <w:spacing w:before="200" w:after="160"/>
      <w:ind w:left="864" w:right="864"/>
      <w:jc w:val="center"/>
    </w:pPr>
    <w:rPr>
      <w:i/>
      <w:iCs/>
      <w:color w:val="404040"/>
    </w:rPr>
  </w:style>
  <w:style w:type="character" w:customStyle="1" w:styleId="QuoteChar">
    <w:name w:val="Quote Char"/>
    <w:link w:val="Quote"/>
    <w:uiPriority w:val="29"/>
    <w:rsid w:val="00601961"/>
    <w:rPr>
      <w:i/>
      <w:iCs/>
      <w:color w:val="404040"/>
      <w:lang w:eastAsia="en-US"/>
    </w:rPr>
  </w:style>
  <w:style w:type="paragraph" w:styleId="Salutation">
    <w:name w:val="Salutation"/>
    <w:basedOn w:val="Normal"/>
    <w:next w:val="Normal"/>
    <w:link w:val="SalutationChar"/>
    <w:rsid w:val="00601961"/>
  </w:style>
  <w:style w:type="character" w:customStyle="1" w:styleId="SalutationChar">
    <w:name w:val="Salutation Char"/>
    <w:link w:val="Salutation"/>
    <w:rsid w:val="00601961"/>
    <w:rPr>
      <w:lang w:eastAsia="en-US"/>
    </w:rPr>
  </w:style>
  <w:style w:type="paragraph" w:styleId="Signature">
    <w:name w:val="Signature"/>
    <w:basedOn w:val="Normal"/>
    <w:link w:val="SignatureChar"/>
    <w:rsid w:val="00601961"/>
    <w:pPr>
      <w:ind w:left="4252"/>
    </w:pPr>
  </w:style>
  <w:style w:type="character" w:customStyle="1" w:styleId="SignatureChar">
    <w:name w:val="Signature Char"/>
    <w:link w:val="Signature"/>
    <w:rsid w:val="00601961"/>
    <w:rPr>
      <w:lang w:eastAsia="en-US"/>
    </w:rPr>
  </w:style>
  <w:style w:type="paragraph" w:styleId="Subtitle">
    <w:name w:val="Subtitle"/>
    <w:basedOn w:val="Normal"/>
    <w:next w:val="Normal"/>
    <w:link w:val="SubtitleChar"/>
    <w:qFormat/>
    <w:rsid w:val="00601961"/>
    <w:pPr>
      <w:spacing w:after="60"/>
      <w:jc w:val="center"/>
      <w:outlineLvl w:val="1"/>
    </w:pPr>
    <w:rPr>
      <w:rFonts w:ascii="Calibri Light" w:hAnsi="Calibri Light"/>
      <w:sz w:val="24"/>
      <w:szCs w:val="24"/>
    </w:rPr>
  </w:style>
  <w:style w:type="character" w:customStyle="1" w:styleId="SubtitleChar">
    <w:name w:val="Subtitle Char"/>
    <w:link w:val="Subtitle"/>
    <w:rsid w:val="00601961"/>
    <w:rPr>
      <w:rFonts w:ascii="Calibri Light" w:hAnsi="Calibri Light"/>
      <w:sz w:val="24"/>
      <w:szCs w:val="24"/>
      <w:lang w:eastAsia="en-US"/>
    </w:rPr>
  </w:style>
  <w:style w:type="paragraph" w:styleId="TableofAuthorities">
    <w:name w:val="table of authorities"/>
    <w:basedOn w:val="Normal"/>
    <w:next w:val="Normal"/>
    <w:rsid w:val="00601961"/>
    <w:pPr>
      <w:ind w:left="200" w:hanging="200"/>
    </w:pPr>
  </w:style>
  <w:style w:type="paragraph" w:styleId="TableofFigures">
    <w:name w:val="table of figures"/>
    <w:basedOn w:val="Normal"/>
    <w:next w:val="Normal"/>
    <w:rsid w:val="00601961"/>
  </w:style>
  <w:style w:type="paragraph" w:styleId="Title">
    <w:name w:val="Title"/>
    <w:basedOn w:val="Normal"/>
    <w:next w:val="Normal"/>
    <w:link w:val="TitleChar"/>
    <w:qFormat/>
    <w:rsid w:val="006019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01961"/>
    <w:rPr>
      <w:rFonts w:ascii="Calibri Light" w:hAnsi="Calibri Light"/>
      <w:b/>
      <w:bCs/>
      <w:kern w:val="28"/>
      <w:sz w:val="32"/>
      <w:szCs w:val="32"/>
      <w:lang w:eastAsia="en-US"/>
    </w:rPr>
  </w:style>
  <w:style w:type="paragraph" w:styleId="TOAHeading">
    <w:name w:val="toa heading"/>
    <w:basedOn w:val="Normal"/>
    <w:next w:val="Normal"/>
    <w:rsid w:val="006019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019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121338">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942151907">
      <w:bodyDiv w:val="1"/>
      <w:marLeft w:val="0"/>
      <w:marRight w:val="0"/>
      <w:marTop w:val="0"/>
      <w:marBottom w:val="0"/>
      <w:divBdr>
        <w:top w:val="none" w:sz="0" w:space="0" w:color="auto"/>
        <w:left w:val="none" w:sz="0" w:space="0" w:color="auto"/>
        <w:bottom w:val="none" w:sz="0" w:space="0" w:color="auto"/>
        <w:right w:val="none" w:sz="0" w:space="0" w:color="auto"/>
      </w:divBdr>
    </w:div>
    <w:div w:id="105574052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516575584">
      <w:bodyDiv w:val="1"/>
      <w:marLeft w:val="0"/>
      <w:marRight w:val="0"/>
      <w:marTop w:val="0"/>
      <w:marBottom w:val="0"/>
      <w:divBdr>
        <w:top w:val="none" w:sz="0" w:space="0" w:color="auto"/>
        <w:left w:val="none" w:sz="0" w:space="0" w:color="auto"/>
        <w:bottom w:val="none" w:sz="0" w:space="0" w:color="auto"/>
        <w:right w:val="none" w:sz="0" w:space="0" w:color="auto"/>
      </w:divBdr>
    </w:div>
    <w:div w:id="1815289444">
      <w:bodyDiv w:val="1"/>
      <w:marLeft w:val="0"/>
      <w:marRight w:val="0"/>
      <w:marTop w:val="0"/>
      <w:marBottom w:val="0"/>
      <w:divBdr>
        <w:top w:val="none" w:sz="0" w:space="0" w:color="auto"/>
        <w:left w:val="none" w:sz="0" w:space="0" w:color="auto"/>
        <w:bottom w:val="none" w:sz="0" w:space="0" w:color="auto"/>
        <w:right w:val="none" w:sz="0" w:space="0" w:color="auto"/>
      </w:divBdr>
    </w:div>
    <w:div w:id="188864200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 w:id="2071610109">
      <w:bodyDiv w:val="1"/>
      <w:marLeft w:val="0"/>
      <w:marRight w:val="0"/>
      <w:marTop w:val="0"/>
      <w:marBottom w:val="0"/>
      <w:divBdr>
        <w:top w:val="none" w:sz="0" w:space="0" w:color="auto"/>
        <w:left w:val="none" w:sz="0" w:space="0" w:color="auto"/>
        <w:bottom w:val="none" w:sz="0" w:space="0" w:color="auto"/>
        <w:right w:val="none" w:sz="0" w:space="0" w:color="auto"/>
      </w:divBdr>
    </w:div>
    <w:div w:id="210976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11730</Words>
  <Characters>66861</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78435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2025-01-10T07:48:00Z</dcterms:created>
  <dcterms:modified xsi:type="dcterms:W3CDTF">2025-01-10T08:20:00Z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16%28.310%Rel-17%0017%28.310%Rel-17%0018%28.310%Rel-17%0020%28.310%Rel-17%0023%28.310%Rel-17%0025%28.310 %Rel-17%0051%28.310%Rel-17%0055%</vt:lpwstr>
  </property>
</Properties>
</file>