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5357926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E3353F">
              <w:t>2</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E3353F">
              <w:rPr>
                <w:sz w:val="32"/>
              </w:rPr>
              <w:t>09</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AD2849F"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FABB455" w14:textId="11F39EFC" w:rsidR="00E47781" w:rsidRDefault="00E47781">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_Toc176785777 \h </w:instrText>
      </w:r>
      <w:r>
        <w:fldChar w:fldCharType="separate"/>
      </w:r>
      <w:r>
        <w:t>7</w:t>
      </w:r>
      <w:r>
        <w:fldChar w:fldCharType="end"/>
      </w:r>
    </w:p>
    <w:p w14:paraId="0932012A" w14:textId="7DBBD4D3" w:rsidR="00E47781" w:rsidRDefault="00E47781">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_Toc176785778 \h </w:instrText>
      </w:r>
      <w:r>
        <w:fldChar w:fldCharType="separate"/>
      </w:r>
      <w:r>
        <w:t>9</w:t>
      </w:r>
      <w:r>
        <w:fldChar w:fldCharType="end"/>
      </w:r>
    </w:p>
    <w:p w14:paraId="5E636B64" w14:textId="153BDDD1" w:rsidR="00E47781" w:rsidRDefault="00E47781">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_Toc176785779 \h </w:instrText>
      </w:r>
      <w:r>
        <w:fldChar w:fldCharType="separate"/>
      </w:r>
      <w:r>
        <w:t>9</w:t>
      </w:r>
      <w:r>
        <w:fldChar w:fldCharType="end"/>
      </w:r>
    </w:p>
    <w:p w14:paraId="271BD1F1" w14:textId="62E64E55" w:rsidR="00E47781" w:rsidRDefault="00E47781">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_Toc176785780 \h </w:instrText>
      </w:r>
      <w:r>
        <w:fldChar w:fldCharType="separate"/>
      </w:r>
      <w:r>
        <w:t>10</w:t>
      </w:r>
      <w:r>
        <w:fldChar w:fldCharType="end"/>
      </w:r>
    </w:p>
    <w:p w14:paraId="7151D2A1" w14:textId="39277A47" w:rsidR="00E47781" w:rsidRDefault="00E47781">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_Toc176785781 \h </w:instrText>
      </w:r>
      <w:r>
        <w:fldChar w:fldCharType="separate"/>
      </w:r>
      <w:r>
        <w:t>10</w:t>
      </w:r>
      <w:r>
        <w:fldChar w:fldCharType="end"/>
      </w:r>
    </w:p>
    <w:p w14:paraId="6B0A60A6" w14:textId="1513D4A2" w:rsidR="00E47781" w:rsidRDefault="00E47781">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_Toc176785782 \h </w:instrText>
      </w:r>
      <w:r>
        <w:fldChar w:fldCharType="separate"/>
      </w:r>
      <w:r>
        <w:t>10</w:t>
      </w:r>
      <w:r>
        <w:fldChar w:fldCharType="end"/>
      </w:r>
    </w:p>
    <w:p w14:paraId="082AAB62" w14:textId="52549B7F" w:rsidR="00E47781" w:rsidRDefault="00E47781">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_Toc176785783 \h </w:instrText>
      </w:r>
      <w:r>
        <w:fldChar w:fldCharType="separate"/>
      </w:r>
      <w:r>
        <w:t>10</w:t>
      </w:r>
      <w:r>
        <w:fldChar w:fldCharType="end"/>
      </w:r>
    </w:p>
    <w:p w14:paraId="67FD7171" w14:textId="55B3E367" w:rsidR="00E47781" w:rsidRDefault="00E47781">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_Toc176785784 \h </w:instrText>
      </w:r>
      <w:r>
        <w:fldChar w:fldCharType="separate"/>
      </w:r>
      <w:r>
        <w:t>11</w:t>
      </w:r>
      <w:r>
        <w:fldChar w:fldCharType="end"/>
      </w:r>
    </w:p>
    <w:p w14:paraId="00F5E7A7" w14:textId="0C70E6FC" w:rsidR="00E47781" w:rsidRDefault="00E47781">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_Toc176785785 \h </w:instrText>
      </w:r>
      <w:r>
        <w:fldChar w:fldCharType="separate"/>
      </w:r>
      <w:r>
        <w:t>11</w:t>
      </w:r>
      <w:r>
        <w:fldChar w:fldCharType="end"/>
      </w:r>
    </w:p>
    <w:p w14:paraId="74C49ED9" w14:textId="08D3C3D4" w:rsidR="00E47781" w:rsidRDefault="00E47781">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_Toc176785786 \h </w:instrText>
      </w:r>
      <w:r>
        <w:fldChar w:fldCharType="separate"/>
      </w:r>
      <w:r>
        <w:t>11</w:t>
      </w:r>
      <w:r>
        <w:fldChar w:fldCharType="end"/>
      </w:r>
    </w:p>
    <w:p w14:paraId="360ED8FB" w14:textId="24644BEE" w:rsidR="00E47781" w:rsidRDefault="00E47781">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_Toc176785787 \h </w:instrText>
      </w:r>
      <w:r>
        <w:fldChar w:fldCharType="separate"/>
      </w:r>
      <w:r>
        <w:t>11</w:t>
      </w:r>
      <w:r>
        <w:fldChar w:fldCharType="end"/>
      </w:r>
    </w:p>
    <w:p w14:paraId="72A6D4A5" w14:textId="0EF82BE8" w:rsidR="00E47781" w:rsidRDefault="00E47781">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_Toc176785788 \h </w:instrText>
      </w:r>
      <w:r>
        <w:fldChar w:fldCharType="separate"/>
      </w:r>
      <w:r>
        <w:t>12</w:t>
      </w:r>
      <w:r>
        <w:fldChar w:fldCharType="end"/>
      </w:r>
    </w:p>
    <w:p w14:paraId="0538B861" w14:textId="1F90410D" w:rsidR="00E47781" w:rsidRDefault="00E47781">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_Toc176785789 \h </w:instrText>
      </w:r>
      <w:r>
        <w:fldChar w:fldCharType="separate"/>
      </w:r>
      <w:r>
        <w:t>12</w:t>
      </w:r>
      <w:r>
        <w:fldChar w:fldCharType="end"/>
      </w:r>
    </w:p>
    <w:p w14:paraId="6C060D38" w14:textId="21B9552D" w:rsidR="00E47781" w:rsidRDefault="00E47781">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_Toc176785790 \h </w:instrText>
      </w:r>
      <w:r>
        <w:fldChar w:fldCharType="separate"/>
      </w:r>
      <w:r>
        <w:t>12</w:t>
      </w:r>
      <w:r>
        <w:fldChar w:fldCharType="end"/>
      </w:r>
    </w:p>
    <w:p w14:paraId="3F360F16" w14:textId="7413FD32" w:rsidR="00E47781" w:rsidRDefault="00E47781">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_Toc176785791 \h </w:instrText>
      </w:r>
      <w:r>
        <w:fldChar w:fldCharType="separate"/>
      </w:r>
      <w:r>
        <w:t>15</w:t>
      </w:r>
      <w:r>
        <w:fldChar w:fldCharType="end"/>
      </w:r>
    </w:p>
    <w:p w14:paraId="17ED8EA5" w14:textId="0AEFE6B2" w:rsidR="00E47781" w:rsidRDefault="00E47781">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_Toc176785792 \h </w:instrText>
      </w:r>
      <w:r>
        <w:fldChar w:fldCharType="separate"/>
      </w:r>
      <w:r>
        <w:t>15</w:t>
      </w:r>
      <w:r>
        <w:fldChar w:fldCharType="end"/>
      </w:r>
    </w:p>
    <w:p w14:paraId="0F8606A4" w14:textId="0A28F5E5" w:rsidR="00E47781" w:rsidRDefault="00E47781">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_Toc176785793 \h </w:instrText>
      </w:r>
      <w:r>
        <w:fldChar w:fldCharType="separate"/>
      </w:r>
      <w:r>
        <w:t>15</w:t>
      </w:r>
      <w:r>
        <w:fldChar w:fldCharType="end"/>
      </w:r>
    </w:p>
    <w:p w14:paraId="23B98BFC" w14:textId="755C67D7" w:rsidR="00E47781" w:rsidRDefault="00E47781">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_Toc176785794 \h </w:instrText>
      </w:r>
      <w:r>
        <w:fldChar w:fldCharType="separate"/>
      </w:r>
      <w:r>
        <w:t>15</w:t>
      </w:r>
      <w:r>
        <w:fldChar w:fldCharType="end"/>
      </w:r>
    </w:p>
    <w:p w14:paraId="203C0430" w14:textId="1B1EB317" w:rsidR="00E47781" w:rsidRDefault="00E47781">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_Toc176785795 \h </w:instrText>
      </w:r>
      <w:r>
        <w:fldChar w:fldCharType="separate"/>
      </w:r>
      <w:r>
        <w:t>16</w:t>
      </w:r>
      <w:r>
        <w:fldChar w:fldCharType="end"/>
      </w:r>
    </w:p>
    <w:p w14:paraId="39795D69" w14:textId="4709972B" w:rsidR="00E47781" w:rsidRDefault="00E47781">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_Toc176785796 \h </w:instrText>
      </w:r>
      <w:r>
        <w:fldChar w:fldCharType="separate"/>
      </w:r>
      <w:r>
        <w:t>16</w:t>
      </w:r>
      <w:r>
        <w:fldChar w:fldCharType="end"/>
      </w:r>
    </w:p>
    <w:p w14:paraId="000152ED" w14:textId="18C81EB6" w:rsidR="00E47781" w:rsidRDefault="00E47781">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_Toc176785797 \h </w:instrText>
      </w:r>
      <w:r>
        <w:fldChar w:fldCharType="separate"/>
      </w:r>
      <w:r>
        <w:t>16</w:t>
      </w:r>
      <w:r>
        <w:fldChar w:fldCharType="end"/>
      </w:r>
    </w:p>
    <w:p w14:paraId="4DD6F00A" w14:textId="45E9441B" w:rsidR="00E47781" w:rsidRDefault="00E47781">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_Toc176785798 \h </w:instrText>
      </w:r>
      <w:r>
        <w:fldChar w:fldCharType="separate"/>
      </w:r>
      <w:r>
        <w:t>16</w:t>
      </w:r>
      <w:r>
        <w:fldChar w:fldCharType="end"/>
      </w:r>
    </w:p>
    <w:p w14:paraId="49C39456" w14:textId="3F46F166" w:rsidR="00E47781" w:rsidRDefault="00E47781">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_Toc176785799 \h </w:instrText>
      </w:r>
      <w:r>
        <w:fldChar w:fldCharType="separate"/>
      </w:r>
      <w:r>
        <w:t>17</w:t>
      </w:r>
      <w:r>
        <w:fldChar w:fldCharType="end"/>
      </w:r>
    </w:p>
    <w:p w14:paraId="6F1E93BC" w14:textId="32159B92" w:rsidR="00E47781" w:rsidRDefault="00E47781">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_Toc176785800 \h </w:instrText>
      </w:r>
      <w:r>
        <w:fldChar w:fldCharType="separate"/>
      </w:r>
      <w:r>
        <w:t>18</w:t>
      </w:r>
      <w:r>
        <w:fldChar w:fldCharType="end"/>
      </w:r>
    </w:p>
    <w:p w14:paraId="0316941A" w14:textId="41EFC8B6" w:rsidR="00E47781" w:rsidRDefault="00E47781">
      <w:pPr>
        <w:pStyle w:val="TOC1"/>
        <w:rPr>
          <w:rFonts w:asciiTheme="minorHAnsi" w:hAnsiTheme="minorHAnsi" w:cstheme="minorBidi"/>
          <w:kern w:val="2"/>
          <w:sz w:val="24"/>
          <w:szCs w:val="24"/>
          <w:lang w:eastAsia="en-GB"/>
          <w14:ligatures w14:val="standardContextual"/>
        </w:rPr>
      </w:pPr>
      <w:r w:rsidRPr="00523D1A">
        <w:rPr>
          <w:rFonts w:eastAsia="Malgun Gothic"/>
        </w:rPr>
        <w:t>A.1</w:t>
      </w:r>
      <w:r>
        <w:rPr>
          <w:rFonts w:asciiTheme="minorHAnsi" w:hAnsiTheme="minorHAnsi" w:cstheme="minorBidi"/>
          <w:kern w:val="2"/>
          <w:sz w:val="24"/>
          <w:szCs w:val="24"/>
          <w:lang w:eastAsia="en-GB"/>
          <w14:ligatures w14:val="standardContextual"/>
        </w:rPr>
        <w:tab/>
      </w:r>
      <w:r w:rsidRPr="00523D1A">
        <w:rPr>
          <w:rFonts w:eastAsia="Malgun Gothic"/>
        </w:rPr>
        <w:t>General</w:t>
      </w:r>
      <w:r>
        <w:tab/>
      </w:r>
      <w:r>
        <w:fldChar w:fldCharType="begin"/>
      </w:r>
      <w:r>
        <w:instrText xml:space="preserve"> PAGEREF _Toc176785801 \h </w:instrText>
      </w:r>
      <w:r>
        <w:fldChar w:fldCharType="separate"/>
      </w:r>
      <w:r>
        <w:t>18</w:t>
      </w:r>
      <w:r>
        <w:fldChar w:fldCharType="end"/>
      </w:r>
    </w:p>
    <w:p w14:paraId="143C6637" w14:textId="2590955D" w:rsidR="00E47781" w:rsidRDefault="00E47781">
      <w:pPr>
        <w:pStyle w:val="TOC1"/>
        <w:rPr>
          <w:rFonts w:asciiTheme="minorHAnsi" w:hAnsiTheme="minorHAnsi" w:cstheme="minorBidi"/>
          <w:kern w:val="2"/>
          <w:sz w:val="24"/>
          <w:szCs w:val="24"/>
          <w:lang w:eastAsia="en-GB"/>
          <w14:ligatures w14:val="standardContextual"/>
        </w:rPr>
      </w:pPr>
      <w:r w:rsidRPr="00523D1A">
        <w:rPr>
          <w:rFonts w:eastAsia="Malgun Gothic"/>
        </w:rPr>
        <w:t>A.2</w:t>
      </w:r>
      <w:r>
        <w:rPr>
          <w:rFonts w:asciiTheme="minorHAnsi" w:hAnsiTheme="minorHAnsi" w:cstheme="minorBidi"/>
          <w:kern w:val="2"/>
          <w:sz w:val="24"/>
          <w:szCs w:val="24"/>
          <w:lang w:eastAsia="en-GB"/>
          <w14:ligatures w14:val="standardContextual"/>
        </w:rPr>
        <w:tab/>
      </w:r>
      <w:r w:rsidRPr="00523D1A">
        <w:rPr>
          <w:rFonts w:eastAsia="Malgun Gothic"/>
        </w:rPr>
        <w:t>Multi-Probe Anechoic Chamber (MPAC)</w:t>
      </w:r>
      <w:r>
        <w:tab/>
      </w:r>
      <w:r>
        <w:fldChar w:fldCharType="begin"/>
      </w:r>
      <w:r>
        <w:instrText xml:space="preserve"> PAGEREF _Toc176785802 \h </w:instrText>
      </w:r>
      <w:r>
        <w:fldChar w:fldCharType="separate"/>
      </w:r>
      <w:r>
        <w:t>18</w:t>
      </w:r>
      <w:r>
        <w:fldChar w:fldCharType="end"/>
      </w:r>
    </w:p>
    <w:p w14:paraId="6C2A0B5F" w14:textId="4F5C2CB5"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Malgun Gothic"/>
        </w:rPr>
        <w:t>A.2.1</w:t>
      </w:r>
      <w:r>
        <w:rPr>
          <w:rFonts w:asciiTheme="minorHAnsi" w:hAnsiTheme="minorHAnsi" w:cstheme="minorBidi"/>
          <w:kern w:val="2"/>
          <w:sz w:val="24"/>
          <w:szCs w:val="24"/>
          <w:lang w:eastAsia="en-GB"/>
          <w14:ligatures w14:val="standardContextual"/>
        </w:rPr>
        <w:tab/>
      </w:r>
      <w:r w:rsidRPr="00523D1A">
        <w:rPr>
          <w:rFonts w:eastAsia="Malgun Gothic"/>
        </w:rPr>
        <w:t>System setup</w:t>
      </w:r>
      <w:r>
        <w:tab/>
      </w:r>
      <w:r>
        <w:fldChar w:fldCharType="begin"/>
      </w:r>
      <w:r>
        <w:instrText xml:space="preserve"> PAGEREF _Toc176785803 \h </w:instrText>
      </w:r>
      <w:r>
        <w:fldChar w:fldCharType="separate"/>
      </w:r>
      <w:r>
        <w:t>18</w:t>
      </w:r>
      <w:r>
        <w:fldChar w:fldCharType="end"/>
      </w:r>
    </w:p>
    <w:p w14:paraId="24031F9E" w14:textId="62193D44"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Malgun Gothic"/>
        </w:rPr>
        <w:t>A.2.2</w:t>
      </w:r>
      <w:r>
        <w:rPr>
          <w:rFonts w:asciiTheme="minorHAnsi" w:hAnsiTheme="minorHAnsi" w:cstheme="minorBidi"/>
          <w:kern w:val="2"/>
          <w:sz w:val="24"/>
          <w:szCs w:val="24"/>
          <w:lang w:eastAsia="en-GB"/>
          <w14:ligatures w14:val="standardContextual"/>
        </w:rPr>
        <w:tab/>
      </w:r>
      <w:r w:rsidRPr="00523D1A">
        <w:rPr>
          <w:rFonts w:eastAsia="Malgun Gothic"/>
        </w:rPr>
        <w:t>Calibration procedure</w:t>
      </w:r>
      <w:r>
        <w:tab/>
      </w:r>
      <w:r>
        <w:fldChar w:fldCharType="begin"/>
      </w:r>
      <w:r>
        <w:instrText xml:space="preserve"> PAGEREF _Toc176785804 \h </w:instrText>
      </w:r>
      <w:r>
        <w:fldChar w:fldCharType="separate"/>
      </w:r>
      <w:r>
        <w:t>19</w:t>
      </w:r>
      <w:r>
        <w:fldChar w:fldCharType="end"/>
      </w:r>
    </w:p>
    <w:p w14:paraId="26E0BDA7" w14:textId="5613BB5C"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Malgun Gothic"/>
        </w:rPr>
        <w:t>A.2.3</w:t>
      </w:r>
      <w:r>
        <w:rPr>
          <w:rFonts w:asciiTheme="minorHAnsi" w:hAnsiTheme="minorHAnsi" w:cstheme="minorBidi"/>
          <w:kern w:val="2"/>
          <w:sz w:val="24"/>
          <w:szCs w:val="24"/>
          <w:lang w:eastAsia="en-GB"/>
          <w14:ligatures w14:val="standardContextual"/>
        </w:rPr>
        <w:tab/>
      </w:r>
      <w:r w:rsidRPr="00523D1A">
        <w:rPr>
          <w:rFonts w:eastAsia="Malgun Gothic"/>
        </w:rPr>
        <w:t>Test procedure</w:t>
      </w:r>
      <w:r>
        <w:tab/>
      </w:r>
      <w:r>
        <w:fldChar w:fldCharType="begin"/>
      </w:r>
      <w:r>
        <w:instrText xml:space="preserve"> PAGEREF _Toc176785805 \h </w:instrText>
      </w:r>
      <w:r>
        <w:fldChar w:fldCharType="separate"/>
      </w:r>
      <w:r>
        <w:t>19</w:t>
      </w:r>
      <w:r>
        <w:fldChar w:fldCharType="end"/>
      </w:r>
    </w:p>
    <w:p w14:paraId="16D86D90" w14:textId="785EC906"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Malgun Gothic"/>
        </w:rPr>
        <w:t>A.2.4</w:t>
      </w:r>
      <w:r>
        <w:rPr>
          <w:rFonts w:asciiTheme="minorHAnsi" w:hAnsiTheme="minorHAnsi" w:cstheme="minorBidi"/>
          <w:kern w:val="2"/>
          <w:sz w:val="24"/>
          <w:szCs w:val="24"/>
          <w:lang w:eastAsia="en-GB"/>
          <w14:ligatures w14:val="standardContextual"/>
        </w:rPr>
        <w:tab/>
      </w:r>
      <w:r w:rsidRPr="00523D1A">
        <w:rPr>
          <w:rFonts w:eastAsia="Malgun Gothic"/>
        </w:rPr>
        <w:t>Minimum Range Length</w:t>
      </w:r>
      <w:r>
        <w:tab/>
      </w:r>
      <w:r>
        <w:fldChar w:fldCharType="begin"/>
      </w:r>
      <w:r>
        <w:instrText xml:space="preserve"> PAGEREF _Toc176785806 \h </w:instrText>
      </w:r>
      <w:r>
        <w:fldChar w:fldCharType="separate"/>
      </w:r>
      <w:r>
        <w:t>20</w:t>
      </w:r>
      <w:r>
        <w:fldChar w:fldCharType="end"/>
      </w:r>
    </w:p>
    <w:p w14:paraId="07EFE224" w14:textId="2C55225F"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523D1A">
        <w:rPr>
          <w:rFonts w:eastAsia="Malgun Gothic"/>
        </w:rPr>
        <w:t xml:space="preserve"> of FR1 MPAC system</w:t>
      </w:r>
      <w:r>
        <w:tab/>
      </w:r>
      <w:r>
        <w:fldChar w:fldCharType="begin"/>
      </w:r>
      <w:r>
        <w:instrText xml:space="preserve"> PAGEREF _Toc176785807 \h </w:instrText>
      </w:r>
      <w:r>
        <w:fldChar w:fldCharType="separate"/>
      </w:r>
      <w:r>
        <w:t>20</w:t>
      </w:r>
      <w:r>
        <w:fldChar w:fldCharType="end"/>
      </w:r>
    </w:p>
    <w:p w14:paraId="18C334BB" w14:textId="43DE76B9" w:rsidR="00E47781" w:rsidRDefault="00E47781">
      <w:pPr>
        <w:pStyle w:val="TOC1"/>
        <w:rPr>
          <w:rFonts w:asciiTheme="minorHAnsi" w:hAnsiTheme="minorHAnsi" w:cstheme="minorBidi"/>
          <w:kern w:val="2"/>
          <w:sz w:val="24"/>
          <w:szCs w:val="24"/>
          <w:lang w:eastAsia="en-GB"/>
          <w14:ligatures w14:val="standardContextual"/>
        </w:rPr>
      </w:pPr>
      <w:r w:rsidRPr="00523D1A">
        <w:rPr>
          <w:rFonts w:eastAsia="Malgun Gothic"/>
        </w:rPr>
        <w:t>A.3</w:t>
      </w:r>
      <w:r>
        <w:rPr>
          <w:rFonts w:asciiTheme="minorHAnsi" w:hAnsiTheme="minorHAnsi" w:cstheme="minorBidi"/>
          <w:kern w:val="2"/>
          <w:sz w:val="24"/>
          <w:szCs w:val="24"/>
          <w:lang w:eastAsia="en-GB"/>
          <w14:ligatures w14:val="standardContextual"/>
        </w:rPr>
        <w:tab/>
      </w:r>
      <w:r w:rsidRPr="00523D1A">
        <w:rPr>
          <w:rFonts w:eastAsia="Malgun Gothic"/>
        </w:rPr>
        <w:t>EUT positioning</w:t>
      </w:r>
      <w:r>
        <w:tab/>
      </w:r>
      <w:r>
        <w:fldChar w:fldCharType="begin"/>
      </w:r>
      <w:r>
        <w:instrText xml:space="preserve"> PAGEREF _Toc176785808 \h </w:instrText>
      </w:r>
      <w:r>
        <w:fldChar w:fldCharType="separate"/>
      </w:r>
      <w:r>
        <w:t>21</w:t>
      </w:r>
      <w:r>
        <w:fldChar w:fldCharType="end"/>
      </w:r>
    </w:p>
    <w:p w14:paraId="13CA9F83" w14:textId="3BAE8613" w:rsidR="00E47781" w:rsidRDefault="00E47781">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_Toc176785809 \h </w:instrText>
      </w:r>
      <w:r>
        <w:fldChar w:fldCharType="separate"/>
      </w:r>
      <w:r>
        <w:t>24</w:t>
      </w:r>
      <w:r>
        <w:fldChar w:fldCharType="end"/>
      </w:r>
    </w:p>
    <w:p w14:paraId="5F561332" w14:textId="71E638E9" w:rsidR="00E47781" w:rsidRDefault="00E47781">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_Toc176785810 \h </w:instrText>
      </w:r>
      <w:r>
        <w:fldChar w:fldCharType="separate"/>
      </w:r>
      <w:r>
        <w:t>24</w:t>
      </w:r>
      <w:r>
        <w:fldChar w:fldCharType="end"/>
      </w:r>
    </w:p>
    <w:p w14:paraId="042B3E42" w14:textId="37003561" w:rsidR="00E47781" w:rsidRDefault="00E47781">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_Toc176785811 \h </w:instrText>
      </w:r>
      <w:r>
        <w:fldChar w:fldCharType="separate"/>
      </w:r>
      <w:r>
        <w:t>24</w:t>
      </w:r>
      <w:r>
        <w:fldChar w:fldCharType="end"/>
      </w:r>
    </w:p>
    <w:p w14:paraId="0A001C55" w14:textId="5D3EF3C8" w:rsidR="00E47781" w:rsidRDefault="00E47781">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_Toc176785812 \h </w:instrText>
      </w:r>
      <w:r>
        <w:fldChar w:fldCharType="separate"/>
      </w:r>
      <w:r>
        <w:t>24</w:t>
      </w:r>
      <w:r>
        <w:fldChar w:fldCharType="end"/>
      </w:r>
    </w:p>
    <w:p w14:paraId="414B9EC1" w14:textId="008663A7" w:rsidR="00E47781" w:rsidRDefault="00E47781">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_Toc176785813 \h </w:instrText>
      </w:r>
      <w:r>
        <w:fldChar w:fldCharType="separate"/>
      </w:r>
      <w:r>
        <w:t>26</w:t>
      </w:r>
      <w:r>
        <w:fldChar w:fldCharType="end"/>
      </w:r>
    </w:p>
    <w:p w14:paraId="0D161C98" w14:textId="5089D591" w:rsidR="00E47781" w:rsidRDefault="00E47781">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_Toc176785814 \h </w:instrText>
      </w:r>
      <w:r>
        <w:fldChar w:fldCharType="separate"/>
      </w:r>
      <w:r>
        <w:t>26</w:t>
      </w:r>
      <w:r>
        <w:fldChar w:fldCharType="end"/>
      </w:r>
    </w:p>
    <w:p w14:paraId="2453BBD4" w14:textId="350DED1B" w:rsidR="00E47781" w:rsidRDefault="00E47781">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_Toc176785815 \h </w:instrText>
      </w:r>
      <w:r>
        <w:fldChar w:fldCharType="separate"/>
      </w:r>
      <w:r>
        <w:t>28</w:t>
      </w:r>
      <w:r>
        <w:fldChar w:fldCharType="end"/>
      </w:r>
    </w:p>
    <w:p w14:paraId="3B5967DE" w14:textId="620FB862"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B.2.5</w:t>
      </w:r>
      <w:r>
        <w:rPr>
          <w:rFonts w:asciiTheme="minorHAnsi" w:hAnsiTheme="minorHAnsi" w:cstheme="minorBidi"/>
          <w:kern w:val="2"/>
          <w:sz w:val="24"/>
          <w:szCs w:val="24"/>
          <w:lang w:eastAsia="en-GB"/>
          <w14:ligatures w14:val="standardContextual"/>
        </w:rPr>
        <w:tab/>
      </w:r>
      <w:r w:rsidRPr="00523D1A">
        <w:rPr>
          <w:rFonts w:eastAsia="Malgun Gothic"/>
          <w:iCs/>
        </w:rPr>
        <w:t xml:space="preserve">Preliminary </w:t>
      </w:r>
      <w:r w:rsidRPr="00523D1A">
        <w:rPr>
          <w:rFonts w:eastAsia="DengXian"/>
        </w:rPr>
        <w:t>MU of FR2 3D-MPAC system</w:t>
      </w:r>
      <w:r>
        <w:tab/>
      </w:r>
      <w:r>
        <w:fldChar w:fldCharType="begin"/>
      </w:r>
      <w:r>
        <w:instrText xml:space="preserve"> PAGEREF _Toc176785816 \h </w:instrText>
      </w:r>
      <w:r>
        <w:fldChar w:fldCharType="separate"/>
      </w:r>
      <w:r>
        <w:t>29</w:t>
      </w:r>
      <w:r>
        <w:fldChar w:fldCharType="end"/>
      </w:r>
    </w:p>
    <w:p w14:paraId="6FF27DCC" w14:textId="02AF0152"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B.2.6</w:t>
      </w:r>
      <w:r>
        <w:rPr>
          <w:rFonts w:asciiTheme="minorHAnsi" w:hAnsiTheme="minorHAnsi" w:cstheme="minorBidi"/>
          <w:kern w:val="2"/>
          <w:sz w:val="24"/>
          <w:szCs w:val="24"/>
          <w:lang w:eastAsia="en-GB"/>
          <w14:ligatures w14:val="standardContextual"/>
        </w:rPr>
        <w:tab/>
      </w:r>
      <w:r w:rsidRPr="00523D1A">
        <w:rPr>
          <w:rFonts w:eastAsia="DengXian"/>
        </w:rPr>
        <w:t>Sample Device Orientations for Selected Test Points</w:t>
      </w:r>
      <w:r>
        <w:tab/>
      </w:r>
      <w:r>
        <w:fldChar w:fldCharType="begin"/>
      </w:r>
      <w:r>
        <w:instrText xml:space="preserve"> PAGEREF _Toc176785817 \h </w:instrText>
      </w:r>
      <w:r>
        <w:fldChar w:fldCharType="separate"/>
      </w:r>
      <w:r>
        <w:t>30</w:t>
      </w:r>
      <w:r>
        <w:fldChar w:fldCharType="end"/>
      </w:r>
    </w:p>
    <w:p w14:paraId="44D0E642" w14:textId="21F4EA83" w:rsidR="00E47781" w:rsidRDefault="00E47781">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_Toc176785818 \h </w:instrText>
      </w:r>
      <w:r>
        <w:fldChar w:fldCharType="separate"/>
      </w:r>
      <w:r>
        <w:t>33</w:t>
      </w:r>
      <w:r>
        <w:fldChar w:fldCharType="end"/>
      </w:r>
    </w:p>
    <w:p w14:paraId="1D1E423A" w14:textId="5CD1A4AC" w:rsidR="00E47781" w:rsidRDefault="00E47781">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_Toc176785819 \h </w:instrText>
      </w:r>
      <w:r>
        <w:fldChar w:fldCharType="separate"/>
      </w:r>
      <w:r>
        <w:t>34</w:t>
      </w:r>
      <w:r>
        <w:fldChar w:fldCharType="end"/>
      </w:r>
    </w:p>
    <w:p w14:paraId="2CDF7327" w14:textId="34275C44" w:rsidR="00E47781" w:rsidRDefault="00E47781">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_Toc176785820 \h </w:instrText>
      </w:r>
      <w:r>
        <w:fldChar w:fldCharType="separate"/>
      </w:r>
      <w:r>
        <w:t>34</w:t>
      </w:r>
      <w:r>
        <w:fldChar w:fldCharType="end"/>
      </w:r>
    </w:p>
    <w:p w14:paraId="13516EF8" w14:textId="21C7497F" w:rsidR="00E47781" w:rsidRDefault="00E47781">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_Toc176785821 \h </w:instrText>
      </w:r>
      <w:r>
        <w:fldChar w:fldCharType="separate"/>
      </w:r>
      <w:r>
        <w:t>35</w:t>
      </w:r>
      <w:r>
        <w:fldChar w:fldCharType="end"/>
      </w:r>
    </w:p>
    <w:p w14:paraId="361AE4BB" w14:textId="192010AD" w:rsidR="00E47781" w:rsidRDefault="00E47781">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_Toc176785822 \h </w:instrText>
      </w:r>
      <w:r>
        <w:fldChar w:fldCharType="separate"/>
      </w:r>
      <w:r>
        <w:t>36</w:t>
      </w:r>
      <w:r>
        <w:fldChar w:fldCharType="end"/>
      </w:r>
    </w:p>
    <w:p w14:paraId="40C59C18" w14:textId="51506C9C" w:rsidR="00E47781" w:rsidRDefault="00E47781">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_Toc176785823 \h </w:instrText>
      </w:r>
      <w:r>
        <w:fldChar w:fldCharType="separate"/>
      </w:r>
      <w:r>
        <w:t>36</w:t>
      </w:r>
      <w:r>
        <w:fldChar w:fldCharType="end"/>
      </w:r>
    </w:p>
    <w:p w14:paraId="78022D77" w14:textId="252620F2" w:rsidR="00E47781" w:rsidRDefault="00E47781">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_Toc176785824 \h </w:instrText>
      </w:r>
      <w:r>
        <w:fldChar w:fldCharType="separate"/>
      </w:r>
      <w:r>
        <w:t>37</w:t>
      </w:r>
      <w:r>
        <w:fldChar w:fldCharType="end"/>
      </w:r>
    </w:p>
    <w:p w14:paraId="06972BE4" w14:textId="68F1A25F" w:rsidR="00E47781" w:rsidRDefault="00E47781">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_Toc176785825 \h </w:instrText>
      </w:r>
      <w:r>
        <w:fldChar w:fldCharType="separate"/>
      </w:r>
      <w:r>
        <w:t>40</w:t>
      </w:r>
      <w:r>
        <w:fldChar w:fldCharType="end"/>
      </w:r>
    </w:p>
    <w:p w14:paraId="707B6E77" w14:textId="34899E3B" w:rsidR="00E47781" w:rsidRDefault="00E47781">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_Toc176785826 \h </w:instrText>
      </w:r>
      <w:r>
        <w:fldChar w:fldCharType="separate"/>
      </w:r>
      <w:r>
        <w:t>43</w:t>
      </w:r>
      <w:r>
        <w:fldChar w:fldCharType="end"/>
      </w:r>
    </w:p>
    <w:p w14:paraId="4A49C49D" w14:textId="3A2B273A" w:rsidR="00E47781" w:rsidRDefault="00E47781">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_Toc176785827 \h </w:instrText>
      </w:r>
      <w:r>
        <w:fldChar w:fldCharType="separate"/>
      </w:r>
      <w:r>
        <w:t>50</w:t>
      </w:r>
      <w:r>
        <w:fldChar w:fldCharType="end"/>
      </w:r>
    </w:p>
    <w:p w14:paraId="0B089EC5" w14:textId="7F3388B8" w:rsidR="00E47781" w:rsidRDefault="00E47781">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_Toc176785828 \h </w:instrText>
      </w:r>
      <w:r>
        <w:fldChar w:fldCharType="separate"/>
      </w:r>
      <w:r>
        <w:t>52</w:t>
      </w:r>
      <w:r>
        <w:fldChar w:fldCharType="end"/>
      </w:r>
    </w:p>
    <w:p w14:paraId="64BF95F9" w14:textId="2A99D698" w:rsidR="00E47781" w:rsidRDefault="00E47781">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_Toc176785829 \h </w:instrText>
      </w:r>
      <w:r>
        <w:fldChar w:fldCharType="separate"/>
      </w:r>
      <w:r>
        <w:t>54</w:t>
      </w:r>
      <w:r>
        <w:fldChar w:fldCharType="end"/>
      </w:r>
    </w:p>
    <w:p w14:paraId="24E96A51" w14:textId="1D35BCF5"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C.4.1</w:t>
      </w:r>
      <w:r>
        <w:rPr>
          <w:rFonts w:asciiTheme="minorHAnsi" w:hAnsiTheme="minorHAnsi" w:cstheme="minorBidi"/>
          <w:kern w:val="2"/>
          <w:sz w:val="24"/>
          <w:szCs w:val="24"/>
          <w:lang w:eastAsia="en-GB"/>
          <w14:ligatures w14:val="standardContextual"/>
        </w:rPr>
        <w:tab/>
      </w:r>
      <w:r w:rsidRPr="00523D1A">
        <w:rPr>
          <w:rFonts w:eastAsia="DengXian"/>
        </w:rPr>
        <w:t>General</w:t>
      </w:r>
      <w:r>
        <w:tab/>
      </w:r>
      <w:r>
        <w:fldChar w:fldCharType="begin"/>
      </w:r>
      <w:r>
        <w:instrText xml:space="preserve"> PAGEREF _Toc176785830 \h </w:instrText>
      </w:r>
      <w:r>
        <w:fldChar w:fldCharType="separate"/>
      </w:r>
      <w:r>
        <w:t>54</w:t>
      </w:r>
      <w:r>
        <w:fldChar w:fldCharType="end"/>
      </w:r>
    </w:p>
    <w:p w14:paraId="29A07EBE" w14:textId="63635A4B"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C.4.2</w:t>
      </w:r>
      <w:r>
        <w:rPr>
          <w:rFonts w:asciiTheme="minorHAnsi" w:hAnsiTheme="minorHAnsi" w:cstheme="minorBidi"/>
          <w:kern w:val="2"/>
          <w:sz w:val="24"/>
          <w:szCs w:val="24"/>
          <w:lang w:eastAsia="en-GB"/>
          <w14:ligatures w14:val="standardContextual"/>
        </w:rPr>
        <w:tab/>
      </w:r>
      <w:r w:rsidRPr="00523D1A">
        <w:rPr>
          <w:rFonts w:eastAsia="DengXian"/>
        </w:rPr>
        <w:t>Pass/Fail Criteria of PDP</w:t>
      </w:r>
      <w:r>
        <w:tab/>
      </w:r>
      <w:r>
        <w:fldChar w:fldCharType="begin"/>
      </w:r>
      <w:r>
        <w:instrText xml:space="preserve"> PAGEREF _Toc176785831 \h </w:instrText>
      </w:r>
      <w:r>
        <w:fldChar w:fldCharType="separate"/>
      </w:r>
      <w:r>
        <w:t>54</w:t>
      </w:r>
      <w:r>
        <w:fldChar w:fldCharType="end"/>
      </w:r>
    </w:p>
    <w:p w14:paraId="0D2B0649" w14:textId="5D152765"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C.4.3</w:t>
      </w:r>
      <w:r>
        <w:rPr>
          <w:rFonts w:asciiTheme="minorHAnsi" w:hAnsiTheme="minorHAnsi" w:cstheme="minorBidi"/>
          <w:kern w:val="2"/>
          <w:sz w:val="24"/>
          <w:szCs w:val="24"/>
          <w:lang w:eastAsia="en-GB"/>
          <w14:ligatures w14:val="standardContextual"/>
        </w:rPr>
        <w:tab/>
      </w:r>
      <w:r w:rsidRPr="00523D1A">
        <w:rPr>
          <w:rFonts w:eastAsia="DengXian"/>
        </w:rPr>
        <w:t>Pass/Fail Criteria of Doppler/Temporal correlation</w:t>
      </w:r>
      <w:r>
        <w:tab/>
      </w:r>
      <w:r>
        <w:fldChar w:fldCharType="begin"/>
      </w:r>
      <w:r>
        <w:instrText xml:space="preserve"> PAGEREF _Toc176785832 \h </w:instrText>
      </w:r>
      <w:r>
        <w:fldChar w:fldCharType="separate"/>
      </w:r>
      <w:r>
        <w:t>54</w:t>
      </w:r>
      <w:r>
        <w:fldChar w:fldCharType="end"/>
      </w:r>
    </w:p>
    <w:p w14:paraId="469CC808" w14:textId="03ACBC4E"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C.4.4</w:t>
      </w:r>
      <w:r>
        <w:rPr>
          <w:rFonts w:asciiTheme="minorHAnsi" w:hAnsiTheme="minorHAnsi" w:cstheme="minorBidi"/>
          <w:kern w:val="2"/>
          <w:sz w:val="24"/>
          <w:szCs w:val="24"/>
          <w:lang w:eastAsia="en-GB"/>
          <w14:ligatures w14:val="standardContextual"/>
        </w:rPr>
        <w:tab/>
      </w:r>
      <w:r w:rsidRPr="00523D1A">
        <w:rPr>
          <w:rFonts w:eastAsia="DengXian"/>
        </w:rPr>
        <w:t>Pass/Fail Criteria of Spatial correlation</w:t>
      </w:r>
      <w:r>
        <w:tab/>
      </w:r>
      <w:r>
        <w:fldChar w:fldCharType="begin"/>
      </w:r>
      <w:r>
        <w:instrText xml:space="preserve"> PAGEREF _Toc176785833 \h </w:instrText>
      </w:r>
      <w:r>
        <w:fldChar w:fldCharType="separate"/>
      </w:r>
      <w:r>
        <w:t>56</w:t>
      </w:r>
      <w:r>
        <w:fldChar w:fldCharType="end"/>
      </w:r>
    </w:p>
    <w:p w14:paraId="07B2A683" w14:textId="2F0CF657"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C.4.5</w:t>
      </w:r>
      <w:r>
        <w:rPr>
          <w:rFonts w:asciiTheme="minorHAnsi" w:hAnsiTheme="minorHAnsi" w:cstheme="minorBidi"/>
          <w:kern w:val="2"/>
          <w:sz w:val="24"/>
          <w:szCs w:val="24"/>
          <w:lang w:eastAsia="en-GB"/>
          <w14:ligatures w14:val="standardContextual"/>
        </w:rPr>
        <w:tab/>
      </w:r>
      <w:r w:rsidRPr="00523D1A">
        <w:rPr>
          <w:rFonts w:eastAsia="DengXian"/>
        </w:rPr>
        <w:t>Pass/Fail Criteria of Cross-polarization</w:t>
      </w:r>
      <w:r>
        <w:tab/>
      </w:r>
      <w:r>
        <w:fldChar w:fldCharType="begin"/>
      </w:r>
      <w:r>
        <w:instrText xml:space="preserve"> PAGEREF _Toc176785834 \h </w:instrText>
      </w:r>
      <w:r>
        <w:fldChar w:fldCharType="separate"/>
      </w:r>
      <w:r>
        <w:t>59</w:t>
      </w:r>
      <w:r>
        <w:fldChar w:fldCharType="end"/>
      </w:r>
    </w:p>
    <w:p w14:paraId="6BAAADA1" w14:textId="0B7CD01D"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C.4.6</w:t>
      </w:r>
      <w:r>
        <w:rPr>
          <w:rFonts w:asciiTheme="minorHAnsi" w:hAnsiTheme="minorHAnsi" w:cstheme="minorBidi"/>
          <w:kern w:val="2"/>
          <w:sz w:val="24"/>
          <w:szCs w:val="24"/>
          <w:lang w:eastAsia="en-GB"/>
          <w14:ligatures w14:val="standardContextual"/>
        </w:rPr>
        <w:tab/>
      </w:r>
      <w:r w:rsidRPr="00523D1A">
        <w:rPr>
          <w:rFonts w:eastAsia="DengXian"/>
        </w:rPr>
        <w:t>Pass/Fail Criteria of Power validation</w:t>
      </w:r>
      <w:r>
        <w:tab/>
      </w:r>
      <w:r>
        <w:fldChar w:fldCharType="begin"/>
      </w:r>
      <w:r>
        <w:instrText xml:space="preserve"> PAGEREF _Toc176785835 \h </w:instrText>
      </w:r>
      <w:r>
        <w:fldChar w:fldCharType="separate"/>
      </w:r>
      <w:r>
        <w:t>59</w:t>
      </w:r>
      <w:r>
        <w:fldChar w:fldCharType="end"/>
      </w:r>
    </w:p>
    <w:p w14:paraId="0DD3E29E" w14:textId="29DD46DC" w:rsidR="00E47781" w:rsidRDefault="00E47781">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_Toc176785836 \h </w:instrText>
      </w:r>
      <w:r>
        <w:fldChar w:fldCharType="separate"/>
      </w:r>
      <w:r>
        <w:t>60</w:t>
      </w:r>
      <w:r>
        <w:fldChar w:fldCharType="end"/>
      </w:r>
    </w:p>
    <w:p w14:paraId="14A974E2" w14:textId="5FBBC60D" w:rsidR="00E47781" w:rsidRDefault="00E47781">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_Toc176785837 \h </w:instrText>
      </w:r>
      <w:r>
        <w:fldChar w:fldCharType="separate"/>
      </w:r>
      <w:r>
        <w:t>60</w:t>
      </w:r>
      <w:r>
        <w:fldChar w:fldCharType="end"/>
      </w:r>
    </w:p>
    <w:p w14:paraId="43F5BF65" w14:textId="6D1FC548" w:rsidR="00E47781" w:rsidRDefault="00E47781">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_Toc176785838 \h </w:instrText>
      </w:r>
      <w:r>
        <w:fldChar w:fldCharType="separate"/>
      </w:r>
      <w:r>
        <w:t>60</w:t>
      </w:r>
      <w:r>
        <w:fldChar w:fldCharType="end"/>
      </w:r>
    </w:p>
    <w:p w14:paraId="45BC4F7F" w14:textId="0FEC319A" w:rsidR="00E47781" w:rsidRDefault="00E47781">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_Toc176785839 \h </w:instrText>
      </w:r>
      <w:r>
        <w:fldChar w:fldCharType="separate"/>
      </w:r>
      <w:r>
        <w:t>61</w:t>
      </w:r>
      <w:r>
        <w:fldChar w:fldCharType="end"/>
      </w:r>
    </w:p>
    <w:p w14:paraId="644291C0" w14:textId="0C70E0EA" w:rsidR="00E47781" w:rsidRDefault="00E47781">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_Toc176785840 \h </w:instrText>
      </w:r>
      <w:r>
        <w:fldChar w:fldCharType="separate"/>
      </w:r>
      <w:r>
        <w:t>61</w:t>
      </w:r>
      <w:r>
        <w:fldChar w:fldCharType="end"/>
      </w:r>
    </w:p>
    <w:p w14:paraId="68DE720D" w14:textId="42CCF4E1" w:rsidR="00E47781" w:rsidRDefault="00E47781">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_Toc176785841 \h </w:instrText>
      </w:r>
      <w:r>
        <w:fldChar w:fldCharType="separate"/>
      </w:r>
      <w:r>
        <w:t>62</w:t>
      </w:r>
      <w:r>
        <w:fldChar w:fldCharType="end"/>
      </w:r>
    </w:p>
    <w:p w14:paraId="38CA4DDD" w14:textId="00E20E3F" w:rsidR="00E47781" w:rsidRDefault="00E47781">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_Toc176785842 \h </w:instrText>
      </w:r>
      <w:r>
        <w:fldChar w:fldCharType="separate"/>
      </w:r>
      <w:r>
        <w:t>63</w:t>
      </w:r>
      <w:r>
        <w:fldChar w:fldCharType="end"/>
      </w:r>
    </w:p>
    <w:p w14:paraId="4419FBC4" w14:textId="3852443D" w:rsidR="00E47781" w:rsidRDefault="00E47781">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_Toc176785843 \h </w:instrText>
      </w:r>
      <w:r>
        <w:fldChar w:fldCharType="separate"/>
      </w:r>
      <w:r>
        <w:t>65</w:t>
      </w:r>
      <w:r>
        <w:fldChar w:fldCharType="end"/>
      </w:r>
    </w:p>
    <w:p w14:paraId="33DC57EF" w14:textId="62E095DB" w:rsidR="00E47781" w:rsidRDefault="00E47781">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_Toc176785844 \h </w:instrText>
      </w:r>
      <w:r>
        <w:fldChar w:fldCharType="separate"/>
      </w:r>
      <w:r>
        <w:t>69</w:t>
      </w:r>
      <w:r>
        <w:fldChar w:fldCharType="end"/>
      </w:r>
    </w:p>
    <w:p w14:paraId="27263B7A" w14:textId="5AF064D8" w:rsidR="00E47781" w:rsidRDefault="00E47781">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_Toc176785845 \h </w:instrText>
      </w:r>
      <w:r>
        <w:fldChar w:fldCharType="separate"/>
      </w:r>
      <w:r>
        <w:t>70</w:t>
      </w:r>
      <w:r>
        <w:fldChar w:fldCharType="end"/>
      </w:r>
    </w:p>
    <w:p w14:paraId="00C46E06" w14:textId="3C76A23F" w:rsidR="00E47781" w:rsidRDefault="00E47781">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_Toc176785846 \h </w:instrText>
      </w:r>
      <w:r>
        <w:fldChar w:fldCharType="separate"/>
      </w:r>
      <w:r>
        <w:t>71</w:t>
      </w:r>
      <w:r>
        <w:fldChar w:fldCharType="end"/>
      </w:r>
    </w:p>
    <w:p w14:paraId="0ABD8039" w14:textId="7730717E" w:rsidR="00E47781" w:rsidRDefault="00E47781">
      <w:pPr>
        <w:pStyle w:val="TOC2"/>
        <w:rPr>
          <w:rFonts w:asciiTheme="minorHAnsi" w:hAnsiTheme="minorHAnsi" w:cstheme="minorBidi"/>
          <w:kern w:val="2"/>
          <w:sz w:val="24"/>
          <w:szCs w:val="24"/>
          <w:lang w:eastAsia="en-GB"/>
          <w14:ligatures w14:val="standardContextual"/>
        </w:rPr>
      </w:pPr>
      <w:r>
        <w:t>D</w:t>
      </w:r>
      <w:r w:rsidRPr="00523D1A">
        <w:rPr>
          <w:rFonts w:eastAsia="DengXian"/>
        </w:rPr>
        <w:t>.4.1</w:t>
      </w:r>
      <w:r>
        <w:rPr>
          <w:rFonts w:asciiTheme="minorHAnsi" w:hAnsiTheme="minorHAnsi" w:cstheme="minorBidi"/>
          <w:kern w:val="2"/>
          <w:sz w:val="24"/>
          <w:szCs w:val="24"/>
          <w:lang w:eastAsia="en-GB"/>
          <w14:ligatures w14:val="standardContextual"/>
        </w:rPr>
        <w:tab/>
      </w:r>
      <w:r w:rsidRPr="00523D1A">
        <w:rPr>
          <w:rFonts w:eastAsia="DengXian"/>
        </w:rPr>
        <w:t>General</w:t>
      </w:r>
      <w:r>
        <w:tab/>
      </w:r>
      <w:r>
        <w:fldChar w:fldCharType="begin"/>
      </w:r>
      <w:r>
        <w:instrText xml:space="preserve"> PAGEREF _Toc176785847 \h </w:instrText>
      </w:r>
      <w:r>
        <w:fldChar w:fldCharType="separate"/>
      </w:r>
      <w:r>
        <w:t>71</w:t>
      </w:r>
      <w:r>
        <w:fldChar w:fldCharType="end"/>
      </w:r>
    </w:p>
    <w:p w14:paraId="22ECCC59" w14:textId="027D6AD3"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D.4.2</w:t>
      </w:r>
      <w:r>
        <w:rPr>
          <w:rFonts w:asciiTheme="minorHAnsi" w:hAnsiTheme="minorHAnsi" w:cstheme="minorBidi"/>
          <w:kern w:val="2"/>
          <w:sz w:val="24"/>
          <w:szCs w:val="24"/>
          <w:lang w:eastAsia="en-GB"/>
          <w14:ligatures w14:val="standardContextual"/>
        </w:rPr>
        <w:tab/>
      </w:r>
      <w:r w:rsidRPr="00523D1A">
        <w:rPr>
          <w:rFonts w:eastAsia="DengXian"/>
        </w:rPr>
        <w:t>Pass/Fail Criteria of PDP</w:t>
      </w:r>
      <w:r>
        <w:tab/>
      </w:r>
      <w:r>
        <w:fldChar w:fldCharType="begin"/>
      </w:r>
      <w:r>
        <w:instrText xml:space="preserve"> PAGEREF _Toc176785848 \h </w:instrText>
      </w:r>
      <w:r>
        <w:fldChar w:fldCharType="separate"/>
      </w:r>
      <w:r>
        <w:t>71</w:t>
      </w:r>
      <w:r>
        <w:fldChar w:fldCharType="end"/>
      </w:r>
    </w:p>
    <w:p w14:paraId="716835CD" w14:textId="64021363"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D.4.3</w:t>
      </w:r>
      <w:r>
        <w:rPr>
          <w:rFonts w:asciiTheme="minorHAnsi" w:hAnsiTheme="minorHAnsi" w:cstheme="minorBidi"/>
          <w:kern w:val="2"/>
          <w:sz w:val="24"/>
          <w:szCs w:val="24"/>
          <w:lang w:eastAsia="en-GB"/>
          <w14:ligatures w14:val="standardContextual"/>
        </w:rPr>
        <w:tab/>
      </w:r>
      <w:r w:rsidRPr="00523D1A">
        <w:rPr>
          <w:rFonts w:eastAsia="DengXian"/>
        </w:rPr>
        <w:t>Pass/Fail Criteria of Doppler/Temporal correlation</w:t>
      </w:r>
      <w:r>
        <w:tab/>
      </w:r>
      <w:r>
        <w:fldChar w:fldCharType="begin"/>
      </w:r>
      <w:r>
        <w:instrText xml:space="preserve"> PAGEREF _Toc176785849 \h </w:instrText>
      </w:r>
      <w:r>
        <w:fldChar w:fldCharType="separate"/>
      </w:r>
      <w:r>
        <w:t>71</w:t>
      </w:r>
      <w:r>
        <w:fldChar w:fldCharType="end"/>
      </w:r>
    </w:p>
    <w:p w14:paraId="45E4FC43" w14:textId="7581AFC8"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D.4.4</w:t>
      </w:r>
      <w:r>
        <w:rPr>
          <w:rFonts w:asciiTheme="minorHAnsi" w:hAnsiTheme="minorHAnsi" w:cstheme="minorBidi"/>
          <w:kern w:val="2"/>
          <w:sz w:val="24"/>
          <w:szCs w:val="24"/>
          <w:lang w:eastAsia="en-GB"/>
          <w14:ligatures w14:val="standardContextual"/>
        </w:rPr>
        <w:tab/>
      </w:r>
      <w:r w:rsidRPr="00523D1A">
        <w:rPr>
          <w:rFonts w:eastAsia="DengXian"/>
        </w:rPr>
        <w:t>Pass/Fail Criteria of PSP</w:t>
      </w:r>
      <w:r>
        <w:tab/>
      </w:r>
      <w:r>
        <w:fldChar w:fldCharType="begin"/>
      </w:r>
      <w:r>
        <w:instrText xml:space="preserve"> PAGEREF _Toc176785850 \h </w:instrText>
      </w:r>
      <w:r>
        <w:fldChar w:fldCharType="separate"/>
      </w:r>
      <w:r>
        <w:t>72</w:t>
      </w:r>
      <w:r>
        <w:fldChar w:fldCharType="end"/>
      </w:r>
    </w:p>
    <w:p w14:paraId="7CAE5F18" w14:textId="2A6C4D13"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D.4.5</w:t>
      </w:r>
      <w:r>
        <w:rPr>
          <w:rFonts w:asciiTheme="minorHAnsi" w:hAnsiTheme="minorHAnsi" w:cstheme="minorBidi"/>
          <w:kern w:val="2"/>
          <w:sz w:val="24"/>
          <w:szCs w:val="24"/>
          <w:lang w:eastAsia="en-GB"/>
          <w14:ligatures w14:val="standardContextual"/>
        </w:rPr>
        <w:tab/>
      </w:r>
      <w:r w:rsidRPr="00523D1A">
        <w:rPr>
          <w:rFonts w:eastAsia="DengXian"/>
        </w:rPr>
        <w:t>Pass/Fail Criteria of Cross-polarization</w:t>
      </w:r>
      <w:r>
        <w:tab/>
      </w:r>
      <w:r>
        <w:fldChar w:fldCharType="begin"/>
      </w:r>
      <w:r>
        <w:instrText xml:space="preserve"> PAGEREF _Toc176785851 \h </w:instrText>
      </w:r>
      <w:r>
        <w:fldChar w:fldCharType="separate"/>
      </w:r>
      <w:r>
        <w:t>73</w:t>
      </w:r>
      <w:r>
        <w:fldChar w:fldCharType="end"/>
      </w:r>
    </w:p>
    <w:p w14:paraId="488303DE" w14:textId="6C4A3DB4" w:rsidR="00E47781" w:rsidRDefault="00E47781">
      <w:pPr>
        <w:pStyle w:val="TOC2"/>
        <w:rPr>
          <w:rFonts w:asciiTheme="minorHAnsi" w:hAnsiTheme="minorHAnsi" w:cstheme="minorBidi"/>
          <w:kern w:val="2"/>
          <w:sz w:val="24"/>
          <w:szCs w:val="24"/>
          <w:lang w:eastAsia="en-GB"/>
          <w14:ligatures w14:val="standardContextual"/>
        </w:rPr>
      </w:pPr>
      <w:r w:rsidRPr="00523D1A">
        <w:rPr>
          <w:rFonts w:eastAsia="DengXian"/>
        </w:rPr>
        <w:t>D.4.6</w:t>
      </w:r>
      <w:r>
        <w:rPr>
          <w:rFonts w:asciiTheme="minorHAnsi" w:hAnsiTheme="minorHAnsi" w:cstheme="minorBidi"/>
          <w:kern w:val="2"/>
          <w:sz w:val="24"/>
          <w:szCs w:val="24"/>
          <w:lang w:eastAsia="en-GB"/>
          <w14:ligatures w14:val="standardContextual"/>
        </w:rPr>
        <w:tab/>
      </w:r>
      <w:r w:rsidRPr="00523D1A">
        <w:rPr>
          <w:rFonts w:eastAsia="DengXian"/>
        </w:rPr>
        <w:t>Pass/Fail Criteria of Power validation</w:t>
      </w:r>
      <w:r>
        <w:tab/>
      </w:r>
      <w:r>
        <w:fldChar w:fldCharType="begin"/>
      </w:r>
      <w:r>
        <w:instrText xml:space="preserve"> PAGEREF _Toc176785852 \h </w:instrText>
      </w:r>
      <w:r>
        <w:fldChar w:fldCharType="separate"/>
      </w:r>
      <w:r>
        <w:t>73</w:t>
      </w:r>
      <w:r>
        <w:fldChar w:fldCharType="end"/>
      </w:r>
    </w:p>
    <w:p w14:paraId="65384811" w14:textId="5A31C046" w:rsidR="00E47781" w:rsidRDefault="00E47781">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_Toc176785853 \h </w:instrText>
      </w:r>
      <w:r>
        <w:fldChar w:fldCharType="separate"/>
      </w:r>
      <w:r>
        <w:t>74</w:t>
      </w:r>
      <w:r>
        <w:fldChar w:fldCharType="end"/>
      </w:r>
    </w:p>
    <w:p w14:paraId="3B31AE03" w14:textId="7D15387B" w:rsidR="00E47781" w:rsidRDefault="00E47781">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_Toc176785854 \h </w:instrText>
      </w:r>
      <w:r>
        <w:fldChar w:fldCharType="separate"/>
      </w:r>
      <w:r>
        <w:t>74</w:t>
      </w:r>
      <w:r>
        <w:fldChar w:fldCharType="end"/>
      </w:r>
    </w:p>
    <w:p w14:paraId="7BED69E6" w14:textId="5306020B" w:rsidR="00E47781" w:rsidRDefault="00E47781">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_Toc176785855 \h </w:instrText>
      </w:r>
      <w:r>
        <w:fldChar w:fldCharType="separate"/>
      </w:r>
      <w:r>
        <w:t>78</w:t>
      </w:r>
      <w:r>
        <w:fldChar w:fldCharType="end"/>
      </w:r>
    </w:p>
    <w:p w14:paraId="5E04A153" w14:textId="04E47D30" w:rsidR="00E47781" w:rsidRDefault="00E47781">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_Toc176785856 \h </w:instrText>
      </w:r>
      <w:r>
        <w:fldChar w:fldCharType="separate"/>
      </w:r>
      <w:r>
        <w:t>83</w:t>
      </w:r>
      <w:r>
        <w:fldChar w:fldCharType="end"/>
      </w:r>
    </w:p>
    <w:p w14:paraId="72ADE842" w14:textId="077944F5" w:rsidR="00E47781" w:rsidRDefault="00E47781">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_Toc176785857 \h </w:instrText>
      </w:r>
      <w:r>
        <w:fldChar w:fldCharType="separate"/>
      </w:r>
      <w:r>
        <w:t>83</w:t>
      </w:r>
      <w:r>
        <w:fldChar w:fldCharType="end"/>
      </w:r>
    </w:p>
    <w:p w14:paraId="14B41687" w14:textId="0E1AAC33" w:rsidR="00E47781" w:rsidRDefault="00E47781">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_Toc176785858 \h </w:instrText>
      </w:r>
      <w:r>
        <w:fldChar w:fldCharType="separate"/>
      </w:r>
      <w:r>
        <w:t>83</w:t>
      </w:r>
      <w:r>
        <w:fldChar w:fldCharType="end"/>
      </w:r>
    </w:p>
    <w:p w14:paraId="5BD0F7E8" w14:textId="6CE1BC43" w:rsidR="00E47781" w:rsidRDefault="00E47781">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_Toc176785859 \h </w:instrText>
      </w:r>
      <w:r>
        <w:fldChar w:fldCharType="separate"/>
      </w:r>
      <w:r>
        <w:t>83</w:t>
      </w:r>
      <w:r>
        <w:fldChar w:fldCharType="end"/>
      </w:r>
    </w:p>
    <w:p w14:paraId="7AC36854" w14:textId="78ED5DA9" w:rsidR="00E47781" w:rsidRDefault="00E47781">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_Toc176785860 \h </w:instrText>
      </w:r>
      <w:r>
        <w:fldChar w:fldCharType="separate"/>
      </w:r>
      <w:r>
        <w:t>84</w:t>
      </w:r>
      <w:r>
        <w:fldChar w:fldCharType="end"/>
      </w:r>
    </w:p>
    <w:p w14:paraId="5B403601" w14:textId="292A1C89" w:rsidR="00080512" w:rsidRPr="004D3578" w:rsidRDefault="00E47781">
      <w: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p>
    <w:p w14:paraId="143A6435" w14:textId="77777777" w:rsidR="00080512" w:rsidRPr="004D3578" w:rsidRDefault="00080512">
      <w:r w:rsidRPr="004D3578">
        <w:t>This Technica</w:t>
      </w:r>
      <w:r w:rsidRPr="00DC71DD">
        <w:t xml:space="preserve">l </w:t>
      </w:r>
      <w:bookmarkStart w:id="28" w:name="spectype3"/>
      <w:r w:rsidRPr="00DC71DD">
        <w:t>Specification</w:t>
      </w:r>
      <w:bookmarkEnd w:id="28"/>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9" w:name="introduction"/>
      <w:bookmarkEnd w:id="29"/>
      <w:r w:rsidRPr="004D3578">
        <w:br w:type="page"/>
      </w:r>
      <w:bookmarkStart w:id="30" w:name="scope"/>
      <w:bookmarkStart w:id="31" w:name="_Toc97807401"/>
      <w:bookmarkStart w:id="32" w:name="_Toc106185624"/>
      <w:bookmarkStart w:id="33" w:name="_Toc114141513"/>
      <w:bookmarkStart w:id="34" w:name="_Toc121935118"/>
      <w:bookmarkStart w:id="35" w:name="_Toc124152136"/>
      <w:bookmarkStart w:id="36" w:name="_Toc137479580"/>
      <w:bookmarkStart w:id="37" w:name="_Toc138765449"/>
      <w:bookmarkStart w:id="38" w:name="_Toc145425857"/>
      <w:bookmarkStart w:id="39" w:name="_Toc155371654"/>
      <w:bookmarkStart w:id="40" w:name="_Toc161649031"/>
      <w:bookmarkStart w:id="41" w:name="_Toc161651953"/>
      <w:bookmarkStart w:id="42" w:name="_Toc169786356"/>
      <w:bookmarkStart w:id="43" w:name="_Toc176785778"/>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bookmarkEnd w:id="42"/>
      <w:bookmarkEnd w:id="4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4" w:name="references"/>
      <w:bookmarkStart w:id="45" w:name="_Toc97807402"/>
      <w:bookmarkStart w:id="46" w:name="_Toc106185625"/>
      <w:bookmarkStart w:id="47" w:name="_Toc114141514"/>
      <w:bookmarkStart w:id="48" w:name="_Toc121935119"/>
      <w:bookmarkStart w:id="49" w:name="_Toc124152137"/>
      <w:bookmarkStart w:id="50" w:name="_Toc137479581"/>
      <w:bookmarkStart w:id="51" w:name="_Toc138765450"/>
      <w:bookmarkStart w:id="52" w:name="_Toc145425858"/>
      <w:bookmarkStart w:id="53" w:name="_Toc155371655"/>
      <w:bookmarkStart w:id="54" w:name="_Toc161649032"/>
      <w:bookmarkStart w:id="55" w:name="_Toc161651954"/>
      <w:bookmarkStart w:id="56" w:name="_Toc169786357"/>
      <w:bookmarkStart w:id="57" w:name="_Toc176785779"/>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58" w:name="definitions"/>
      <w:bookmarkStart w:id="59" w:name="_Toc97807403"/>
      <w:bookmarkStart w:id="60" w:name="_Toc106185626"/>
      <w:bookmarkStart w:id="61" w:name="_Toc114141515"/>
      <w:bookmarkStart w:id="62" w:name="_Toc121935120"/>
      <w:bookmarkStart w:id="63" w:name="_Toc124152138"/>
      <w:bookmarkStart w:id="64" w:name="_Toc137479582"/>
      <w:bookmarkStart w:id="65" w:name="_Toc138765451"/>
      <w:bookmarkStart w:id="66" w:name="_Toc145425859"/>
      <w:bookmarkStart w:id="67" w:name="_Toc155371656"/>
      <w:bookmarkStart w:id="68" w:name="_Toc161649033"/>
      <w:bookmarkStart w:id="69" w:name="_Toc161651955"/>
      <w:bookmarkStart w:id="70" w:name="_Toc169786358"/>
      <w:bookmarkStart w:id="71" w:name="_Toc176785780"/>
      <w:bookmarkEnd w:id="58"/>
      <w:r w:rsidRPr="004D3578">
        <w:lastRenderedPageBreak/>
        <w:t>3</w:t>
      </w:r>
      <w:r w:rsidRPr="004D3578">
        <w:tab/>
        <w:t>Definitions</w:t>
      </w:r>
      <w:r w:rsidR="00602AEA">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3C09270B" w14:textId="77777777" w:rsidR="00080512" w:rsidRPr="004D3578" w:rsidRDefault="00080512">
      <w:pPr>
        <w:pStyle w:val="Heading2"/>
      </w:pPr>
      <w:bookmarkStart w:id="72" w:name="_Toc97807404"/>
      <w:bookmarkStart w:id="73" w:name="_Toc106185627"/>
      <w:bookmarkStart w:id="74" w:name="_Toc114141516"/>
      <w:bookmarkStart w:id="75" w:name="_Toc121935121"/>
      <w:bookmarkStart w:id="76" w:name="_Toc124152139"/>
      <w:bookmarkStart w:id="77" w:name="_Toc137479583"/>
      <w:bookmarkStart w:id="78" w:name="_Toc138765452"/>
      <w:bookmarkStart w:id="79" w:name="_Toc145425860"/>
      <w:bookmarkStart w:id="80" w:name="_Toc155371657"/>
      <w:bookmarkStart w:id="81" w:name="_Toc161649034"/>
      <w:bookmarkStart w:id="82" w:name="_Toc161651956"/>
      <w:bookmarkStart w:id="83" w:name="_Toc169786359"/>
      <w:bookmarkStart w:id="84" w:name="_Toc176785781"/>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bookmarkEnd w:id="83"/>
      <w:bookmarkEnd w:id="84"/>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85" w:name="_Toc97807405"/>
      <w:bookmarkStart w:id="86" w:name="_Toc106185628"/>
      <w:bookmarkStart w:id="87" w:name="_Toc114141517"/>
      <w:bookmarkStart w:id="88" w:name="_Toc121935122"/>
      <w:bookmarkStart w:id="89" w:name="_Toc124152140"/>
      <w:bookmarkStart w:id="90" w:name="_Toc137479584"/>
      <w:bookmarkStart w:id="91" w:name="_Toc138765453"/>
      <w:bookmarkStart w:id="92" w:name="_Toc145425861"/>
      <w:bookmarkStart w:id="93" w:name="_Toc155371658"/>
      <w:bookmarkStart w:id="94" w:name="_Toc161649035"/>
      <w:bookmarkStart w:id="95" w:name="_Toc161651957"/>
      <w:bookmarkStart w:id="96" w:name="_Toc169786360"/>
      <w:bookmarkStart w:id="97" w:name="_Toc176785782"/>
      <w:r w:rsidRPr="004D3578">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bookmarkEnd w:id="97"/>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98" w:name="_Toc97807406"/>
      <w:bookmarkStart w:id="99" w:name="_Toc106185629"/>
      <w:bookmarkStart w:id="100" w:name="_Toc114141518"/>
      <w:bookmarkStart w:id="101" w:name="_Toc121935123"/>
      <w:bookmarkStart w:id="102" w:name="_Toc124152141"/>
      <w:bookmarkStart w:id="103" w:name="_Toc137479585"/>
      <w:bookmarkStart w:id="104" w:name="_Toc138765454"/>
      <w:bookmarkStart w:id="105" w:name="_Toc145425862"/>
      <w:bookmarkStart w:id="106" w:name="_Toc155371659"/>
      <w:bookmarkStart w:id="107" w:name="_Toc161649036"/>
      <w:bookmarkStart w:id="108" w:name="_Toc161651958"/>
      <w:bookmarkStart w:id="109" w:name="_Toc169786361"/>
      <w:bookmarkStart w:id="110" w:name="_Toc17678578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1" w:name="clause4"/>
      <w:bookmarkStart w:id="112" w:name="_Toc97807407"/>
      <w:bookmarkStart w:id="113" w:name="_Toc106185630"/>
      <w:bookmarkStart w:id="114" w:name="_Toc114141519"/>
      <w:bookmarkStart w:id="115" w:name="_Toc121935124"/>
      <w:bookmarkStart w:id="116" w:name="_Toc124152142"/>
      <w:bookmarkStart w:id="117" w:name="_Toc137479586"/>
      <w:bookmarkStart w:id="118" w:name="_Toc138765455"/>
      <w:bookmarkStart w:id="119" w:name="_Toc145425863"/>
      <w:bookmarkStart w:id="120" w:name="_Toc155371660"/>
      <w:bookmarkStart w:id="121" w:name="_Toc161649037"/>
      <w:bookmarkStart w:id="122" w:name="_Toc161651959"/>
      <w:bookmarkStart w:id="123" w:name="_Toc169786362"/>
      <w:bookmarkStart w:id="124" w:name="_Toc176785784"/>
      <w:bookmarkEnd w:id="111"/>
      <w:r w:rsidRPr="004D3578">
        <w:t>4</w:t>
      </w:r>
      <w:r w:rsidRPr="004D3578">
        <w:tab/>
      </w:r>
      <w:r w:rsidR="008B3238" w:rsidRPr="008B3238">
        <w:t>General</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F9926D8" w14:textId="77777777" w:rsidR="00080512" w:rsidRPr="004D3578" w:rsidRDefault="00080512">
      <w:pPr>
        <w:pStyle w:val="Heading2"/>
      </w:pPr>
      <w:bookmarkStart w:id="125" w:name="_Toc97807408"/>
      <w:bookmarkStart w:id="126" w:name="_Toc106185631"/>
      <w:bookmarkStart w:id="127" w:name="_Toc114141520"/>
      <w:bookmarkStart w:id="128" w:name="_Toc121935125"/>
      <w:bookmarkStart w:id="129" w:name="_Toc124152143"/>
      <w:bookmarkStart w:id="130" w:name="_Toc137479587"/>
      <w:bookmarkStart w:id="131" w:name="_Toc138765456"/>
      <w:bookmarkStart w:id="132" w:name="_Toc145425864"/>
      <w:bookmarkStart w:id="133" w:name="_Toc155371661"/>
      <w:bookmarkStart w:id="134" w:name="_Toc161649038"/>
      <w:bookmarkStart w:id="135" w:name="_Toc161651960"/>
      <w:bookmarkStart w:id="136" w:name="_Toc169786363"/>
      <w:bookmarkStart w:id="137" w:name="_Toc176785785"/>
      <w:r w:rsidRPr="004D3578">
        <w:t>4.1</w:t>
      </w:r>
      <w:r w:rsidRPr="004D3578">
        <w:tab/>
      </w:r>
      <w:r w:rsidR="00485EEB" w:rsidRPr="00485EEB">
        <w:t>Relationship between minimum requirements and test requirements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38" w:name="_Toc97807409"/>
      <w:bookmarkStart w:id="139" w:name="_Toc106185632"/>
      <w:bookmarkStart w:id="140" w:name="_Toc114141521"/>
      <w:bookmarkStart w:id="141" w:name="_Toc121935126"/>
      <w:bookmarkStart w:id="142" w:name="_Toc124152144"/>
      <w:bookmarkStart w:id="143" w:name="_Toc137479588"/>
      <w:bookmarkStart w:id="144" w:name="_Toc138765457"/>
      <w:bookmarkStart w:id="145" w:name="_Toc145425865"/>
      <w:bookmarkStart w:id="146" w:name="_Toc155371662"/>
      <w:bookmarkStart w:id="147" w:name="_Toc161649039"/>
      <w:bookmarkStart w:id="148" w:name="_Toc161651961"/>
      <w:bookmarkStart w:id="149" w:name="_Toc169786364"/>
      <w:bookmarkStart w:id="150" w:name="_Toc176785786"/>
      <w:r w:rsidRPr="004D3578">
        <w:t>4.2</w:t>
      </w:r>
      <w:r w:rsidRPr="004D3578">
        <w:tab/>
      </w:r>
      <w:r w:rsidR="00485EEB" w:rsidRPr="00485EEB">
        <w:t>Applicability of minimum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51" w:name="_Toc155371663"/>
      <w:bookmarkStart w:id="152" w:name="_Toc161649040"/>
      <w:bookmarkStart w:id="153" w:name="_Toc161651962"/>
      <w:bookmarkStart w:id="154" w:name="_Toc169786365"/>
      <w:bookmarkStart w:id="155" w:name="_Toc176785787"/>
      <w:r w:rsidRPr="004D3578">
        <w:t>4.</w:t>
      </w:r>
      <w:r>
        <w:t>3</w:t>
      </w:r>
      <w:r w:rsidRPr="004D3578">
        <w:tab/>
      </w:r>
      <w:r w:rsidRPr="00AC4389">
        <w:t>Applicability rules for testing of SA and NSA UEs</w:t>
      </w:r>
      <w:bookmarkEnd w:id="151"/>
      <w:bookmarkEnd w:id="152"/>
      <w:bookmarkEnd w:id="153"/>
      <w:bookmarkEnd w:id="154"/>
      <w:bookmarkEnd w:id="155"/>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56" w:name="tsgNames"/>
      <w:bookmarkStart w:id="157" w:name="startOfAnnexes"/>
      <w:bookmarkStart w:id="158" w:name="_Toc97807410"/>
      <w:bookmarkStart w:id="159" w:name="_Toc106185633"/>
      <w:bookmarkStart w:id="160" w:name="_Toc114141522"/>
      <w:bookmarkStart w:id="161" w:name="_Toc121935127"/>
      <w:bookmarkStart w:id="162" w:name="_Toc124152145"/>
      <w:bookmarkStart w:id="163" w:name="_Toc137479589"/>
      <w:bookmarkStart w:id="164" w:name="_Toc138765458"/>
      <w:bookmarkStart w:id="165" w:name="_Toc145425866"/>
      <w:bookmarkStart w:id="166" w:name="_Toc155371664"/>
      <w:bookmarkStart w:id="167" w:name="_Toc161649041"/>
      <w:bookmarkStart w:id="168" w:name="_Toc161651963"/>
      <w:bookmarkStart w:id="169" w:name="_Toc169786366"/>
      <w:bookmarkStart w:id="170" w:name="_Toc176785788"/>
      <w:bookmarkEnd w:id="156"/>
      <w:bookmarkEnd w:id="157"/>
      <w:r>
        <w:lastRenderedPageBreak/>
        <w:t>5</w:t>
      </w:r>
      <w:r w:rsidRPr="004D3578">
        <w:tab/>
      </w:r>
      <w:r w:rsidRPr="00485EEB">
        <w:t>Frequency bands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2228E2A2" w14:textId="77777777" w:rsidR="00485EEB" w:rsidRPr="004D3578" w:rsidRDefault="00485EEB" w:rsidP="00485EEB">
      <w:pPr>
        <w:pStyle w:val="Heading2"/>
      </w:pPr>
      <w:bookmarkStart w:id="171" w:name="_Toc97807411"/>
      <w:bookmarkStart w:id="172" w:name="_Toc106185634"/>
      <w:bookmarkStart w:id="173" w:name="_Toc114141523"/>
      <w:bookmarkStart w:id="174" w:name="_Toc121935128"/>
      <w:bookmarkStart w:id="175" w:name="_Toc124152146"/>
      <w:bookmarkStart w:id="176" w:name="_Toc137479590"/>
      <w:bookmarkStart w:id="177" w:name="_Toc138765459"/>
      <w:bookmarkStart w:id="178" w:name="_Toc145425867"/>
      <w:bookmarkStart w:id="179" w:name="_Toc155371665"/>
      <w:bookmarkStart w:id="180" w:name="_Toc161649042"/>
      <w:bookmarkStart w:id="181" w:name="_Toc161651964"/>
      <w:bookmarkStart w:id="182" w:name="_Toc169786367"/>
      <w:bookmarkStart w:id="183" w:name="_Toc176785789"/>
      <w:r>
        <w:t>5</w:t>
      </w:r>
      <w:r w:rsidRPr="004D3578">
        <w:t>.1</w:t>
      </w:r>
      <w:r w:rsidRPr="004D3578">
        <w:tab/>
      </w:r>
      <w:r w:rsidRPr="00485EE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84" w:name="_Toc97807412"/>
      <w:bookmarkStart w:id="185"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86" w:name="_Toc114141524"/>
      <w:bookmarkStart w:id="187" w:name="_Toc121935129"/>
      <w:bookmarkStart w:id="188" w:name="_Toc124152147"/>
      <w:bookmarkStart w:id="189" w:name="_Toc137479591"/>
      <w:bookmarkStart w:id="190" w:name="_Toc138765460"/>
      <w:bookmarkStart w:id="191" w:name="_Toc145425868"/>
      <w:bookmarkStart w:id="192" w:name="_Toc155371666"/>
      <w:bookmarkStart w:id="193" w:name="_Toc161649043"/>
      <w:bookmarkStart w:id="194" w:name="_Toc161651965"/>
      <w:bookmarkStart w:id="195" w:name="_Toc169786368"/>
      <w:bookmarkStart w:id="196" w:name="_Toc176785790"/>
      <w:r>
        <w:t>5</w:t>
      </w:r>
      <w:r w:rsidRPr="004D3578">
        <w:t>.2</w:t>
      </w:r>
      <w:r w:rsidRPr="004D3578">
        <w:tab/>
      </w:r>
      <w:r w:rsidRPr="00485EEB">
        <w:t>Operating bands</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197" w:name="_Toc97807413"/>
      <w:bookmarkStart w:id="198" w:name="_Toc106185636"/>
      <w:bookmarkStart w:id="199" w:name="_Toc114141525"/>
      <w:bookmarkStart w:id="200" w:name="_Toc121935130"/>
      <w:bookmarkStart w:id="201" w:name="_Toc124152148"/>
      <w:bookmarkStart w:id="202" w:name="_Toc137479592"/>
      <w:bookmarkStart w:id="203" w:name="_Toc138765461"/>
      <w:bookmarkStart w:id="204" w:name="_Toc145425869"/>
      <w:bookmarkStart w:id="205" w:name="_Toc155371667"/>
      <w:bookmarkStart w:id="206" w:name="_Toc161649044"/>
      <w:bookmarkStart w:id="207" w:name="_Toc161651966"/>
      <w:bookmarkStart w:id="208" w:name="_Toc169786369"/>
      <w:bookmarkStart w:id="209" w:name="_Toc176785791"/>
      <w:r>
        <w:lastRenderedPageBreak/>
        <w:t>6</w:t>
      </w:r>
      <w:r w:rsidRPr="004D3578">
        <w:tab/>
      </w:r>
      <w:r w:rsidRPr="00DE71A1">
        <w:t>FR1 MIMO OTA requirements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715BDA2" w14:textId="29706D74" w:rsidR="00DE71A1" w:rsidRDefault="00DE71A1" w:rsidP="00805569">
      <w:pPr>
        <w:pStyle w:val="Heading2"/>
      </w:pPr>
      <w:bookmarkStart w:id="210" w:name="_Toc47103328"/>
      <w:bookmarkStart w:id="211" w:name="_Toc97807414"/>
      <w:bookmarkStart w:id="212" w:name="_Toc106185637"/>
      <w:bookmarkStart w:id="213" w:name="_Toc114141526"/>
      <w:bookmarkStart w:id="214" w:name="_Toc121935131"/>
      <w:bookmarkStart w:id="215" w:name="_Toc124152149"/>
      <w:bookmarkStart w:id="216" w:name="_Toc137479593"/>
      <w:bookmarkStart w:id="217" w:name="_Toc138765462"/>
      <w:bookmarkStart w:id="218" w:name="_Toc145425870"/>
      <w:bookmarkStart w:id="219" w:name="_Toc155371668"/>
      <w:bookmarkStart w:id="220" w:name="_Toc161649045"/>
      <w:bookmarkStart w:id="221" w:name="_Toc161651967"/>
      <w:bookmarkStart w:id="222" w:name="_Toc169786370"/>
      <w:bookmarkStart w:id="223" w:name="_Toc176785792"/>
      <w:r>
        <w:t>6.1</w:t>
      </w:r>
      <w:r>
        <w:tab/>
        <w:t>General</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5818D00F" w14:textId="77777777" w:rsidR="009261FC" w:rsidRPr="00F34451" w:rsidRDefault="009261FC" w:rsidP="00985CF3">
      <w:pPr>
        <w:pStyle w:val="Heading3"/>
        <w:rPr>
          <w:lang w:eastAsia="ko-KR"/>
        </w:rPr>
      </w:pPr>
      <w:bookmarkStart w:id="224" w:name="_Toc528251332"/>
      <w:bookmarkStart w:id="225" w:name="_Toc121935132"/>
      <w:bookmarkStart w:id="226" w:name="_Toc124152150"/>
      <w:bookmarkStart w:id="227" w:name="_Toc137479594"/>
      <w:bookmarkStart w:id="228" w:name="_Toc138765463"/>
      <w:bookmarkStart w:id="229" w:name="_Toc145425871"/>
      <w:bookmarkStart w:id="230" w:name="_Toc155371669"/>
      <w:bookmarkStart w:id="231" w:name="_Toc161649046"/>
      <w:bookmarkStart w:id="232" w:name="_Toc161651968"/>
      <w:bookmarkStart w:id="233" w:name="_Toc169786371"/>
      <w:bookmarkStart w:id="234" w:name="_Toc176785793"/>
      <w:r>
        <w:rPr>
          <w:lang w:eastAsia="ko-KR"/>
        </w:rPr>
        <w:t>6</w:t>
      </w:r>
      <w:r w:rsidRPr="00F34451">
        <w:rPr>
          <w:lang w:eastAsia="ko-KR"/>
        </w:rPr>
        <w:t>.1.1</w:t>
      </w:r>
      <w:r w:rsidRPr="00F34451">
        <w:rPr>
          <w:lang w:eastAsia="ko-KR"/>
        </w:rPr>
        <w:tab/>
        <w:t>Definition of MIMO throughput</w:t>
      </w:r>
      <w:bookmarkEnd w:id="224"/>
      <w:bookmarkEnd w:id="225"/>
      <w:bookmarkEnd w:id="226"/>
      <w:bookmarkEnd w:id="227"/>
      <w:bookmarkEnd w:id="228"/>
      <w:bookmarkEnd w:id="229"/>
      <w:bookmarkEnd w:id="230"/>
      <w:bookmarkEnd w:id="231"/>
      <w:bookmarkEnd w:id="232"/>
      <w:bookmarkEnd w:id="233"/>
      <w:bookmarkEnd w:id="234"/>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35" w:name="_Toc121935133"/>
      <w:bookmarkStart w:id="236" w:name="_Toc124152151"/>
      <w:bookmarkStart w:id="237" w:name="_Toc137479595"/>
      <w:bookmarkStart w:id="238" w:name="_Toc138765464"/>
      <w:bookmarkStart w:id="239" w:name="_Toc145425872"/>
      <w:bookmarkStart w:id="240" w:name="_Toc155371670"/>
      <w:bookmarkStart w:id="241" w:name="_Toc161649047"/>
      <w:bookmarkStart w:id="242" w:name="_Toc161651969"/>
      <w:bookmarkStart w:id="243" w:name="_Toc169786372"/>
      <w:bookmarkStart w:id="244" w:name="_Toc176785794"/>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35"/>
      <w:bookmarkEnd w:id="236"/>
      <w:bookmarkEnd w:id="237"/>
      <w:bookmarkEnd w:id="238"/>
      <w:bookmarkEnd w:id="239"/>
      <w:bookmarkEnd w:id="240"/>
      <w:bookmarkEnd w:id="241"/>
      <w:bookmarkEnd w:id="242"/>
      <w:bookmarkEnd w:id="243"/>
      <w:bookmarkEnd w:id="244"/>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45pt" o:ole="">
            <v:imagedata r:id="rId15" o:title=""/>
          </v:shape>
          <o:OLEObject Type="Embed" ProgID="Equation.DSMT4" ShapeID="_x0000_i1025" DrawAspect="Content" ObjectID="_1788609447"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9pt;height:36.45pt" o:ole="">
            <v:imagedata r:id="rId17" o:title=""/>
          </v:shape>
          <o:OLEObject Type="Embed" ProgID="Equation.DSMT4" ShapeID="_x0000_i1026" DrawAspect="Content" ObjectID="_1788609448"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45"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45"/>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46" w:name="_Hlk63319017"/>
      <w:bookmarkStart w:id="247" w:name="_Toc47103329"/>
      <w:bookmarkStart w:id="248" w:name="_Toc97807415"/>
      <w:bookmarkStart w:id="249" w:name="_Toc106185638"/>
      <w:r w:rsidRPr="006A551C">
        <w:rPr>
          <w:rFonts w:eastAsia="DengXian"/>
        </w:rPr>
        <w:lastRenderedPageBreak/>
        <w:t xml:space="preserve">The </w:t>
      </w:r>
      <w:bookmarkStart w:id="250" w:name="OLE_LINK5"/>
      <w:r w:rsidRPr="006A551C">
        <w:rPr>
          <w:rFonts w:eastAsia="DengXian"/>
        </w:rPr>
        <w:t>additional criterion</w:t>
      </w:r>
      <w:bookmarkEnd w:id="250"/>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51" w:name="_Toc114141527"/>
      <w:bookmarkStart w:id="252" w:name="_Toc121935134"/>
      <w:bookmarkStart w:id="253" w:name="_Toc124152152"/>
      <w:bookmarkStart w:id="254" w:name="_Toc137479596"/>
      <w:bookmarkStart w:id="255" w:name="_Toc138765465"/>
      <w:bookmarkStart w:id="256" w:name="_Toc145425873"/>
      <w:bookmarkStart w:id="257" w:name="_Toc155371671"/>
      <w:bookmarkStart w:id="258" w:name="_Toc161649048"/>
      <w:bookmarkStart w:id="259" w:name="_Toc161651970"/>
      <w:bookmarkStart w:id="260" w:name="_Toc169786373"/>
      <w:bookmarkStart w:id="261" w:name="_Toc176785795"/>
      <w:bookmarkEnd w:id="246"/>
      <w:r>
        <w:t>6.2</w:t>
      </w:r>
      <w:r>
        <w:tab/>
      </w:r>
      <w:r w:rsidRPr="00F54508">
        <w:t>Minimum requirement</w:t>
      </w:r>
      <w:bookmarkEnd w:id="247"/>
      <w:bookmarkEnd w:id="248"/>
      <w:bookmarkEnd w:id="249"/>
      <w:bookmarkEnd w:id="251"/>
      <w:bookmarkEnd w:id="252"/>
      <w:bookmarkEnd w:id="253"/>
      <w:bookmarkEnd w:id="254"/>
      <w:bookmarkEnd w:id="255"/>
      <w:bookmarkEnd w:id="256"/>
      <w:bookmarkEnd w:id="257"/>
      <w:bookmarkEnd w:id="258"/>
      <w:bookmarkEnd w:id="259"/>
      <w:bookmarkEnd w:id="260"/>
      <w:bookmarkEnd w:id="261"/>
    </w:p>
    <w:p w14:paraId="4BD8D53D" w14:textId="77777777" w:rsidR="00DE0953" w:rsidRDefault="00DE0953" w:rsidP="00DE0953">
      <w:pPr>
        <w:overflowPunct w:val="0"/>
        <w:autoSpaceDE w:val="0"/>
        <w:autoSpaceDN w:val="0"/>
        <w:adjustRightInd w:val="0"/>
        <w:textAlignment w:val="baseline"/>
      </w:pPr>
      <w:bookmarkStart w:id="262"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63" w:name="_Toc97807416"/>
      <w:bookmarkStart w:id="264" w:name="_Toc106185639"/>
      <w:bookmarkStart w:id="265" w:name="_Toc114141528"/>
      <w:bookmarkStart w:id="266" w:name="_Toc121935135"/>
      <w:bookmarkStart w:id="267" w:name="_Toc124152153"/>
      <w:bookmarkStart w:id="268" w:name="_Toc137479597"/>
      <w:bookmarkStart w:id="269" w:name="_Toc138765466"/>
      <w:bookmarkStart w:id="270" w:name="_Toc145425874"/>
      <w:bookmarkStart w:id="271" w:name="_Toc155371672"/>
      <w:bookmarkStart w:id="272" w:name="_Toc161649049"/>
      <w:bookmarkStart w:id="273" w:name="_Toc161651971"/>
      <w:bookmarkEnd w:id="262"/>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74" w:name="_Toc169786374"/>
      <w:bookmarkStart w:id="275" w:name="_Toc176785796"/>
      <w:r>
        <w:t>7</w:t>
      </w:r>
      <w:r w:rsidRPr="004D3578">
        <w:tab/>
      </w:r>
      <w:r w:rsidRPr="00DE71A1">
        <w:t>FR2 MIMO OTA requirements</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F57633D" w14:textId="77777777" w:rsidR="00DE71A1" w:rsidRDefault="00DE71A1" w:rsidP="00DE71A1">
      <w:pPr>
        <w:pStyle w:val="Heading2"/>
      </w:pPr>
      <w:bookmarkStart w:id="276" w:name="_Toc47103331"/>
      <w:bookmarkStart w:id="277" w:name="_Toc97807417"/>
      <w:bookmarkStart w:id="278" w:name="_Toc106185640"/>
      <w:bookmarkStart w:id="279" w:name="_Toc114141529"/>
      <w:bookmarkStart w:id="280" w:name="_Toc121935136"/>
      <w:bookmarkStart w:id="281" w:name="_Toc124152154"/>
      <w:bookmarkStart w:id="282" w:name="_Toc137479598"/>
      <w:bookmarkStart w:id="283" w:name="_Toc138765467"/>
      <w:bookmarkStart w:id="284" w:name="_Toc145425875"/>
      <w:bookmarkStart w:id="285" w:name="_Toc155371673"/>
      <w:bookmarkStart w:id="286" w:name="_Toc161649050"/>
      <w:bookmarkStart w:id="287" w:name="_Toc161651972"/>
      <w:bookmarkStart w:id="288" w:name="_Toc169786375"/>
      <w:bookmarkStart w:id="289" w:name="_Toc176785797"/>
      <w:r>
        <w:t>7.1</w:t>
      </w:r>
      <w:r>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7263C7B" w14:textId="77777777" w:rsidR="009261FC" w:rsidRPr="00F34451" w:rsidRDefault="009261FC" w:rsidP="00985CF3">
      <w:pPr>
        <w:pStyle w:val="Heading3"/>
        <w:rPr>
          <w:lang w:eastAsia="ko-KR"/>
        </w:rPr>
      </w:pPr>
      <w:bookmarkStart w:id="290" w:name="_Toc121935137"/>
      <w:bookmarkStart w:id="291" w:name="_Toc124152155"/>
      <w:bookmarkStart w:id="292" w:name="_Toc137479599"/>
      <w:bookmarkStart w:id="293" w:name="_Toc138765468"/>
      <w:bookmarkStart w:id="294" w:name="_Toc145425876"/>
      <w:bookmarkStart w:id="295" w:name="_Toc155371674"/>
      <w:bookmarkStart w:id="296" w:name="_Toc161649051"/>
      <w:bookmarkStart w:id="297" w:name="_Toc161651973"/>
      <w:bookmarkStart w:id="298" w:name="_Toc169786376"/>
      <w:bookmarkStart w:id="299" w:name="_Toc176785798"/>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290"/>
      <w:bookmarkEnd w:id="291"/>
      <w:bookmarkEnd w:id="292"/>
      <w:bookmarkEnd w:id="293"/>
      <w:bookmarkEnd w:id="294"/>
      <w:bookmarkEnd w:id="295"/>
      <w:bookmarkEnd w:id="296"/>
      <w:bookmarkEnd w:id="297"/>
      <w:bookmarkEnd w:id="298"/>
      <w:bookmarkEnd w:id="299"/>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00" w:name="_Toc47103332"/>
      <w:bookmarkStart w:id="301" w:name="_Toc97807418"/>
      <w:bookmarkStart w:id="302" w:name="_Toc106185641"/>
      <w:bookmarkStart w:id="303" w:name="_Toc114141530"/>
      <w:bookmarkStart w:id="304" w:name="_Toc121935138"/>
      <w:bookmarkStart w:id="305" w:name="_Toc124152156"/>
      <w:bookmarkStart w:id="306" w:name="_Toc137479600"/>
      <w:bookmarkStart w:id="307" w:name="_Toc138765469"/>
      <w:bookmarkStart w:id="308" w:name="_Toc145425877"/>
      <w:bookmarkStart w:id="309" w:name="_Toc155371675"/>
      <w:bookmarkStart w:id="310" w:name="_Toc161649052"/>
      <w:bookmarkStart w:id="311" w:name="_Toc161651974"/>
      <w:bookmarkStart w:id="312" w:name="_Toc169786377"/>
      <w:bookmarkStart w:id="313" w:name="_Toc176785799"/>
      <w:r>
        <w:t>7.2</w:t>
      </w:r>
      <w:r>
        <w:tab/>
      </w:r>
      <w:r w:rsidRPr="00F54508">
        <w:t>Minimum requirement</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14" w:name="_Toc47103333"/>
      <w:bookmarkStart w:id="315" w:name="_Toc97807419"/>
      <w:bookmarkStart w:id="316" w:name="_Toc106185642"/>
      <w:bookmarkStart w:id="317" w:name="_Toc114141531"/>
      <w:bookmarkStart w:id="318" w:name="_Toc121935139"/>
      <w:bookmarkStart w:id="319" w:name="_Toc124152157"/>
      <w:bookmarkStart w:id="320" w:name="_Toc137479601"/>
      <w:bookmarkStart w:id="321" w:name="_Toc138765470"/>
      <w:bookmarkStart w:id="322" w:name="_Toc145425878"/>
      <w:bookmarkStart w:id="323" w:name="_Toc155371676"/>
      <w:bookmarkStart w:id="324" w:name="_Toc161649053"/>
      <w:bookmarkStart w:id="325" w:name="_Toc161651975"/>
      <w:bookmarkStart w:id="326" w:name="_Toc169786378"/>
      <w:bookmarkStart w:id="327" w:name="_Toc176785800"/>
      <w:r w:rsidR="00DE71A1" w:rsidRPr="004D3578">
        <w:lastRenderedPageBreak/>
        <w:t>Annex A (normative):</w:t>
      </w:r>
      <w:r w:rsidR="00DE71A1" w:rsidRPr="004D3578">
        <w:br/>
        <w:t>&lt;</w:t>
      </w:r>
      <w:r w:rsidR="00DE71A1">
        <w:t>FR1 Test methodology</w:t>
      </w:r>
      <w:r w:rsidR="00DE71A1" w:rsidRPr="004D3578">
        <w:t>&gt;</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34B4415" w14:textId="77777777" w:rsidR="00470842" w:rsidRDefault="00470842" w:rsidP="00213AEA">
      <w:bookmarkStart w:id="328" w:name="_Toc46355227"/>
      <w:bookmarkStart w:id="329" w:name="_Toc42175214"/>
    </w:p>
    <w:p w14:paraId="297FD929" w14:textId="77777777" w:rsidR="00210CA0" w:rsidRDefault="00210CA0">
      <w:pPr>
        <w:pStyle w:val="Heading1"/>
        <w:rPr>
          <w:rFonts w:eastAsia="Malgun Gothic"/>
        </w:rPr>
      </w:pPr>
      <w:bookmarkStart w:id="330" w:name="_Toc97807420"/>
      <w:bookmarkStart w:id="331" w:name="_Toc106185643"/>
      <w:bookmarkStart w:id="332" w:name="_Toc114141532"/>
      <w:bookmarkStart w:id="333" w:name="_Toc121935140"/>
      <w:bookmarkStart w:id="334" w:name="_Toc124152158"/>
      <w:bookmarkStart w:id="335" w:name="_Toc137479602"/>
      <w:bookmarkStart w:id="336" w:name="_Toc138765471"/>
      <w:bookmarkStart w:id="337" w:name="_Toc145425879"/>
      <w:bookmarkStart w:id="338" w:name="_Toc155371677"/>
      <w:bookmarkStart w:id="339" w:name="_Toc161649054"/>
      <w:bookmarkStart w:id="340" w:name="_Toc161651976"/>
      <w:bookmarkStart w:id="341" w:name="_Toc169786379"/>
      <w:bookmarkStart w:id="342" w:name="_Toc176785801"/>
      <w:r>
        <w:rPr>
          <w:rFonts w:eastAsia="Malgun Gothic"/>
        </w:rPr>
        <w:t>A.1</w:t>
      </w:r>
      <w:r>
        <w:rPr>
          <w:rFonts w:eastAsia="Malgun Gothic"/>
        </w:rPr>
        <w:tab/>
      </w:r>
      <w:bookmarkEnd w:id="328"/>
      <w:bookmarkEnd w:id="329"/>
      <w:r>
        <w:rPr>
          <w:rFonts w:eastAsia="Malgun Gothic"/>
        </w:rPr>
        <w:t>General</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43" w:name="_Hlk53413900"/>
      <w:r>
        <w:rPr>
          <w:rFonts w:eastAsia="SimSun"/>
        </w:rPr>
        <w:t>minimum</w:t>
      </w:r>
      <w:bookmarkEnd w:id="34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44" w:name="_Toc97807421"/>
      <w:bookmarkStart w:id="345" w:name="_Toc106185644"/>
      <w:bookmarkStart w:id="346" w:name="_Toc114141533"/>
      <w:bookmarkStart w:id="347" w:name="_Toc121935141"/>
      <w:bookmarkStart w:id="348" w:name="_Toc124152159"/>
      <w:bookmarkStart w:id="349" w:name="_Toc137479603"/>
      <w:bookmarkStart w:id="350" w:name="_Toc138765472"/>
      <w:bookmarkStart w:id="351" w:name="_Toc145425880"/>
      <w:bookmarkStart w:id="352" w:name="_Toc155371678"/>
      <w:bookmarkStart w:id="353" w:name="_Toc161649055"/>
      <w:bookmarkStart w:id="354" w:name="_Toc161651977"/>
      <w:bookmarkStart w:id="355" w:name="_Toc169786380"/>
      <w:bookmarkStart w:id="356" w:name="_Toc176785802"/>
      <w:r>
        <w:rPr>
          <w:rFonts w:eastAsia="Malgun Gothic"/>
        </w:rPr>
        <w:t>A.2</w:t>
      </w:r>
      <w:r>
        <w:rPr>
          <w:rFonts w:eastAsia="Malgun Gothic"/>
        </w:rPr>
        <w:tab/>
        <w:t>Multi-Probe Anechoic Chamber (MPAC)</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5A6AE6AD" w14:textId="1B260B81" w:rsidR="00210CA0" w:rsidRDefault="00210CA0">
      <w:pPr>
        <w:pStyle w:val="Heading2"/>
        <w:rPr>
          <w:rFonts w:eastAsia="Malgun Gothic"/>
        </w:rPr>
      </w:pPr>
      <w:bookmarkStart w:id="357" w:name="_Toc97807422"/>
      <w:bookmarkStart w:id="358" w:name="_Toc46355232"/>
      <w:bookmarkStart w:id="359" w:name="_Toc42175219"/>
      <w:bookmarkStart w:id="360" w:name="_Toc106185645"/>
      <w:bookmarkStart w:id="361" w:name="_Toc114141534"/>
      <w:bookmarkStart w:id="362" w:name="_Toc121935142"/>
      <w:bookmarkStart w:id="363" w:name="_Toc124152160"/>
      <w:bookmarkStart w:id="364" w:name="_Toc137479604"/>
      <w:bookmarkStart w:id="365" w:name="_Toc138765473"/>
      <w:bookmarkStart w:id="366" w:name="_Toc145425881"/>
      <w:bookmarkStart w:id="367" w:name="_Toc155371679"/>
      <w:bookmarkStart w:id="368" w:name="_Toc161649056"/>
      <w:bookmarkStart w:id="369" w:name="_Toc161651978"/>
      <w:bookmarkStart w:id="370" w:name="_Toc169786381"/>
      <w:bookmarkStart w:id="371" w:name="_Toc176785803"/>
      <w:r>
        <w:rPr>
          <w:rFonts w:eastAsia="Malgun Gothic"/>
        </w:rPr>
        <w:t>A.2.1</w:t>
      </w:r>
      <w:r>
        <w:rPr>
          <w:rFonts w:eastAsia="Malgun Gothic"/>
        </w:rPr>
        <w:tab/>
      </w:r>
      <w:r w:rsidR="00516688">
        <w:rPr>
          <w:rFonts w:eastAsia="Malgun Gothic"/>
        </w:rPr>
        <w:t xml:space="preserve">System </w:t>
      </w:r>
      <w:r>
        <w:rPr>
          <w:rFonts w:eastAsia="Malgun Gothic"/>
        </w:rPr>
        <w:t>setup</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72" w:name="_Toc97807423"/>
      <w:bookmarkStart w:id="373" w:name="_Toc106185646"/>
      <w:bookmarkStart w:id="374" w:name="_Toc114141535"/>
      <w:bookmarkStart w:id="375" w:name="_Toc121935143"/>
      <w:bookmarkStart w:id="376" w:name="_Toc124152161"/>
      <w:bookmarkStart w:id="377" w:name="_Toc137479605"/>
      <w:bookmarkStart w:id="378" w:name="_Toc138765474"/>
      <w:bookmarkStart w:id="379" w:name="_Toc145425882"/>
      <w:bookmarkStart w:id="380" w:name="_Toc155371680"/>
      <w:bookmarkStart w:id="381" w:name="_Toc161649057"/>
      <w:bookmarkStart w:id="382" w:name="_Toc161651979"/>
      <w:bookmarkStart w:id="383" w:name="_Toc169786382"/>
      <w:bookmarkStart w:id="384" w:name="_Toc176785804"/>
      <w:r>
        <w:rPr>
          <w:rFonts w:eastAsia="Malgun Gothic"/>
        </w:rPr>
        <w:lastRenderedPageBreak/>
        <w:t>A.2.2</w:t>
      </w:r>
      <w:r>
        <w:rPr>
          <w:rFonts w:eastAsia="Malgun Gothic"/>
        </w:rPr>
        <w:tab/>
        <w:t>Calibration procedure</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385" w:name="_Toc97807424"/>
      <w:bookmarkStart w:id="386" w:name="_Toc106185647"/>
      <w:bookmarkStart w:id="387" w:name="_Toc114141536"/>
      <w:bookmarkStart w:id="388" w:name="_Toc121935144"/>
      <w:bookmarkStart w:id="389" w:name="_Toc124152162"/>
      <w:bookmarkStart w:id="390" w:name="_Toc137479606"/>
      <w:bookmarkStart w:id="391" w:name="_Toc138765475"/>
      <w:bookmarkStart w:id="392" w:name="_Toc145425883"/>
      <w:bookmarkStart w:id="393" w:name="_Toc155371681"/>
      <w:bookmarkStart w:id="394" w:name="_Toc161649058"/>
      <w:bookmarkStart w:id="395" w:name="_Toc161651980"/>
      <w:bookmarkStart w:id="396" w:name="_Toc169786383"/>
      <w:bookmarkStart w:id="397" w:name="_Toc176785805"/>
      <w:r>
        <w:rPr>
          <w:rFonts w:eastAsia="Malgun Gothic"/>
        </w:rPr>
        <w:t>A.2.3</w:t>
      </w:r>
      <w:r>
        <w:rPr>
          <w:rFonts w:eastAsia="Malgun Gothic"/>
        </w:rPr>
        <w:tab/>
        <w:t>Test procedure</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98" w:name="_Hlk67951268"/>
      <w:r w:rsidRPr="00FC2062">
        <w:t xml:space="preserve">azimuth rotations </w:t>
      </w:r>
      <w:bookmarkEnd w:id="398"/>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399" w:name="_Toc97807425"/>
      <w:bookmarkStart w:id="400" w:name="_Toc106185648"/>
      <w:bookmarkStart w:id="401" w:name="_Toc114141537"/>
      <w:bookmarkStart w:id="402" w:name="_Toc121935145"/>
      <w:bookmarkStart w:id="403" w:name="_Toc124152163"/>
      <w:bookmarkStart w:id="404" w:name="_Toc137479607"/>
      <w:bookmarkStart w:id="405" w:name="_Toc138765476"/>
      <w:bookmarkStart w:id="406" w:name="_Toc145425884"/>
      <w:bookmarkStart w:id="407" w:name="_Toc155371682"/>
      <w:bookmarkStart w:id="408" w:name="_Toc161649059"/>
      <w:bookmarkStart w:id="409" w:name="_Toc161651981"/>
      <w:bookmarkStart w:id="410" w:name="_Toc169786384"/>
      <w:bookmarkStart w:id="411" w:name="_Toc176785806"/>
      <w:r>
        <w:rPr>
          <w:rFonts w:eastAsia="Malgun Gothic"/>
        </w:rPr>
        <w:t>A.2.4</w:t>
      </w:r>
      <w:r>
        <w:rPr>
          <w:rFonts w:eastAsia="Malgun Gothic"/>
        </w:rPr>
        <w:tab/>
        <w:t>Minimum Range Length</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31713731">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12" w:name="_Hlk53415308"/>
      <w:r>
        <w:rPr>
          <w:rFonts w:eastAsia="SimSun"/>
        </w:rPr>
        <w:t>A.2.4-1</w:t>
      </w:r>
      <w:bookmarkEnd w:id="41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13" w:name="_Toc97807426"/>
      <w:bookmarkStart w:id="414" w:name="_Toc106185649"/>
      <w:bookmarkStart w:id="415" w:name="_Toc114141538"/>
      <w:bookmarkStart w:id="416" w:name="_Toc121935146"/>
      <w:bookmarkStart w:id="417" w:name="_Toc124152164"/>
      <w:bookmarkStart w:id="418" w:name="_Toc137479608"/>
      <w:bookmarkStart w:id="419" w:name="_Toc138765477"/>
      <w:bookmarkStart w:id="420" w:name="_Toc145425885"/>
      <w:bookmarkStart w:id="421" w:name="_Toc155371683"/>
      <w:bookmarkStart w:id="422" w:name="_Toc161649060"/>
      <w:bookmarkStart w:id="423" w:name="_Toc161651982"/>
      <w:bookmarkStart w:id="424" w:name="_Toc169786385"/>
      <w:bookmarkStart w:id="425" w:name="_Toc176785807"/>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26" w:name="EDM_Bookmark_"/>
            <w:r w:rsidRPr="00C77106">
              <w:t>misalignment</w:t>
            </w:r>
            <w:bookmarkEnd w:id="426"/>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27" w:name="_Toc97807427"/>
      <w:bookmarkStart w:id="428" w:name="_Toc106185650"/>
      <w:bookmarkStart w:id="429" w:name="_Toc114141539"/>
      <w:bookmarkStart w:id="430" w:name="_Toc121935147"/>
      <w:bookmarkStart w:id="431" w:name="_Toc124152165"/>
      <w:bookmarkStart w:id="432" w:name="_Toc137479609"/>
      <w:bookmarkStart w:id="433" w:name="_Toc138765478"/>
      <w:bookmarkStart w:id="434" w:name="_Toc145425886"/>
      <w:bookmarkStart w:id="435" w:name="_Toc155371684"/>
      <w:bookmarkStart w:id="436" w:name="_Toc161649061"/>
      <w:bookmarkStart w:id="437" w:name="_Toc161651983"/>
      <w:bookmarkStart w:id="438" w:name="_Toc169786386"/>
      <w:bookmarkStart w:id="439" w:name="_Toc176785808"/>
      <w:r>
        <w:rPr>
          <w:rFonts w:eastAsia="Malgun Gothic"/>
        </w:rPr>
        <w:t>A.3</w:t>
      </w:r>
      <w:r>
        <w:rPr>
          <w:rFonts w:eastAsia="Malgun Gothic"/>
        </w:rPr>
        <w:tab/>
        <w:t>EUT positioning</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40" w:name="_Toc47103334"/>
      <w:bookmarkStart w:id="441" w:name="_Toc97807428"/>
      <w:bookmarkStart w:id="442" w:name="_Toc106185651"/>
      <w:bookmarkStart w:id="443" w:name="_Toc114141540"/>
      <w:bookmarkStart w:id="444" w:name="_Toc121935148"/>
      <w:bookmarkStart w:id="445" w:name="_Toc124152166"/>
      <w:bookmarkStart w:id="446" w:name="_Toc137479610"/>
      <w:bookmarkStart w:id="447" w:name="_Toc138765479"/>
      <w:bookmarkStart w:id="448" w:name="_Toc145425887"/>
      <w:bookmarkStart w:id="449" w:name="_Toc155371685"/>
      <w:bookmarkStart w:id="450" w:name="_Toc161649062"/>
      <w:bookmarkStart w:id="451" w:name="_Toc161651984"/>
      <w:bookmarkStart w:id="452" w:name="_Toc169786387"/>
      <w:bookmarkStart w:id="453" w:name="_Toc176785809"/>
      <w:r w:rsidRPr="004D3578">
        <w:lastRenderedPageBreak/>
        <w:t xml:space="preserve">Annex </w:t>
      </w:r>
      <w:r>
        <w:t>B</w:t>
      </w:r>
      <w:r w:rsidRPr="004D3578">
        <w:t xml:space="preserve"> (normative):</w:t>
      </w:r>
      <w:r w:rsidRPr="004D3578">
        <w:br/>
        <w:t>&lt;</w:t>
      </w:r>
      <w:r>
        <w:t>FR2 Test methodology</w:t>
      </w:r>
      <w:r w:rsidRPr="004D3578">
        <w:t>&gt;</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EDF5ADF" w14:textId="77777777" w:rsidR="00D0779A" w:rsidRDefault="00D0779A" w:rsidP="00213AEA"/>
    <w:p w14:paraId="09AE0457" w14:textId="77777777" w:rsidR="00D0779A" w:rsidRDefault="00D0779A" w:rsidP="00D0779A">
      <w:pPr>
        <w:pStyle w:val="Heading1"/>
      </w:pPr>
      <w:bookmarkStart w:id="454" w:name="_Toc97807429"/>
      <w:bookmarkStart w:id="455" w:name="_Toc106185652"/>
      <w:bookmarkStart w:id="456" w:name="_Toc114141541"/>
      <w:bookmarkStart w:id="457" w:name="_Toc121935149"/>
      <w:bookmarkStart w:id="458" w:name="_Toc124152167"/>
      <w:bookmarkStart w:id="459" w:name="_Toc137479611"/>
      <w:bookmarkStart w:id="460" w:name="_Toc138765480"/>
      <w:bookmarkStart w:id="461" w:name="_Toc145425888"/>
      <w:bookmarkStart w:id="462" w:name="_Toc155371686"/>
      <w:bookmarkStart w:id="463" w:name="_Toc161649063"/>
      <w:bookmarkStart w:id="464" w:name="_Toc161651985"/>
      <w:bookmarkStart w:id="465" w:name="_Toc169786388"/>
      <w:bookmarkStart w:id="466" w:name="_Toc176785810"/>
      <w:r>
        <w:t>B</w:t>
      </w:r>
      <w:r w:rsidRPr="00235394">
        <w:t>.1</w:t>
      </w:r>
      <w:r w:rsidRPr="00235394">
        <w:tab/>
      </w:r>
      <w:r>
        <w:t>General</w:t>
      </w:r>
      <w:bookmarkEnd w:id="454"/>
      <w:bookmarkEnd w:id="455"/>
      <w:bookmarkEnd w:id="456"/>
      <w:bookmarkEnd w:id="457"/>
      <w:bookmarkEnd w:id="458"/>
      <w:bookmarkEnd w:id="459"/>
      <w:bookmarkEnd w:id="460"/>
      <w:bookmarkEnd w:id="461"/>
      <w:bookmarkEnd w:id="462"/>
      <w:bookmarkEnd w:id="463"/>
      <w:bookmarkEnd w:id="464"/>
      <w:bookmarkEnd w:id="465"/>
      <w:bookmarkEnd w:id="466"/>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467" w:name="_Toc97807430"/>
      <w:bookmarkStart w:id="468" w:name="_Toc106185653"/>
      <w:bookmarkStart w:id="469" w:name="_Toc114141542"/>
      <w:bookmarkStart w:id="470" w:name="_Toc121935150"/>
      <w:bookmarkStart w:id="471" w:name="_Toc124152168"/>
      <w:bookmarkStart w:id="472" w:name="_Toc137479612"/>
      <w:bookmarkStart w:id="473" w:name="_Toc138765481"/>
      <w:bookmarkStart w:id="474" w:name="_Toc145425889"/>
      <w:bookmarkStart w:id="475" w:name="_Toc155371687"/>
      <w:bookmarkStart w:id="476" w:name="_Toc161649064"/>
      <w:bookmarkStart w:id="477" w:name="_Toc161651986"/>
      <w:bookmarkStart w:id="478" w:name="_Toc169786389"/>
      <w:bookmarkStart w:id="479" w:name="_Toc176785811"/>
      <w:r>
        <w:t>B</w:t>
      </w:r>
      <w:r w:rsidRPr="00235394">
        <w:t>.</w:t>
      </w:r>
      <w:r>
        <w:t>2</w:t>
      </w:r>
      <w:r w:rsidRPr="00235394">
        <w:tab/>
      </w:r>
      <w:r>
        <w:t xml:space="preserve">FR2 3D </w:t>
      </w:r>
      <w:r w:rsidRPr="0042109A">
        <w:t>Multi-Probe Anechoic Chamber (</w:t>
      </w:r>
      <w:r>
        <w:t>3D-</w:t>
      </w:r>
      <w:r w:rsidRPr="0042109A">
        <w:t>MPAC)</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01F24B24" w14:textId="7CC7A58F" w:rsidR="00D0779A" w:rsidRDefault="00D0779A" w:rsidP="00D0779A">
      <w:pPr>
        <w:pStyle w:val="Heading2"/>
      </w:pPr>
      <w:bookmarkStart w:id="480" w:name="_Toc97807431"/>
      <w:bookmarkStart w:id="481" w:name="_Toc106185654"/>
      <w:bookmarkStart w:id="482" w:name="_Toc114141543"/>
      <w:bookmarkStart w:id="483" w:name="_Toc121935151"/>
      <w:bookmarkStart w:id="484" w:name="_Toc124152169"/>
      <w:bookmarkStart w:id="485" w:name="_Toc137479613"/>
      <w:bookmarkStart w:id="486" w:name="_Toc138765482"/>
      <w:bookmarkStart w:id="487" w:name="_Toc145425890"/>
      <w:bookmarkStart w:id="488" w:name="_Toc155371688"/>
      <w:bookmarkStart w:id="489" w:name="_Toc161649065"/>
      <w:bookmarkStart w:id="490" w:name="_Toc161651987"/>
      <w:bookmarkStart w:id="491" w:name="_Toc169786390"/>
      <w:bookmarkStart w:id="492" w:name="_Toc176785812"/>
      <w:r>
        <w:t>B</w:t>
      </w:r>
      <w:r w:rsidRPr="0042109A">
        <w:t>.</w:t>
      </w:r>
      <w:r>
        <w:t>2.1</w:t>
      </w:r>
      <w:r w:rsidRPr="00A57965">
        <w:tab/>
      </w:r>
      <w:r w:rsidR="00713D0F">
        <w:t xml:space="preserve">System </w:t>
      </w:r>
      <w:r>
        <w:t>setup</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493" w:name="_Hlk60762346"/>
      <w:r>
        <w:t>B</w:t>
      </w:r>
      <w:r w:rsidRPr="009B6006">
        <w:t>.2.</w:t>
      </w:r>
      <w:r>
        <w:t>1</w:t>
      </w:r>
      <w:r w:rsidRPr="009B6006">
        <w:t>-1</w:t>
      </w:r>
      <w:bookmarkEnd w:id="49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67C5FC69">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494" w:name="_Hlk34204617"/>
      <w:r w:rsidRPr="005B357C">
        <w:t>B.2.1-1</w:t>
      </w:r>
      <w:bookmarkEnd w:id="494"/>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495" w:name="_Hlk56003937"/>
      <w:r w:rsidRPr="002A41D7">
        <w:t xml:space="preserve">Table </w:t>
      </w:r>
      <w:r>
        <w:t>B</w:t>
      </w:r>
      <w:r w:rsidRPr="002A41D7">
        <w:t>.</w:t>
      </w:r>
      <w:r w:rsidRPr="0072537F">
        <w:t>2.</w:t>
      </w:r>
      <w:r>
        <w:t>1</w:t>
      </w:r>
      <w:r w:rsidRPr="009B6006">
        <w:t>-</w:t>
      </w:r>
      <w:bookmarkEnd w:id="49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50910DA9">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496" w:name="_Hlk61595417"/>
      <w:r w:rsidRPr="00B464E0">
        <w:t>Relative orientations of BS and UE antennas</w:t>
      </w:r>
      <w:bookmarkEnd w:id="496"/>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497" w:name="_Toc97807432"/>
      <w:bookmarkStart w:id="498" w:name="_Toc106185655"/>
      <w:bookmarkStart w:id="499" w:name="_Toc114141544"/>
      <w:bookmarkStart w:id="500" w:name="_Toc121935152"/>
      <w:bookmarkStart w:id="501" w:name="_Toc124152170"/>
      <w:bookmarkStart w:id="502" w:name="_Toc137479614"/>
      <w:bookmarkStart w:id="503" w:name="_Toc138765483"/>
      <w:bookmarkStart w:id="504" w:name="_Toc145425891"/>
      <w:bookmarkStart w:id="505" w:name="_Toc155371689"/>
      <w:bookmarkStart w:id="506" w:name="_Toc161649066"/>
      <w:bookmarkStart w:id="507" w:name="_Toc161651988"/>
      <w:bookmarkStart w:id="508" w:name="_Toc169786391"/>
      <w:bookmarkStart w:id="509" w:name="_Toc176785813"/>
      <w:r>
        <w:t>B</w:t>
      </w:r>
      <w:r w:rsidRPr="007F33C5">
        <w:t>.</w:t>
      </w:r>
      <w:r>
        <w:t>2.2</w:t>
      </w:r>
      <w:r w:rsidRPr="007F33C5">
        <w:tab/>
      </w:r>
      <w:r w:rsidRPr="00901D03">
        <w:t>Calibration procedure</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10" w:name="_Toc97807433"/>
      <w:bookmarkStart w:id="511" w:name="_Toc106185656"/>
      <w:bookmarkStart w:id="512" w:name="_Toc114141545"/>
      <w:bookmarkStart w:id="513" w:name="_Toc121935153"/>
      <w:bookmarkStart w:id="514" w:name="_Toc124152171"/>
      <w:bookmarkStart w:id="515" w:name="_Toc137479615"/>
      <w:bookmarkStart w:id="516" w:name="_Toc138765484"/>
      <w:bookmarkStart w:id="517" w:name="_Toc145425892"/>
      <w:bookmarkStart w:id="518" w:name="_Toc155371690"/>
      <w:bookmarkStart w:id="519" w:name="_Toc161649067"/>
      <w:bookmarkStart w:id="520" w:name="_Toc161651989"/>
      <w:bookmarkStart w:id="521" w:name="_Toc169786392"/>
      <w:bookmarkStart w:id="522" w:name="_Toc176785814"/>
      <w:r>
        <w:t>B</w:t>
      </w:r>
      <w:r w:rsidRPr="007F33C5">
        <w:t>.</w:t>
      </w:r>
      <w:r>
        <w:t>2.3</w:t>
      </w:r>
      <w:r w:rsidRPr="007F33C5">
        <w:tab/>
      </w:r>
      <w:r>
        <w:t>Test</w:t>
      </w:r>
      <w:r w:rsidRPr="00901D03">
        <w:t xml:space="preserve"> procedure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23" w:name="_Toc97807434"/>
      <w:bookmarkStart w:id="524" w:name="_Toc106185657"/>
      <w:bookmarkStart w:id="525" w:name="_Toc114141546"/>
    </w:p>
    <w:p w14:paraId="7F7EA1FF" w14:textId="6679C09E" w:rsidR="00D0779A" w:rsidRDefault="00D0779A" w:rsidP="00D0779A">
      <w:pPr>
        <w:pStyle w:val="Heading2"/>
      </w:pPr>
      <w:bookmarkStart w:id="526" w:name="_Toc121935154"/>
      <w:bookmarkStart w:id="527" w:name="_Toc124152172"/>
      <w:bookmarkStart w:id="528" w:name="_Toc137479616"/>
      <w:bookmarkStart w:id="529" w:name="_Toc138765485"/>
      <w:bookmarkStart w:id="530" w:name="_Toc145425893"/>
      <w:bookmarkStart w:id="531" w:name="_Toc155371691"/>
      <w:bookmarkStart w:id="532" w:name="_Toc161649068"/>
      <w:bookmarkStart w:id="533" w:name="_Toc161651990"/>
      <w:bookmarkStart w:id="534" w:name="_Toc169786393"/>
      <w:bookmarkStart w:id="535" w:name="_Toc176785815"/>
      <w:r>
        <w:t>B</w:t>
      </w:r>
      <w:r w:rsidRPr="007F33C5">
        <w:t>.</w:t>
      </w:r>
      <w:r>
        <w:t>2.4</w:t>
      </w:r>
      <w:r w:rsidRPr="007F33C5">
        <w:tab/>
      </w:r>
      <w:r w:rsidRPr="0042109A">
        <w:t>Minimum Range Length</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36" w:name="_Toc97807435"/>
      <w:bookmarkStart w:id="537" w:name="_Toc106185658"/>
      <w:bookmarkStart w:id="538" w:name="_Toc114141547"/>
      <w:bookmarkStart w:id="539" w:name="_Toc121935155"/>
      <w:bookmarkStart w:id="540" w:name="_Toc124152173"/>
      <w:bookmarkStart w:id="541" w:name="_Toc137479617"/>
      <w:bookmarkStart w:id="542" w:name="_Toc138765486"/>
      <w:bookmarkStart w:id="543" w:name="_Toc145425894"/>
      <w:bookmarkStart w:id="544" w:name="_Toc155371692"/>
      <w:bookmarkStart w:id="545" w:name="_Toc161649069"/>
      <w:bookmarkStart w:id="546" w:name="_Toc161651991"/>
      <w:bookmarkStart w:id="547" w:name="_Toc169786394"/>
      <w:bookmarkStart w:id="548" w:name="_Toc176785816"/>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01791B3A" w14:textId="03ADE8AE" w:rsidR="00CD1387" w:rsidRDefault="00CD1387" w:rsidP="00CD1387">
      <w:bookmarkStart w:id="54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50" w:name="_Toc97807436"/>
      <w:bookmarkStart w:id="551" w:name="_Toc106185659"/>
      <w:bookmarkStart w:id="552" w:name="_Toc114141548"/>
      <w:bookmarkStart w:id="553" w:name="_Toc121935156"/>
      <w:bookmarkStart w:id="554" w:name="_Toc124152174"/>
      <w:bookmarkStart w:id="555" w:name="_Toc137479618"/>
      <w:bookmarkStart w:id="556" w:name="_Toc138765487"/>
      <w:bookmarkStart w:id="557" w:name="_Toc145425895"/>
      <w:bookmarkStart w:id="558" w:name="_Toc155371693"/>
      <w:bookmarkStart w:id="559" w:name="_Toc161649070"/>
      <w:bookmarkStart w:id="560" w:name="_Toc161651992"/>
      <w:bookmarkStart w:id="561" w:name="_Toc169786395"/>
      <w:bookmarkStart w:id="562" w:name="_Toc176785817"/>
      <w:bookmarkEnd w:id="54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50"/>
      <w:bookmarkEnd w:id="551"/>
      <w:bookmarkEnd w:id="552"/>
      <w:bookmarkEnd w:id="553"/>
      <w:bookmarkEnd w:id="554"/>
      <w:bookmarkEnd w:id="555"/>
      <w:bookmarkEnd w:id="556"/>
      <w:bookmarkEnd w:id="557"/>
      <w:bookmarkEnd w:id="558"/>
      <w:bookmarkEnd w:id="559"/>
      <w:bookmarkEnd w:id="560"/>
      <w:bookmarkEnd w:id="561"/>
      <w:bookmarkEnd w:id="562"/>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8041B1D">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63" w:name="_Toc97807437"/>
      <w:bookmarkStart w:id="564" w:name="_Toc106185660"/>
      <w:bookmarkStart w:id="565" w:name="_Toc114141549"/>
      <w:bookmarkStart w:id="566" w:name="_Toc121935157"/>
      <w:bookmarkStart w:id="567" w:name="_Toc124152175"/>
      <w:bookmarkStart w:id="568" w:name="_Toc137479619"/>
      <w:bookmarkStart w:id="569" w:name="_Toc138765488"/>
      <w:bookmarkStart w:id="570" w:name="_Toc145425896"/>
      <w:bookmarkStart w:id="571" w:name="_Toc155371694"/>
      <w:bookmarkStart w:id="572" w:name="_Toc161649071"/>
      <w:bookmarkStart w:id="573" w:name="_Toc161651993"/>
      <w:bookmarkStart w:id="574" w:name="_Toc169786396"/>
      <w:bookmarkStart w:id="575" w:name="_Toc176785818"/>
      <w:r>
        <w:lastRenderedPageBreak/>
        <w:t>B</w:t>
      </w:r>
      <w:r w:rsidRPr="00235394">
        <w:t>.</w:t>
      </w:r>
      <w:r>
        <w:t>3</w:t>
      </w:r>
      <w:r w:rsidRPr="00235394">
        <w:tab/>
      </w:r>
      <w:r>
        <w:t>EUT positioning</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76" w:name="_Hlk31721871"/>
      <w:r>
        <w:t xml:space="preserve">With the DUT positioned in the default P0 alignment option, as defined in Annex A.3 in [2], </w:t>
      </w:r>
      <w:bookmarkEnd w:id="576"/>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577" w:name="_Toc47103335"/>
      <w:bookmarkStart w:id="578" w:name="_Toc97807438"/>
      <w:bookmarkStart w:id="579" w:name="_Toc106185661"/>
      <w:bookmarkStart w:id="580" w:name="_Toc114141550"/>
      <w:bookmarkStart w:id="581" w:name="_Toc121935158"/>
      <w:bookmarkStart w:id="582" w:name="_Toc124152176"/>
      <w:bookmarkStart w:id="583" w:name="_Toc137479620"/>
      <w:bookmarkStart w:id="584" w:name="_Toc138765489"/>
      <w:bookmarkStart w:id="585" w:name="_Toc145425897"/>
      <w:bookmarkStart w:id="586" w:name="_Toc155371695"/>
      <w:bookmarkStart w:id="587" w:name="_Toc161649072"/>
      <w:bookmarkStart w:id="588" w:name="_Toc161651994"/>
      <w:bookmarkStart w:id="589" w:name="_Toc169786397"/>
      <w:bookmarkStart w:id="590" w:name="_Toc176785819"/>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330625BB" w14:textId="77777777" w:rsidR="00DE71A1" w:rsidRDefault="00DE71A1" w:rsidP="0073091A"/>
    <w:p w14:paraId="0DE2417E" w14:textId="77777777" w:rsidR="00830197" w:rsidRDefault="00830197" w:rsidP="00830197">
      <w:pPr>
        <w:pStyle w:val="Heading1"/>
      </w:pPr>
      <w:bookmarkStart w:id="591" w:name="_Toc97807439"/>
      <w:bookmarkStart w:id="592" w:name="_Toc106185662"/>
      <w:bookmarkStart w:id="593" w:name="_Toc114141551"/>
      <w:bookmarkStart w:id="594" w:name="_Toc121935159"/>
      <w:bookmarkStart w:id="595" w:name="_Toc124152177"/>
      <w:bookmarkStart w:id="596" w:name="_Toc137479621"/>
      <w:bookmarkStart w:id="597" w:name="_Toc138765490"/>
      <w:bookmarkStart w:id="598" w:name="_Toc145425898"/>
      <w:bookmarkStart w:id="599" w:name="_Toc155371696"/>
      <w:bookmarkStart w:id="600" w:name="_Toc161649073"/>
      <w:bookmarkStart w:id="601" w:name="_Toc161651995"/>
      <w:bookmarkStart w:id="602" w:name="_Toc169786398"/>
      <w:bookmarkStart w:id="603" w:name="_Toc176785820"/>
      <w:r>
        <w:t>C</w:t>
      </w:r>
      <w:r w:rsidRPr="00235394">
        <w:t>.1</w:t>
      </w:r>
      <w:r w:rsidRPr="00235394">
        <w:tab/>
      </w:r>
      <w:r w:rsidRPr="00F42619">
        <w:t>FR1 Channel models</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04" w:name="_Toc97807440"/>
      <w:bookmarkStart w:id="605" w:name="_Toc106185663"/>
      <w:bookmarkStart w:id="606" w:name="_Toc114141552"/>
    </w:p>
    <w:p w14:paraId="20C7792E" w14:textId="03D43AFB" w:rsidR="00830197" w:rsidRDefault="00830197" w:rsidP="00830197">
      <w:pPr>
        <w:pStyle w:val="Heading1"/>
      </w:pPr>
      <w:bookmarkStart w:id="607" w:name="_Toc121935160"/>
      <w:bookmarkStart w:id="608" w:name="_Toc124152178"/>
      <w:bookmarkStart w:id="609" w:name="_Toc137479622"/>
      <w:bookmarkStart w:id="610" w:name="_Toc138765491"/>
      <w:bookmarkStart w:id="611" w:name="_Toc145425899"/>
      <w:bookmarkStart w:id="612" w:name="_Toc155371697"/>
      <w:bookmarkStart w:id="613" w:name="_Toc161649074"/>
      <w:bookmarkStart w:id="614" w:name="_Toc161651996"/>
      <w:bookmarkStart w:id="615" w:name="_Toc169786399"/>
      <w:bookmarkStart w:id="616" w:name="_Toc176785821"/>
      <w:r>
        <w:t>C</w:t>
      </w:r>
      <w:r w:rsidRPr="00235394">
        <w:t>.</w:t>
      </w:r>
      <w:r>
        <w:t>2</w:t>
      </w:r>
      <w:r w:rsidRPr="00235394">
        <w:tab/>
      </w:r>
      <w:r>
        <w:t xml:space="preserve">FR1 </w:t>
      </w:r>
      <w:r w:rsidRPr="0005430C">
        <w:t xml:space="preserve">Base Station </w:t>
      </w:r>
      <w:r>
        <w:t>beam configuration</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17" w:name="_Ref4748995"/>
      <w:r w:rsidRPr="003A2706">
        <w:t xml:space="preserve">Table </w:t>
      </w:r>
      <w:r>
        <w:t>C</w:t>
      </w:r>
      <w:r w:rsidRPr="003A2706">
        <w:t>.2-</w:t>
      </w:r>
      <w:bookmarkEnd w:id="61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18" w:name="MCCQCTEMPBM_00000026"/>
      <w:bookmarkStart w:id="619" w:name="MCCQCTEMPBM_00000027"/>
      <w:bookmarkStart w:id="62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21" w:name="_Toc97807441"/>
      <w:bookmarkStart w:id="622" w:name="_Toc106185664"/>
      <w:bookmarkStart w:id="623" w:name="_Toc114141553"/>
      <w:bookmarkStart w:id="624" w:name="_Toc121935161"/>
      <w:bookmarkStart w:id="625" w:name="_Toc124152179"/>
      <w:bookmarkStart w:id="626" w:name="_Toc137479623"/>
      <w:bookmarkStart w:id="627" w:name="_Toc138765492"/>
      <w:bookmarkStart w:id="628" w:name="_Toc145425900"/>
      <w:bookmarkStart w:id="629" w:name="_Toc155371698"/>
      <w:bookmarkStart w:id="630" w:name="_Toc161649075"/>
      <w:bookmarkStart w:id="631" w:name="_Toc161651997"/>
      <w:bookmarkStart w:id="632" w:name="_Toc169786400"/>
      <w:bookmarkStart w:id="633" w:name="_Toc176785822"/>
      <w:bookmarkEnd w:id="618"/>
      <w:bookmarkEnd w:id="619"/>
      <w:bookmarkEnd w:id="620"/>
      <w:r>
        <w:t>C</w:t>
      </w:r>
      <w:r w:rsidRPr="00235394">
        <w:t>.</w:t>
      </w:r>
      <w:r>
        <w:t>3</w:t>
      </w:r>
      <w:r w:rsidRPr="00235394">
        <w:tab/>
      </w:r>
      <w:r>
        <w:t>FR1 Channel model validation</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1A69B032" w14:textId="77777777" w:rsidR="00830197" w:rsidRDefault="00830197" w:rsidP="00830197">
      <w:pPr>
        <w:pStyle w:val="Heading2"/>
      </w:pPr>
      <w:bookmarkStart w:id="634" w:name="_Toc97807442"/>
      <w:bookmarkStart w:id="635" w:name="_Toc106185665"/>
      <w:bookmarkStart w:id="636" w:name="_Toc114141554"/>
      <w:bookmarkStart w:id="637" w:name="_Toc121935162"/>
      <w:bookmarkStart w:id="638" w:name="_Toc124152180"/>
      <w:bookmarkStart w:id="639" w:name="_Toc137479624"/>
      <w:bookmarkStart w:id="640" w:name="_Toc138765493"/>
      <w:bookmarkStart w:id="641" w:name="_Toc145425901"/>
      <w:bookmarkStart w:id="642" w:name="_Toc155371699"/>
      <w:bookmarkStart w:id="643" w:name="_Toc161649076"/>
      <w:bookmarkStart w:id="644" w:name="_Toc161651998"/>
      <w:bookmarkStart w:id="645" w:name="_Toc169786401"/>
      <w:bookmarkStart w:id="646" w:name="_Toc176785823"/>
      <w:r>
        <w:t>C</w:t>
      </w:r>
      <w:r w:rsidRPr="0042109A">
        <w:t>.</w:t>
      </w:r>
      <w:r>
        <w:t>3.1</w:t>
      </w:r>
      <w:r w:rsidRPr="00A57965">
        <w:tab/>
      </w:r>
      <w:r>
        <w:t>General</w:t>
      </w:r>
      <w:bookmarkEnd w:id="634"/>
      <w:bookmarkEnd w:id="635"/>
      <w:bookmarkEnd w:id="636"/>
      <w:bookmarkEnd w:id="637"/>
      <w:bookmarkEnd w:id="638"/>
      <w:bookmarkEnd w:id="639"/>
      <w:bookmarkEnd w:id="640"/>
      <w:bookmarkEnd w:id="641"/>
      <w:bookmarkEnd w:id="642"/>
      <w:bookmarkEnd w:id="643"/>
      <w:bookmarkEnd w:id="644"/>
      <w:bookmarkEnd w:id="645"/>
      <w:bookmarkEnd w:id="646"/>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47" w:name="_Toc97807443"/>
      <w:bookmarkStart w:id="648" w:name="_Toc106185666"/>
      <w:bookmarkStart w:id="649" w:name="_Toc114141555"/>
      <w:bookmarkStart w:id="650" w:name="_Toc121935163"/>
      <w:bookmarkStart w:id="651" w:name="_Toc124152181"/>
      <w:bookmarkStart w:id="652" w:name="_Toc137479625"/>
      <w:bookmarkStart w:id="653" w:name="_Toc138765494"/>
      <w:bookmarkStart w:id="654" w:name="_Toc145425902"/>
      <w:bookmarkStart w:id="655" w:name="_Toc155371700"/>
      <w:bookmarkStart w:id="656" w:name="_Toc161649077"/>
      <w:bookmarkStart w:id="657" w:name="_Toc161651999"/>
      <w:bookmarkStart w:id="658" w:name="_Toc169786402"/>
      <w:bookmarkStart w:id="659" w:name="_Toc176785824"/>
      <w:r>
        <w:t>C</w:t>
      </w:r>
      <w:r w:rsidRPr="0042109A">
        <w:t>.</w:t>
      </w:r>
      <w:r>
        <w:t>3.2</w:t>
      </w:r>
      <w:r w:rsidRPr="00A57965">
        <w:tab/>
      </w:r>
      <w:r w:rsidRPr="00F5153F">
        <w:t>Power Delay Profile (PDP)</w:t>
      </w:r>
      <w:bookmarkEnd w:id="647"/>
      <w:bookmarkEnd w:id="648"/>
      <w:bookmarkEnd w:id="649"/>
      <w:bookmarkEnd w:id="650"/>
      <w:bookmarkEnd w:id="651"/>
      <w:bookmarkEnd w:id="652"/>
      <w:bookmarkEnd w:id="653"/>
      <w:bookmarkEnd w:id="654"/>
      <w:bookmarkEnd w:id="655"/>
      <w:bookmarkEnd w:id="656"/>
      <w:bookmarkEnd w:id="657"/>
      <w:bookmarkEnd w:id="658"/>
      <w:bookmarkEnd w:id="659"/>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45pt" o:ole="">
            <v:imagedata r:id="rId40" o:title=""/>
          </v:shape>
          <o:OLEObject Type="Embed" ProgID="Equation.3" ShapeID="_x0000_i1027" DrawAspect="Content" ObjectID="_1788609449"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23B8E8FE" w:rsidR="0050324B" w:rsidRDefault="00365D88" w:rsidP="00365D88">
      <w:pPr>
        <w:pStyle w:val="TH"/>
      </w:pPr>
      <w:r>
        <w:rPr>
          <w:noProof/>
        </w:rPr>
        <w:drawing>
          <wp:inline distT="0" distB="0" distL="0" distR="0" wp14:anchorId="057FF208" wp14:editId="46B187F0">
            <wp:extent cx="4651375" cy="11156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1D94582C" w:rsidR="0050324B" w:rsidRDefault="00365D88" w:rsidP="00365D88">
      <w:pPr>
        <w:pStyle w:val="TH"/>
      </w:pPr>
      <w:r>
        <w:rPr>
          <w:noProof/>
        </w:rPr>
        <w:drawing>
          <wp:inline distT="0" distB="0" distL="0" distR="0" wp14:anchorId="6E897948" wp14:editId="40692A9B">
            <wp:extent cx="4639310" cy="1097280"/>
            <wp:effectExtent l="0" t="0" r="889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660" w:name="_Toc97807444"/>
      <w:bookmarkStart w:id="661" w:name="_Toc106185667"/>
      <w:bookmarkStart w:id="662" w:name="_Toc114141556"/>
      <w:bookmarkStart w:id="663" w:name="_Toc121935164"/>
      <w:bookmarkStart w:id="664" w:name="_Toc124152182"/>
      <w:bookmarkStart w:id="665" w:name="_Toc137479626"/>
      <w:bookmarkStart w:id="666" w:name="_Toc138765495"/>
      <w:bookmarkStart w:id="667" w:name="_Toc145425903"/>
      <w:bookmarkStart w:id="668" w:name="_Toc155371701"/>
      <w:bookmarkStart w:id="669" w:name="_Toc161649078"/>
      <w:bookmarkStart w:id="670" w:name="_Toc161652000"/>
      <w:bookmarkStart w:id="671" w:name="_Toc169786403"/>
      <w:bookmarkStart w:id="672" w:name="_Toc176785825"/>
      <w:r>
        <w:t>C</w:t>
      </w:r>
      <w:r w:rsidRPr="0042109A">
        <w:t>.</w:t>
      </w:r>
      <w:r>
        <w:t>3.3</w:t>
      </w:r>
      <w:r w:rsidRPr="00A57965">
        <w:tab/>
      </w:r>
      <w:r w:rsidRPr="0037071B">
        <w:t>Doppler/Temporal correlation</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95pt;height:15.95pt" o:ole="">
            <v:imagedata r:id="rId45" o:title=""/>
          </v:shape>
          <o:OLEObject Type="Embed" ProgID="Equation.3" ShapeID="_x0000_i1028" DrawAspect="Content" ObjectID="_1788609450"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4DA41212" w:rsidR="00221395" w:rsidRDefault="00365D88" w:rsidP="00365D88">
      <w:pPr>
        <w:pStyle w:val="TH"/>
      </w:pPr>
      <w:r>
        <w:rPr>
          <w:noProof/>
        </w:rPr>
        <w:drawing>
          <wp:inline distT="0" distB="0" distL="0" distR="0" wp14:anchorId="4A03EB5C" wp14:editId="2648B066">
            <wp:extent cx="4311650" cy="1587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365D88">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B9E434A" w:rsidR="009E2FD2" w:rsidRDefault="009E2FD2" w:rsidP="003961BF">
      <w:pPr>
        <w:pStyle w:val="TH"/>
      </w:pPr>
      <w:r>
        <w:rPr>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14D986A8" w:rsidR="009E2FD2" w:rsidRDefault="009E2FD2" w:rsidP="003961BF">
      <w:pPr>
        <w:pStyle w:val="TH"/>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lastRenderedPageBreak/>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673" w:name="_Toc97807445"/>
      <w:bookmarkStart w:id="674" w:name="_Toc106185668"/>
      <w:bookmarkStart w:id="675" w:name="_Toc114141557"/>
      <w:bookmarkStart w:id="676" w:name="_Toc121935165"/>
      <w:bookmarkStart w:id="677" w:name="_Toc124152183"/>
      <w:bookmarkStart w:id="678" w:name="_Toc137479627"/>
      <w:bookmarkStart w:id="679" w:name="_Toc138765496"/>
      <w:bookmarkStart w:id="680" w:name="_Toc145425904"/>
      <w:bookmarkStart w:id="681" w:name="_Toc155371702"/>
      <w:bookmarkStart w:id="682" w:name="_Toc161649079"/>
      <w:bookmarkStart w:id="683" w:name="_Toc161652001"/>
      <w:bookmarkStart w:id="684" w:name="_Toc169786404"/>
      <w:bookmarkStart w:id="685" w:name="_Toc176785826"/>
      <w:r>
        <w:t>C</w:t>
      </w:r>
      <w:r w:rsidRPr="0042109A">
        <w:t>.</w:t>
      </w:r>
      <w:r>
        <w:t>3.4</w:t>
      </w:r>
      <w:r w:rsidRPr="00A57965">
        <w:tab/>
      </w:r>
      <w:r w:rsidRPr="00B2715B">
        <w:t>Spatial correlation</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86" w:name="_Hlk56023584"/>
      <w:bookmarkStart w:id="68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8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A77220">
        <w:rPr>
          <w:position w:val="-8"/>
        </w:rPr>
        <w:pict w14:anchorId="33B04A42">
          <v:shape id="_x0000_i1029"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A77220">
        <w:rPr>
          <w:position w:val="-8"/>
        </w:rPr>
        <w:pict w14:anchorId="67E028BF">
          <v:shape id="_x0000_i1030"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A77220">
        <w:rPr>
          <w:position w:val="-8"/>
        </w:rPr>
        <w:pict w14:anchorId="1D9302FF">
          <v:shape id="_x0000_i1031"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A77220">
        <w:rPr>
          <w:position w:val="-8"/>
        </w:rPr>
        <w:pict w14:anchorId="03467199">
          <v:shape id="_x0000_i1032"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A77220">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A77220">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A77220">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A77220">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A77220">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A77220">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A77220">
        <w:rPr>
          <w:position w:val="-8"/>
        </w:rPr>
        <w:pict w14:anchorId="130AE0CC">
          <v:shape id="_x0000_i1039"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A77220">
        <w:rPr>
          <w:position w:val="-8"/>
        </w:rPr>
        <w:pict w14:anchorId="1A73FDCF">
          <v:shape id="_x0000_i1040"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lastRenderedPageBreak/>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A77220">
        <w:rPr>
          <w:position w:val="-8"/>
        </w:rPr>
        <w:pict w14:anchorId="2AADF616">
          <v:shape id="_x0000_i1041"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instrText xml:space="preserve"> </w:instrText>
      </w:r>
      <w:r w:rsidR="00E37DD9" w:rsidRPr="00C00D42">
        <w:fldChar w:fldCharType="separate"/>
      </w:r>
      <w:r w:rsidR="00A77220">
        <w:rPr>
          <w:position w:val="-8"/>
        </w:rPr>
        <w:pict w14:anchorId="64A2ADB8">
          <v:shape id="_x0000_i1042"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A77220">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87"/>
    <w:p w14:paraId="149648E8" w14:textId="0A651AD5" w:rsidR="00E37DD9" w:rsidRDefault="008406A9" w:rsidP="008406A9">
      <w:pPr>
        <w:pStyle w:val="TH"/>
      </w:pPr>
      <w:r>
        <w:rPr>
          <w:noProof/>
        </w:rPr>
        <w:drawing>
          <wp:inline distT="0" distB="0" distL="0" distR="0" wp14:anchorId="11EDB9A1" wp14:editId="52AB22DB">
            <wp:extent cx="320929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224B80D9" w:rsidR="00855471" w:rsidRDefault="00855471" w:rsidP="003961BF">
      <w:pPr>
        <w:pStyle w:val="TH"/>
      </w:pPr>
      <w:r>
        <w:rPr>
          <w:noProof/>
        </w:rPr>
        <w:drawing>
          <wp:inline distT="0" distB="0" distL="0" distR="0" wp14:anchorId="0540D9CA" wp14:editId="7C3AD4D6">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26AF1603" w:rsidR="00855471" w:rsidRDefault="00855471" w:rsidP="003961BF">
      <w:pPr>
        <w:pStyle w:val="TH"/>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220275F" w:rsidR="004B64CA" w:rsidRPr="00C03A45" w:rsidRDefault="000741AD" w:rsidP="00E37DD9">
      <w:r>
        <w:t xml:space="preserve">The spatial correlation validation reference curves are tabulated in 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3AAE549E" w:rsidR="00E37DD9" w:rsidRPr="008568E0" w:rsidRDefault="008406A9" w:rsidP="008406A9">
      <w:pPr>
        <w:pStyle w:val="TH"/>
        <w:rPr>
          <w:noProof/>
          <w:lang w:val="fr-FR"/>
        </w:rPr>
      </w:pPr>
      <w:r>
        <w:rPr>
          <w:noProof/>
          <w:lang w:val="fr-FR"/>
        </w:rPr>
        <w:drawing>
          <wp:inline distT="0" distB="0" distL="0" distR="0" wp14:anchorId="692232A5" wp14:editId="027AC398">
            <wp:extent cx="3152140" cy="20789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0DD8A5CC" w:rsidR="001055F0" w:rsidRDefault="001055F0" w:rsidP="00923993">
      <w:pPr>
        <w:pStyle w:val="TH"/>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475F25AF" w:rsidR="001055F0" w:rsidRDefault="001055F0" w:rsidP="00923993">
      <w:pPr>
        <w:pStyle w:val="TH"/>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688" w:name="_Toc97807446"/>
      <w:bookmarkStart w:id="689" w:name="_Toc106185669"/>
      <w:bookmarkStart w:id="690" w:name="_Toc114141558"/>
      <w:bookmarkStart w:id="691" w:name="_Toc121935166"/>
      <w:bookmarkStart w:id="692" w:name="_Toc124152184"/>
      <w:bookmarkStart w:id="693" w:name="_Toc137479628"/>
      <w:bookmarkStart w:id="694" w:name="_Toc138765497"/>
      <w:bookmarkStart w:id="695" w:name="_Toc145425905"/>
      <w:bookmarkStart w:id="696" w:name="_Toc155371703"/>
      <w:bookmarkStart w:id="697" w:name="_Toc161649080"/>
      <w:bookmarkStart w:id="698" w:name="_Toc161652002"/>
      <w:bookmarkStart w:id="699" w:name="_Toc169786405"/>
      <w:bookmarkStart w:id="700" w:name="_Toc176785827"/>
      <w:r>
        <w:t>C</w:t>
      </w:r>
      <w:r w:rsidRPr="0042109A">
        <w:t>.</w:t>
      </w:r>
      <w:r>
        <w:t>3.5</w:t>
      </w:r>
      <w:r w:rsidRPr="00A57965">
        <w:tab/>
      </w:r>
      <w:r w:rsidRPr="00834092">
        <w:t>Cross-polarization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lastRenderedPageBreak/>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48A9D90" w:rsidR="00220A59" w:rsidRDefault="00220A59" w:rsidP="00117F17">
      <w:pPr>
        <w:pStyle w:val="TH"/>
      </w:pPr>
      <w:r>
        <w:rPr>
          <w:noProof/>
        </w:rPr>
        <w:drawing>
          <wp:inline distT="0" distB="0" distL="0" distR="0" wp14:anchorId="76676038" wp14:editId="40D9BD2A">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0ADD4ABC" w:rsidR="00220A59" w:rsidRDefault="00220A59" w:rsidP="00117F17">
      <w:pPr>
        <w:pStyle w:val="TH"/>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755D236B" w:rsidR="00220A59" w:rsidRDefault="00220A59" w:rsidP="00413AE4">
      <w:pPr>
        <w:pStyle w:val="TH"/>
        <w:rPr>
          <w:lang w:eastAsia="fi-FI"/>
        </w:rPr>
      </w:pPr>
      <w:r>
        <w:rPr>
          <w:noProof/>
        </w:rPr>
        <w:lastRenderedPageBreak/>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701" w:name="_Hlk89891982"/>
      <w:r>
        <w:t>Figure C.3.5-3</w:t>
      </w:r>
      <w:bookmarkEnd w:id="701"/>
      <w:r>
        <w:t>: Setup for Beam-Specific V/H measurements (Beam 1)</w:t>
      </w:r>
    </w:p>
    <w:p w14:paraId="19CFBE22" w14:textId="2608EB6A" w:rsidR="00220A59" w:rsidRDefault="00220A59" w:rsidP="00413AE4">
      <w:pPr>
        <w:pStyle w:val="TH"/>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02" w:name="_Hlk89891530"/>
      <w:r>
        <w:t>Table C.3.5-3</w:t>
      </w:r>
      <w:bookmarkEnd w:id="702"/>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03" w:name="_Toc97807447"/>
      <w:bookmarkStart w:id="704" w:name="_Toc106185670"/>
      <w:bookmarkStart w:id="705" w:name="_Toc114141559"/>
    </w:p>
    <w:p w14:paraId="1BCFF33F" w14:textId="780DAD9C" w:rsidR="00D659BB" w:rsidRDefault="00D659BB" w:rsidP="00D659BB">
      <w:pPr>
        <w:pStyle w:val="Heading2"/>
      </w:pPr>
      <w:bookmarkStart w:id="706" w:name="_Toc121935167"/>
      <w:bookmarkStart w:id="707" w:name="_Toc124152185"/>
      <w:bookmarkStart w:id="708" w:name="_Toc137479629"/>
      <w:bookmarkStart w:id="709" w:name="_Toc138765498"/>
      <w:bookmarkStart w:id="710" w:name="_Toc145425906"/>
      <w:bookmarkStart w:id="711" w:name="_Toc155371704"/>
      <w:bookmarkStart w:id="712" w:name="_Toc161649081"/>
      <w:bookmarkStart w:id="713" w:name="_Toc161652003"/>
      <w:bookmarkStart w:id="714" w:name="_Toc169786406"/>
      <w:bookmarkStart w:id="715" w:name="_Toc176785828"/>
      <w:r>
        <w:t>C</w:t>
      </w:r>
      <w:r w:rsidRPr="0042109A">
        <w:t>.</w:t>
      </w:r>
      <w:r>
        <w:t>3.6</w:t>
      </w:r>
      <w:r w:rsidRPr="00A57965">
        <w:tab/>
      </w:r>
      <w:r w:rsidRPr="005205F3">
        <w:t>Power validation</w:t>
      </w:r>
      <w:bookmarkEnd w:id="703"/>
      <w:bookmarkEnd w:id="704"/>
      <w:bookmarkEnd w:id="705"/>
      <w:bookmarkEnd w:id="706"/>
      <w:bookmarkEnd w:id="707"/>
      <w:bookmarkEnd w:id="708"/>
      <w:bookmarkEnd w:id="709"/>
      <w:bookmarkEnd w:id="710"/>
      <w:bookmarkEnd w:id="711"/>
      <w:bookmarkEnd w:id="712"/>
      <w:bookmarkEnd w:id="713"/>
      <w:bookmarkEnd w:id="714"/>
      <w:bookmarkEnd w:id="715"/>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E5737C">
      <w:pPr>
        <w:pStyle w:val="TH"/>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lastRenderedPageBreak/>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6B0603">
      <w:pPr>
        <w:pStyle w:val="TH"/>
      </w:pPr>
      <w:r>
        <w:rPr>
          <w:noProof/>
        </w:rPr>
        <w:drawing>
          <wp:inline distT="0" distB="0" distL="0" distR="0" wp14:anchorId="34BA173E" wp14:editId="17E17F34">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2A03CD61" w:rsidR="001D1943" w:rsidRDefault="001D1943" w:rsidP="006B0603">
      <w:pPr>
        <w:pStyle w:val="TH"/>
      </w:pPr>
      <w:r>
        <w:rPr>
          <w:noProof/>
        </w:rPr>
        <w:lastRenderedPageBreak/>
        <w:drawing>
          <wp:inline distT="0" distB="0" distL="0" distR="0" wp14:anchorId="799822CA" wp14:editId="22C26D22">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16" w:name="_Toc97807448"/>
      <w:bookmarkStart w:id="717" w:name="_Toc106185671"/>
      <w:bookmarkStart w:id="718" w:name="_Toc114141560"/>
      <w:bookmarkStart w:id="719" w:name="_Toc121935168"/>
      <w:bookmarkStart w:id="720" w:name="_Toc124152186"/>
      <w:bookmarkStart w:id="721" w:name="_Toc137479630"/>
      <w:bookmarkStart w:id="722" w:name="_Toc138765499"/>
      <w:bookmarkStart w:id="723" w:name="_Toc145425907"/>
      <w:bookmarkStart w:id="724" w:name="_Toc155371705"/>
      <w:bookmarkStart w:id="725" w:name="_Toc161649082"/>
      <w:bookmarkStart w:id="726" w:name="_Toc161652004"/>
      <w:bookmarkStart w:id="727" w:name="_Toc169786407"/>
      <w:bookmarkStart w:id="728" w:name="_Toc176785829"/>
      <w:r>
        <w:t>C</w:t>
      </w:r>
      <w:r w:rsidRPr="00235394">
        <w:t>.</w:t>
      </w:r>
      <w:r>
        <w:t>4</w:t>
      </w:r>
      <w:r w:rsidRPr="00235394">
        <w:tab/>
      </w:r>
      <w:r>
        <w:t>Validation Pass/fail limit</w:t>
      </w:r>
      <w:bookmarkEnd w:id="716"/>
      <w:bookmarkEnd w:id="717"/>
      <w:bookmarkEnd w:id="718"/>
      <w:bookmarkEnd w:id="719"/>
      <w:bookmarkEnd w:id="720"/>
      <w:bookmarkEnd w:id="721"/>
      <w:bookmarkEnd w:id="722"/>
      <w:bookmarkEnd w:id="723"/>
      <w:bookmarkEnd w:id="724"/>
      <w:bookmarkEnd w:id="725"/>
      <w:bookmarkEnd w:id="726"/>
      <w:bookmarkEnd w:id="727"/>
      <w:bookmarkEnd w:id="728"/>
    </w:p>
    <w:p w14:paraId="50F51D22" w14:textId="534F3682" w:rsidR="00221395" w:rsidRPr="006D3D99" w:rsidRDefault="00221395" w:rsidP="00221395">
      <w:pPr>
        <w:pStyle w:val="Heading2"/>
        <w:rPr>
          <w:rFonts w:eastAsia="DengXian"/>
        </w:rPr>
      </w:pPr>
      <w:bookmarkStart w:id="729" w:name="_Toc97807449"/>
      <w:bookmarkStart w:id="730" w:name="_Toc106185672"/>
      <w:bookmarkStart w:id="731" w:name="_Toc114141561"/>
      <w:bookmarkStart w:id="732" w:name="_Toc121935169"/>
      <w:bookmarkStart w:id="733" w:name="_Toc124152187"/>
      <w:bookmarkStart w:id="734" w:name="_Toc137479631"/>
      <w:bookmarkStart w:id="735" w:name="_Toc138765500"/>
      <w:bookmarkStart w:id="736" w:name="_Toc145425908"/>
      <w:bookmarkStart w:id="737" w:name="_Toc155371706"/>
      <w:bookmarkStart w:id="738" w:name="_Toc161649083"/>
      <w:bookmarkStart w:id="739" w:name="_Toc161652005"/>
      <w:bookmarkStart w:id="740" w:name="_Toc169786408"/>
      <w:bookmarkStart w:id="741" w:name="_Toc176785830"/>
      <w:r w:rsidRPr="006D3D99">
        <w:rPr>
          <w:rFonts w:eastAsia="DengXian"/>
        </w:rPr>
        <w:t>C.</w:t>
      </w:r>
      <w:r>
        <w:rPr>
          <w:rFonts w:eastAsia="DengXian"/>
        </w:rPr>
        <w:t>4</w:t>
      </w:r>
      <w:r w:rsidRPr="006D3D99">
        <w:rPr>
          <w:rFonts w:eastAsia="DengXian"/>
        </w:rPr>
        <w:t>.1</w:t>
      </w:r>
      <w:r w:rsidRPr="006D3D99">
        <w:rPr>
          <w:rFonts w:eastAsia="DengXian"/>
        </w:rPr>
        <w:tab/>
        <w:t>General</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42" w:name="_Toc97807450"/>
      <w:bookmarkStart w:id="743" w:name="_Toc106185673"/>
      <w:bookmarkStart w:id="744" w:name="_Toc114141562"/>
      <w:bookmarkStart w:id="745" w:name="_Toc121935170"/>
      <w:bookmarkStart w:id="746" w:name="_Toc124152188"/>
      <w:bookmarkStart w:id="747" w:name="_Toc137479632"/>
      <w:bookmarkStart w:id="748" w:name="_Toc138765501"/>
      <w:bookmarkStart w:id="749" w:name="_Toc145425909"/>
      <w:bookmarkStart w:id="750" w:name="_Toc155371707"/>
      <w:bookmarkStart w:id="751" w:name="_Toc161649084"/>
      <w:bookmarkStart w:id="752" w:name="_Toc161652006"/>
      <w:bookmarkStart w:id="753" w:name="_Toc169786409"/>
      <w:bookmarkStart w:id="754" w:name="_Toc176785831"/>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755" w:name="_Toc97807451"/>
      <w:bookmarkStart w:id="756" w:name="_Toc106185674"/>
      <w:bookmarkStart w:id="757" w:name="_Toc114141563"/>
      <w:bookmarkStart w:id="758" w:name="_Toc121935171"/>
      <w:bookmarkStart w:id="759" w:name="_Toc124152189"/>
      <w:bookmarkStart w:id="760" w:name="_Toc137479633"/>
      <w:bookmarkStart w:id="761" w:name="_Toc138765502"/>
      <w:bookmarkStart w:id="762" w:name="_Toc145425910"/>
      <w:bookmarkStart w:id="763" w:name="_Toc155371708"/>
      <w:bookmarkStart w:id="764" w:name="_Toc161649085"/>
      <w:bookmarkStart w:id="765" w:name="_Toc161652007"/>
      <w:bookmarkStart w:id="766" w:name="_Toc169786410"/>
      <w:bookmarkStart w:id="767" w:name="_Toc176785832"/>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lastRenderedPageBreak/>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768" w:name="_Toc97807452"/>
      <w:bookmarkStart w:id="769" w:name="_Toc106185675"/>
      <w:bookmarkStart w:id="770" w:name="_Toc114141564"/>
      <w:bookmarkStart w:id="771" w:name="_Toc121935172"/>
      <w:bookmarkStart w:id="772" w:name="_Toc124152190"/>
      <w:bookmarkStart w:id="773" w:name="_Toc137479634"/>
      <w:bookmarkStart w:id="774" w:name="_Toc138765503"/>
      <w:bookmarkStart w:id="775" w:name="_Toc145425911"/>
      <w:bookmarkStart w:id="776" w:name="_Toc155371709"/>
      <w:bookmarkStart w:id="777" w:name="_Toc161649086"/>
      <w:bookmarkStart w:id="778" w:name="_Toc161652008"/>
      <w:bookmarkStart w:id="779" w:name="_Toc169786411"/>
      <w:bookmarkStart w:id="780" w:name="_Toc176785833"/>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781" w:name="_Toc97807453"/>
      <w:bookmarkStart w:id="782" w:name="_Toc106185676"/>
      <w:r w:rsidRPr="002A2EA1">
        <w:rPr>
          <w:lang w:eastAsia="en-GB"/>
        </w:rPr>
        <w:lastRenderedPageBreak/>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783"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783"/>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784"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784"/>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49CAF27C"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09C56CD2"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5EC7732"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0F2EF3D"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14022FE1"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44BDDFC"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066BFFC9"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5AF405CD"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3E93FDB7"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1BFC18BD"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0E2DDA45"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0124E434"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3CC4D837"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561FBAB"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42E03CB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5AD4EF7B"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785" w:name="_Toc114141565"/>
      <w:bookmarkStart w:id="786" w:name="_Toc121935173"/>
      <w:bookmarkStart w:id="787" w:name="_Toc124152191"/>
      <w:bookmarkStart w:id="788"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789" w:name="_Toc138765504"/>
      <w:bookmarkStart w:id="790" w:name="_Toc145425912"/>
      <w:bookmarkStart w:id="791" w:name="_Toc155371710"/>
      <w:bookmarkStart w:id="792" w:name="_Toc161649087"/>
      <w:bookmarkStart w:id="793" w:name="_Toc161652009"/>
      <w:bookmarkStart w:id="794" w:name="_Toc169786412"/>
      <w:bookmarkStart w:id="795" w:name="_Toc176785834"/>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781"/>
      <w:bookmarkEnd w:id="782"/>
      <w:bookmarkEnd w:id="785"/>
      <w:bookmarkEnd w:id="786"/>
      <w:bookmarkEnd w:id="787"/>
      <w:bookmarkEnd w:id="788"/>
      <w:bookmarkEnd w:id="789"/>
      <w:bookmarkEnd w:id="790"/>
      <w:bookmarkEnd w:id="791"/>
      <w:bookmarkEnd w:id="792"/>
      <w:bookmarkEnd w:id="793"/>
      <w:bookmarkEnd w:id="794"/>
      <w:bookmarkEnd w:id="795"/>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796" w:name="_Toc97807454"/>
      <w:bookmarkStart w:id="797" w:name="_Toc106185677"/>
      <w:bookmarkStart w:id="798" w:name="_Toc114141566"/>
      <w:bookmarkStart w:id="799" w:name="_Toc121935174"/>
      <w:bookmarkStart w:id="800" w:name="_Toc124152192"/>
      <w:bookmarkStart w:id="801" w:name="_Toc137479636"/>
      <w:bookmarkStart w:id="802" w:name="_Toc138765505"/>
      <w:bookmarkStart w:id="803" w:name="_Toc145425913"/>
      <w:bookmarkStart w:id="804" w:name="_Toc155371711"/>
      <w:bookmarkStart w:id="805" w:name="_Toc161649088"/>
      <w:bookmarkStart w:id="806" w:name="_Toc161652010"/>
      <w:bookmarkStart w:id="807" w:name="_Toc169786413"/>
      <w:bookmarkStart w:id="808" w:name="_Toc176785835"/>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09" w:name="_Toc47103336"/>
      <w:bookmarkStart w:id="810" w:name="_Toc97807455"/>
      <w:bookmarkStart w:id="811" w:name="_Toc106185678"/>
      <w:bookmarkStart w:id="812" w:name="_Toc114141567"/>
      <w:bookmarkStart w:id="813" w:name="_Toc121935175"/>
      <w:bookmarkStart w:id="814" w:name="_Toc124152193"/>
      <w:bookmarkStart w:id="815" w:name="_Toc137479637"/>
      <w:bookmarkStart w:id="816" w:name="_Toc138765506"/>
      <w:bookmarkStart w:id="817" w:name="_Toc145425914"/>
      <w:bookmarkStart w:id="818" w:name="_Toc155371712"/>
      <w:bookmarkStart w:id="819" w:name="_Toc161649089"/>
      <w:bookmarkStart w:id="820" w:name="_Toc161652011"/>
      <w:bookmarkStart w:id="821" w:name="_Toc169786414"/>
      <w:bookmarkStart w:id="822" w:name="_Toc176785836"/>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C09681C" w14:textId="77777777" w:rsidR="00792483" w:rsidRPr="003F393D" w:rsidRDefault="00792483" w:rsidP="006651B3"/>
    <w:p w14:paraId="3FEBF44E" w14:textId="77777777" w:rsidR="00792483" w:rsidRDefault="00792483" w:rsidP="00792483">
      <w:pPr>
        <w:pStyle w:val="Heading1"/>
      </w:pPr>
      <w:bookmarkStart w:id="823" w:name="_Toc97807456"/>
      <w:bookmarkStart w:id="824" w:name="_Toc106185679"/>
      <w:bookmarkStart w:id="825" w:name="_Toc114141568"/>
      <w:bookmarkStart w:id="826" w:name="_Toc121935176"/>
      <w:bookmarkStart w:id="827" w:name="_Toc124152194"/>
      <w:bookmarkStart w:id="828" w:name="_Toc137479638"/>
      <w:bookmarkStart w:id="829" w:name="_Toc138765507"/>
      <w:bookmarkStart w:id="830" w:name="_Toc145425915"/>
      <w:bookmarkStart w:id="831" w:name="_Toc155371713"/>
      <w:bookmarkStart w:id="832" w:name="_Toc161649090"/>
      <w:bookmarkStart w:id="833" w:name="_Toc161652012"/>
      <w:bookmarkStart w:id="834" w:name="_Toc169786415"/>
      <w:bookmarkStart w:id="835" w:name="_Toc176785837"/>
      <w:bookmarkStart w:id="836" w:name="_Hlk56023320"/>
      <w:r>
        <w:t>D</w:t>
      </w:r>
      <w:r w:rsidRPr="00235394">
        <w:t>.1</w:t>
      </w:r>
      <w:r w:rsidRPr="00235394">
        <w:tab/>
      </w:r>
      <w:r w:rsidRPr="00F42619">
        <w:t>FR</w:t>
      </w:r>
      <w:r>
        <w:t>2</w:t>
      </w:r>
      <w:r w:rsidRPr="00F42619">
        <w:t xml:space="preserve"> Channel models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37" w:name="_Toc97807457"/>
      <w:bookmarkStart w:id="838" w:name="_Toc106185680"/>
      <w:bookmarkStart w:id="839" w:name="_Toc114141569"/>
    </w:p>
    <w:p w14:paraId="18D03330" w14:textId="44EE4099" w:rsidR="00792483" w:rsidRDefault="00792483" w:rsidP="00792483">
      <w:pPr>
        <w:pStyle w:val="Heading1"/>
      </w:pPr>
      <w:bookmarkStart w:id="840" w:name="_Toc121935177"/>
      <w:bookmarkStart w:id="841" w:name="_Toc124152195"/>
      <w:bookmarkStart w:id="842" w:name="_Toc137479639"/>
      <w:bookmarkStart w:id="843" w:name="_Toc138765508"/>
      <w:bookmarkStart w:id="844" w:name="_Toc145425916"/>
      <w:bookmarkStart w:id="845" w:name="_Toc155371714"/>
      <w:bookmarkStart w:id="846" w:name="_Toc161649091"/>
      <w:bookmarkStart w:id="847" w:name="_Toc161652013"/>
      <w:bookmarkStart w:id="848" w:name="_Toc169786416"/>
      <w:bookmarkStart w:id="849" w:name="_Toc176785838"/>
      <w:r>
        <w:t>D</w:t>
      </w:r>
      <w:r w:rsidRPr="00235394">
        <w:t>.</w:t>
      </w:r>
      <w:r>
        <w:t>2</w:t>
      </w:r>
      <w:r w:rsidRPr="00235394">
        <w:tab/>
      </w:r>
      <w:r>
        <w:t xml:space="preserve">FR2 </w:t>
      </w:r>
      <w:r w:rsidRPr="0005430C">
        <w:t xml:space="preserve">Base Station </w:t>
      </w:r>
      <w:r>
        <w:t>beam configuration</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850" w:name="_Toc97807458"/>
      <w:bookmarkStart w:id="851" w:name="_Toc106185681"/>
      <w:bookmarkStart w:id="852" w:name="_Toc114141570"/>
      <w:bookmarkStart w:id="853" w:name="_Toc121935178"/>
      <w:bookmarkStart w:id="854" w:name="_Toc124152196"/>
      <w:bookmarkStart w:id="855" w:name="_Toc137479640"/>
      <w:bookmarkStart w:id="856" w:name="_Toc138765509"/>
      <w:bookmarkStart w:id="857" w:name="_Toc145425917"/>
      <w:bookmarkStart w:id="858" w:name="_Toc155371715"/>
      <w:bookmarkStart w:id="859" w:name="_Toc161649092"/>
      <w:bookmarkStart w:id="860" w:name="_Toc161652014"/>
      <w:bookmarkStart w:id="861" w:name="_Toc169786417"/>
      <w:bookmarkStart w:id="862" w:name="_Toc176785839"/>
      <w:bookmarkStart w:id="863" w:name="_Hlk63095412"/>
      <w:bookmarkEnd w:id="836"/>
      <w:r>
        <w:t>D</w:t>
      </w:r>
      <w:r w:rsidRPr="00235394">
        <w:t>.</w:t>
      </w:r>
      <w:r>
        <w:t>3</w:t>
      </w:r>
      <w:r w:rsidRPr="00235394">
        <w:tab/>
      </w:r>
      <w:r>
        <w:t>FR2 Channel model validation</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2980DBAE" w14:textId="126805FF" w:rsidR="00792483" w:rsidRDefault="00792483" w:rsidP="00792483">
      <w:pPr>
        <w:pStyle w:val="Heading2"/>
      </w:pPr>
      <w:bookmarkStart w:id="864" w:name="_Toc97807459"/>
      <w:bookmarkStart w:id="865" w:name="_Toc106185682"/>
      <w:bookmarkStart w:id="866" w:name="_Toc114141571"/>
      <w:bookmarkStart w:id="867" w:name="_Toc121935179"/>
      <w:bookmarkStart w:id="868" w:name="_Toc124152197"/>
      <w:bookmarkStart w:id="869" w:name="_Toc137479641"/>
      <w:bookmarkStart w:id="870" w:name="_Toc138765510"/>
      <w:bookmarkStart w:id="871" w:name="_Toc145425918"/>
      <w:bookmarkStart w:id="872" w:name="_Toc155371716"/>
      <w:bookmarkStart w:id="873" w:name="_Toc161649093"/>
      <w:bookmarkStart w:id="874" w:name="_Toc161652015"/>
      <w:bookmarkStart w:id="875" w:name="_Toc169786418"/>
      <w:bookmarkStart w:id="876" w:name="_Toc176785840"/>
      <w:bookmarkEnd w:id="863"/>
      <w:r>
        <w:t>D</w:t>
      </w:r>
      <w:r w:rsidRPr="0042109A">
        <w:t>.</w:t>
      </w:r>
      <w:r>
        <w:t>3.1</w:t>
      </w:r>
      <w:r w:rsidRPr="00A57965">
        <w:tab/>
      </w:r>
      <w:r>
        <w:t>General</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877" w:name="_Toc97807460"/>
      <w:bookmarkStart w:id="878" w:name="_Toc106185683"/>
      <w:bookmarkStart w:id="879" w:name="_Toc114141572"/>
      <w:bookmarkStart w:id="880" w:name="_Toc121935180"/>
      <w:bookmarkStart w:id="881" w:name="_Toc124152198"/>
      <w:bookmarkStart w:id="882" w:name="_Toc137479642"/>
      <w:bookmarkStart w:id="883" w:name="_Toc138765511"/>
      <w:bookmarkStart w:id="884" w:name="_Toc145425919"/>
      <w:bookmarkStart w:id="885" w:name="_Toc155371717"/>
      <w:bookmarkStart w:id="886" w:name="_Toc161649094"/>
      <w:bookmarkStart w:id="887" w:name="_Toc161652016"/>
      <w:bookmarkStart w:id="888" w:name="_Toc169786419"/>
      <w:bookmarkStart w:id="889" w:name="_Toc176785841"/>
      <w:r>
        <w:lastRenderedPageBreak/>
        <w:t>D</w:t>
      </w:r>
      <w:r w:rsidRPr="0042109A">
        <w:t>.</w:t>
      </w:r>
      <w:r>
        <w:t>3.2</w:t>
      </w:r>
      <w:r w:rsidRPr="00A57965">
        <w:tab/>
      </w:r>
      <w:r>
        <w:t xml:space="preserve">FR2 </w:t>
      </w:r>
      <w:r w:rsidRPr="00F5153F">
        <w:t>Power Delay Profile (PDP)</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6B0603">
      <w:pPr>
        <w:pStyle w:val="TH"/>
      </w:pPr>
      <w:r>
        <w:rPr>
          <w:noProof/>
        </w:rPr>
        <w:drawing>
          <wp:inline distT="0" distB="0" distL="0" distR="0" wp14:anchorId="03EFF927" wp14:editId="3A31C795">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45pt" o:ole="">
            <v:imagedata r:id="rId40" o:title=""/>
          </v:shape>
          <o:OLEObject Type="Embed" ProgID="Equation.3" ShapeID="_x0000_i1044" DrawAspect="Content" ObjectID="_1788609451" r:id="rId80"/>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890" w:name="_Toc97807461"/>
      <w:bookmarkStart w:id="891" w:name="_Toc106185684"/>
      <w:bookmarkStart w:id="892" w:name="_Toc114141573"/>
      <w:bookmarkStart w:id="893" w:name="_Toc121935181"/>
      <w:bookmarkStart w:id="894" w:name="_Toc124152199"/>
      <w:bookmarkStart w:id="895" w:name="_Toc137479643"/>
      <w:bookmarkStart w:id="896" w:name="_Toc138765512"/>
      <w:bookmarkStart w:id="897" w:name="_Toc145425920"/>
      <w:bookmarkStart w:id="898" w:name="_Toc155371718"/>
      <w:bookmarkStart w:id="899" w:name="_Toc161649095"/>
      <w:bookmarkStart w:id="900" w:name="_Toc161652017"/>
      <w:bookmarkStart w:id="901" w:name="_Toc169786420"/>
      <w:bookmarkStart w:id="902" w:name="_Toc176785842"/>
      <w:r>
        <w:t>D</w:t>
      </w:r>
      <w:r w:rsidRPr="0042109A">
        <w:t>.</w:t>
      </w:r>
      <w:r>
        <w:t>3.3</w:t>
      </w:r>
      <w:r w:rsidRPr="00A57965">
        <w:tab/>
      </w:r>
      <w:r>
        <w:t xml:space="preserve">FR2 </w:t>
      </w:r>
      <w:r w:rsidRPr="0037071B">
        <w:t>Doppler/Temporal correlation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95pt;height:15.5pt" o:ole="">
            <v:imagedata r:id="rId45" o:title=""/>
          </v:shape>
          <o:OLEObject Type="Embed" ProgID="Equation.3" ShapeID="_x0000_i1045" DrawAspect="Content" ObjectID="_1788609452" r:id="rId82"/>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77777777"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1396027D" w14:textId="77777777" w:rsidR="00357949" w:rsidRDefault="00357949" w:rsidP="00357949">
      <w:pPr>
        <w:pStyle w:val="TH"/>
      </w:pPr>
      <w:r>
        <w:rPr>
          <w:noProof/>
        </w:rPr>
        <w:drawing>
          <wp:inline distT="0" distB="0" distL="0" distR="0" wp14:anchorId="1D420D50" wp14:editId="0A058A83">
            <wp:extent cx="4311650" cy="1587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EA268F" w14:textId="77777777" w:rsidR="00357949" w:rsidRDefault="00357949" w:rsidP="00357949">
      <w:pPr>
        <w:pStyle w:val="TF"/>
      </w:pPr>
      <w:r>
        <w:t>Figure D.3.3-2: Setup for Doppler measurements based on time domain technique</w:t>
      </w:r>
    </w:p>
    <w:p w14:paraId="3DD64225" w14:textId="77777777" w:rsidR="00357949" w:rsidRDefault="00357949" w:rsidP="00357949">
      <w:pPr>
        <w:rPr>
          <w:noProof/>
        </w:rPr>
      </w:pPr>
      <w: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5FB46B91" w14:textId="77777777" w:rsidR="00357949" w:rsidRDefault="00357949" w:rsidP="00357949">
      <w:r>
        <w:t>The settings for the signal analyzer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03" w:name="_Toc97807462"/>
      <w:bookmarkStart w:id="904" w:name="_Toc106185685"/>
      <w:bookmarkStart w:id="905" w:name="_Toc114141574"/>
      <w:bookmarkStart w:id="906" w:name="_Toc121935182"/>
      <w:bookmarkStart w:id="907" w:name="_Toc124152200"/>
      <w:bookmarkStart w:id="908" w:name="_Toc137479644"/>
      <w:bookmarkStart w:id="909" w:name="_Toc138765513"/>
      <w:bookmarkStart w:id="910" w:name="_Toc145425921"/>
      <w:bookmarkStart w:id="911" w:name="_Toc155371719"/>
      <w:bookmarkStart w:id="912" w:name="_Toc161649096"/>
      <w:bookmarkStart w:id="913" w:name="_Toc161652018"/>
      <w:bookmarkStart w:id="914" w:name="_Toc169786421"/>
      <w:bookmarkStart w:id="915" w:name="_Toc176785843"/>
      <w:r>
        <w:t>D</w:t>
      </w:r>
      <w:r w:rsidRPr="0042109A">
        <w:t>.</w:t>
      </w:r>
      <w:r>
        <w:t>3.4</w:t>
      </w:r>
      <w:r w:rsidRPr="00A57965">
        <w:tab/>
      </w:r>
      <w:r>
        <w:t xml:space="preserve">FR2 </w:t>
      </w:r>
      <w:r w:rsidRPr="00D8071B">
        <w:t>PAS similarity percentage (PSP)</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77777777" w:rsidR="00792483" w:rsidRPr="00A06851" w:rsidRDefault="00792483" w:rsidP="00351197">
      <w:pPr>
        <w:pStyle w:val="TH"/>
      </w:pPr>
      <w:r>
        <w:rPr>
          <w:noProof/>
        </w:rPr>
        <w:drawing>
          <wp:inline distT="0" distB="0" distL="0" distR="0" wp14:anchorId="4C9376DA" wp14:editId="028B6F19">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24F36CCE">
          <v:shape id="_x0000_i1046"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29A1DD73">
          <v:shape id="_x0000_i1047"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41B94A9C">
          <v:shape id="_x0000_i1048"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7C702799">
          <v:shape id="_x0000_i1049"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75AC0C1E">
          <v:shape id="_x0000_i1050"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A77220">
        <w:rPr>
          <w:rFonts w:eastAsia="Times New Roman"/>
          <w:position w:val="-5"/>
          <w:lang w:eastAsia="en-GB"/>
        </w:rPr>
        <w:pict w14:anchorId="6459DEB2">
          <v:shape id="_x0000_i1051"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16" w:name="MCCQCTEMPBM_00000030"/>
      <w:bookmarkStart w:id="917" w:name="MCCQCTEMPBM_00000031"/>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000000">
        <w:rPr>
          <w:rFonts w:eastAsia="Times New Roman"/>
          <w:lang w:eastAsia="en-GB"/>
        </w:rPr>
        <w:fldChar w:fldCharType="separate"/>
      </w:r>
      <w:r w:rsidRPr="00CD37E6">
        <w:rPr>
          <w:rFonts w:eastAsia="Times New Roman"/>
          <w:lang w:eastAsia="en-GB"/>
        </w:rPr>
        <w:fldChar w:fldCharType="end"/>
      </w:r>
      <w:bookmarkEnd w:id="916"/>
      <w:bookmarkEnd w:id="917"/>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lastRenderedPageBreak/>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351197">
      <w:pPr>
        <w:pStyle w:val="TH"/>
        <w:rPr>
          <w:lang w:eastAsia="ko-KR"/>
        </w:rPr>
      </w:pPr>
      <w:r>
        <w:rPr>
          <w:noProof/>
          <w:lang w:eastAsia="ko-KR"/>
        </w:rPr>
        <w:drawing>
          <wp:inline distT="0" distB="0" distL="0" distR="0" wp14:anchorId="7CD9D0C3" wp14:editId="4266F32A">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lastRenderedPageBreak/>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18" w:name="_Toc97807463"/>
      <w:bookmarkStart w:id="919" w:name="_Toc106185686"/>
      <w:bookmarkStart w:id="920" w:name="_Toc114141575"/>
      <w:bookmarkStart w:id="921" w:name="_Toc121935183"/>
      <w:bookmarkStart w:id="922" w:name="_Toc124152201"/>
      <w:bookmarkStart w:id="923" w:name="_Toc137479645"/>
      <w:bookmarkStart w:id="924" w:name="_Toc138765514"/>
      <w:bookmarkStart w:id="925" w:name="_Toc145425922"/>
      <w:bookmarkStart w:id="926" w:name="_Toc155371720"/>
      <w:bookmarkStart w:id="927" w:name="_Toc161649097"/>
      <w:bookmarkStart w:id="928" w:name="_Toc161652019"/>
      <w:bookmarkStart w:id="929" w:name="_Toc169786422"/>
      <w:bookmarkStart w:id="930" w:name="_Toc176785844"/>
      <w:bookmarkStart w:id="931" w:name="_Hlk56027023"/>
      <w:r>
        <w:t>D</w:t>
      </w:r>
      <w:r w:rsidRPr="0042109A">
        <w:t>.</w:t>
      </w:r>
      <w:r>
        <w:t>3.5</w:t>
      </w:r>
      <w:r w:rsidRPr="00A57965">
        <w:tab/>
      </w:r>
      <w:r>
        <w:t xml:space="preserve">FR2 </w:t>
      </w:r>
      <w:r w:rsidRPr="00834092">
        <w:t>Cross-polarization</w:t>
      </w:r>
      <w:bookmarkEnd w:id="918"/>
      <w:bookmarkEnd w:id="919"/>
      <w:bookmarkEnd w:id="920"/>
      <w:bookmarkEnd w:id="921"/>
      <w:bookmarkEnd w:id="922"/>
      <w:bookmarkEnd w:id="923"/>
      <w:bookmarkEnd w:id="924"/>
      <w:bookmarkEnd w:id="925"/>
      <w:bookmarkEnd w:id="926"/>
      <w:bookmarkEnd w:id="927"/>
      <w:bookmarkEnd w:id="928"/>
      <w:bookmarkEnd w:id="929"/>
      <w:bookmarkEnd w:id="930"/>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932" w:name="_Toc97807464"/>
      <w:bookmarkStart w:id="933" w:name="_Toc106185687"/>
      <w:bookmarkStart w:id="934" w:name="_Toc114141576"/>
      <w:bookmarkStart w:id="935" w:name="_Toc121935184"/>
      <w:bookmarkStart w:id="936" w:name="_Toc124152202"/>
      <w:bookmarkStart w:id="937" w:name="_Toc137479646"/>
      <w:bookmarkStart w:id="938" w:name="_Toc138765515"/>
      <w:bookmarkStart w:id="939" w:name="_Toc145425923"/>
      <w:bookmarkStart w:id="940" w:name="_Toc155371721"/>
      <w:bookmarkStart w:id="941" w:name="_Toc161649098"/>
      <w:bookmarkStart w:id="942" w:name="_Toc161652020"/>
      <w:bookmarkStart w:id="943" w:name="_Toc169786423"/>
      <w:bookmarkStart w:id="944" w:name="_Toc176785845"/>
      <w:bookmarkStart w:id="945" w:name="_Hlk56027064"/>
      <w:bookmarkEnd w:id="931"/>
      <w:r>
        <w:t>D</w:t>
      </w:r>
      <w:r w:rsidRPr="0042109A">
        <w:t>.</w:t>
      </w:r>
      <w:r>
        <w:t>3.6</w:t>
      </w:r>
      <w:r w:rsidRPr="00A57965">
        <w:tab/>
      </w:r>
      <w:r>
        <w:t xml:space="preserve">FR2 </w:t>
      </w:r>
      <w:r w:rsidRPr="005205F3">
        <w:t>Power validation</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714159B" w:rsidR="00792483" w:rsidRDefault="006B0603" w:rsidP="006B0603">
      <w:pPr>
        <w:pStyle w:val="TH"/>
      </w:pPr>
      <w:r>
        <w:rPr>
          <w:noProof/>
        </w:rPr>
        <w:drawing>
          <wp:inline distT="0" distB="0" distL="0" distR="0" wp14:anchorId="69AB67CF" wp14:editId="228518C5">
            <wp:extent cx="3566160" cy="1615440"/>
            <wp:effectExtent l="0" t="0" r="0" b="3810"/>
            <wp:docPr id="15169833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66160" cy="1615440"/>
                    </a:xfrm>
                    <a:prstGeom prst="rect">
                      <a:avLst/>
                    </a:prstGeom>
                    <a:noFill/>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lastRenderedPageBreak/>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946" w:name="_Toc97807465"/>
      <w:bookmarkStart w:id="947" w:name="_Toc106185688"/>
      <w:bookmarkStart w:id="948" w:name="_Toc114141577"/>
      <w:bookmarkStart w:id="949" w:name="_Toc121935185"/>
      <w:bookmarkStart w:id="950" w:name="_Toc124152203"/>
      <w:bookmarkStart w:id="951" w:name="_Toc137479647"/>
      <w:bookmarkStart w:id="95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953" w:name="_Toc145425924"/>
      <w:bookmarkStart w:id="954" w:name="_Toc155371722"/>
      <w:bookmarkStart w:id="955" w:name="_Toc161649099"/>
      <w:bookmarkStart w:id="956" w:name="_Toc161652021"/>
      <w:bookmarkStart w:id="957" w:name="_Toc169786424"/>
      <w:bookmarkStart w:id="958" w:name="_Toc176785846"/>
      <w:r>
        <w:t>D</w:t>
      </w:r>
      <w:r w:rsidRPr="00235394">
        <w:t>.</w:t>
      </w:r>
      <w:r>
        <w:t>4</w:t>
      </w:r>
      <w:r w:rsidRPr="00235394">
        <w:tab/>
      </w:r>
      <w:r>
        <w:t>Validation Pass/fail limit</w:t>
      </w:r>
      <w:bookmarkEnd w:id="946"/>
      <w:bookmarkEnd w:id="947"/>
      <w:bookmarkEnd w:id="948"/>
      <w:bookmarkEnd w:id="949"/>
      <w:bookmarkEnd w:id="950"/>
      <w:bookmarkEnd w:id="951"/>
      <w:bookmarkEnd w:id="952"/>
      <w:bookmarkEnd w:id="953"/>
      <w:bookmarkEnd w:id="954"/>
      <w:bookmarkEnd w:id="955"/>
      <w:bookmarkEnd w:id="956"/>
      <w:bookmarkEnd w:id="957"/>
      <w:bookmarkEnd w:id="958"/>
      <w:r>
        <w:t xml:space="preserve"> </w:t>
      </w:r>
    </w:p>
    <w:p w14:paraId="31C17C18" w14:textId="76394341" w:rsidR="00E75407" w:rsidRDefault="00E75407" w:rsidP="00E75407">
      <w:pPr>
        <w:pStyle w:val="Heading2"/>
        <w:rPr>
          <w:rFonts w:eastAsia="DengXian"/>
        </w:rPr>
      </w:pPr>
      <w:bookmarkStart w:id="959" w:name="_Toc106185689"/>
      <w:bookmarkStart w:id="960" w:name="_Toc114141578"/>
      <w:bookmarkStart w:id="961" w:name="_Toc121935186"/>
      <w:bookmarkStart w:id="962" w:name="_Toc124152204"/>
      <w:bookmarkStart w:id="963" w:name="_Toc137479648"/>
      <w:bookmarkStart w:id="964" w:name="_Toc138765517"/>
      <w:bookmarkStart w:id="965" w:name="_Toc145425925"/>
      <w:bookmarkStart w:id="966" w:name="_Toc155371723"/>
      <w:bookmarkStart w:id="967" w:name="_Toc161649100"/>
      <w:bookmarkStart w:id="968" w:name="_Toc161652022"/>
      <w:bookmarkStart w:id="969" w:name="_Toc169786425"/>
      <w:bookmarkStart w:id="970" w:name="_Toc176785847"/>
      <w:bookmarkStart w:id="971" w:name="_Hlk106185200"/>
      <w:bookmarkEnd w:id="945"/>
      <w:r>
        <w:t>D</w:t>
      </w:r>
      <w:r>
        <w:rPr>
          <w:rFonts w:eastAsia="DengXian"/>
        </w:rPr>
        <w:t>.4.1</w:t>
      </w:r>
      <w:r>
        <w:rPr>
          <w:rFonts w:eastAsia="DengXian"/>
        </w:rPr>
        <w:tab/>
        <w:t>General</w:t>
      </w:r>
      <w:bookmarkEnd w:id="959"/>
      <w:bookmarkEnd w:id="960"/>
      <w:bookmarkEnd w:id="961"/>
      <w:bookmarkEnd w:id="962"/>
      <w:bookmarkEnd w:id="963"/>
      <w:bookmarkEnd w:id="964"/>
      <w:bookmarkEnd w:id="965"/>
      <w:bookmarkEnd w:id="966"/>
      <w:bookmarkEnd w:id="967"/>
      <w:bookmarkEnd w:id="968"/>
      <w:bookmarkEnd w:id="969"/>
      <w:bookmarkEnd w:id="970"/>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972" w:name="_Toc106185690"/>
      <w:bookmarkStart w:id="973" w:name="_Toc114141579"/>
      <w:bookmarkStart w:id="974" w:name="_Toc121935187"/>
      <w:bookmarkStart w:id="975" w:name="_Toc124152205"/>
      <w:bookmarkStart w:id="976" w:name="_Toc137479649"/>
      <w:bookmarkStart w:id="977" w:name="_Toc138765518"/>
      <w:bookmarkStart w:id="978" w:name="_Toc145425926"/>
      <w:bookmarkStart w:id="979" w:name="_Toc155371724"/>
      <w:bookmarkStart w:id="980" w:name="_Toc161649101"/>
      <w:bookmarkStart w:id="981" w:name="_Toc161652023"/>
      <w:bookmarkStart w:id="982" w:name="_Toc169786426"/>
      <w:bookmarkStart w:id="983" w:name="_Toc176785848"/>
      <w:r>
        <w:rPr>
          <w:rFonts w:eastAsia="DengXian"/>
        </w:rPr>
        <w:t>D.4.2</w:t>
      </w:r>
      <w:r>
        <w:rPr>
          <w:rFonts w:eastAsia="DengXian"/>
        </w:rPr>
        <w:tab/>
        <w:t>Pass/Fail Criteria of PDP</w:t>
      </w:r>
      <w:bookmarkEnd w:id="972"/>
      <w:bookmarkEnd w:id="973"/>
      <w:bookmarkEnd w:id="974"/>
      <w:bookmarkEnd w:id="975"/>
      <w:bookmarkEnd w:id="976"/>
      <w:bookmarkEnd w:id="977"/>
      <w:bookmarkEnd w:id="978"/>
      <w:bookmarkEnd w:id="979"/>
      <w:bookmarkEnd w:id="980"/>
      <w:bookmarkEnd w:id="981"/>
      <w:bookmarkEnd w:id="982"/>
      <w:bookmarkEnd w:id="983"/>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984" w:name="_Toc106185691"/>
      <w:bookmarkStart w:id="985" w:name="_Toc114141580"/>
      <w:bookmarkStart w:id="986" w:name="_Toc121935188"/>
      <w:bookmarkStart w:id="987" w:name="_Toc124152206"/>
      <w:bookmarkStart w:id="988" w:name="_Toc137479650"/>
      <w:bookmarkStart w:id="989" w:name="_Toc138765519"/>
      <w:bookmarkStart w:id="990" w:name="_Toc145425927"/>
      <w:bookmarkStart w:id="991" w:name="_Toc155371725"/>
      <w:bookmarkStart w:id="992" w:name="_Toc161649102"/>
      <w:bookmarkStart w:id="993" w:name="_Toc161652024"/>
      <w:bookmarkStart w:id="994" w:name="_Toc169786427"/>
      <w:bookmarkStart w:id="995" w:name="_Toc176785849"/>
      <w:r>
        <w:rPr>
          <w:rFonts w:eastAsia="DengXian"/>
        </w:rPr>
        <w:t>D.4.3</w:t>
      </w:r>
      <w:r>
        <w:rPr>
          <w:rFonts w:eastAsia="DengXian"/>
        </w:rPr>
        <w:tab/>
        <w:t>Pass/Fail Criteria of Doppler/Temporal correlation</w:t>
      </w:r>
      <w:bookmarkEnd w:id="984"/>
      <w:bookmarkEnd w:id="985"/>
      <w:bookmarkEnd w:id="986"/>
      <w:bookmarkEnd w:id="987"/>
      <w:bookmarkEnd w:id="988"/>
      <w:bookmarkEnd w:id="989"/>
      <w:bookmarkEnd w:id="990"/>
      <w:bookmarkEnd w:id="991"/>
      <w:bookmarkEnd w:id="992"/>
      <w:bookmarkEnd w:id="993"/>
      <w:bookmarkEnd w:id="994"/>
      <w:bookmarkEnd w:id="995"/>
    </w:p>
    <w:p w14:paraId="222CBA71" w14:textId="77777777" w:rsidR="00EE2CC1" w:rsidRDefault="00EE2CC1" w:rsidP="00EE2CC1">
      <w:bookmarkStart w:id="996"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997" w:name="_Toc114141581"/>
      <w:bookmarkStart w:id="998" w:name="_Toc121935189"/>
      <w:bookmarkStart w:id="999" w:name="_Toc124152207"/>
      <w:bookmarkStart w:id="1000" w:name="_Toc137479651"/>
      <w:bookmarkStart w:id="1001" w:name="_Toc138765520"/>
      <w:bookmarkStart w:id="1002" w:name="_Toc145425928"/>
      <w:bookmarkStart w:id="1003" w:name="_Toc155371726"/>
      <w:bookmarkStart w:id="1004" w:name="_Toc161649103"/>
      <w:bookmarkStart w:id="1005" w:name="_Toc161652025"/>
      <w:bookmarkStart w:id="1006" w:name="_Toc169786428"/>
      <w:bookmarkStart w:id="1007" w:name="_Toc176785850"/>
      <w:r>
        <w:rPr>
          <w:rFonts w:eastAsia="DengXian"/>
        </w:rPr>
        <w:t>D.4.4</w:t>
      </w:r>
      <w:r>
        <w:rPr>
          <w:rFonts w:eastAsia="DengXian"/>
        </w:rPr>
        <w:tab/>
        <w:t>Pass/Fail Criteria of PSP</w:t>
      </w:r>
      <w:bookmarkEnd w:id="996"/>
      <w:bookmarkEnd w:id="997"/>
      <w:bookmarkEnd w:id="998"/>
      <w:bookmarkEnd w:id="999"/>
      <w:bookmarkEnd w:id="1000"/>
      <w:bookmarkEnd w:id="1001"/>
      <w:bookmarkEnd w:id="1002"/>
      <w:bookmarkEnd w:id="1003"/>
      <w:bookmarkEnd w:id="1004"/>
      <w:bookmarkEnd w:id="1005"/>
      <w:bookmarkEnd w:id="1006"/>
      <w:bookmarkEnd w:id="1007"/>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08" w:name="_Toc106185693"/>
      <w:bookmarkStart w:id="1009" w:name="_Toc114141582"/>
      <w:bookmarkStart w:id="1010" w:name="_Toc121935190"/>
      <w:bookmarkStart w:id="1011" w:name="_Toc124152208"/>
      <w:bookmarkStart w:id="1012" w:name="_Toc137479652"/>
      <w:bookmarkStart w:id="1013" w:name="_Toc138765521"/>
      <w:bookmarkStart w:id="1014" w:name="_Toc145425929"/>
      <w:bookmarkStart w:id="1015" w:name="_Toc155371727"/>
      <w:bookmarkStart w:id="1016" w:name="_Toc161649104"/>
      <w:bookmarkStart w:id="1017" w:name="_Toc161652026"/>
      <w:bookmarkStart w:id="1018" w:name="_Toc169786429"/>
      <w:bookmarkStart w:id="1019" w:name="_Toc176785851"/>
      <w:r>
        <w:rPr>
          <w:rFonts w:eastAsia="DengXian"/>
        </w:rPr>
        <w:lastRenderedPageBreak/>
        <w:t>D.4.5</w:t>
      </w:r>
      <w:r>
        <w:rPr>
          <w:rFonts w:eastAsia="DengXian"/>
        </w:rPr>
        <w:tab/>
        <w:t>Pass/Fail Criteria of Cross-polarization</w:t>
      </w:r>
      <w:bookmarkEnd w:id="1008"/>
      <w:bookmarkEnd w:id="1009"/>
      <w:bookmarkEnd w:id="1010"/>
      <w:bookmarkEnd w:id="1011"/>
      <w:bookmarkEnd w:id="1012"/>
      <w:bookmarkEnd w:id="1013"/>
      <w:bookmarkEnd w:id="1014"/>
      <w:bookmarkEnd w:id="1015"/>
      <w:bookmarkEnd w:id="1016"/>
      <w:bookmarkEnd w:id="1017"/>
      <w:bookmarkEnd w:id="1018"/>
      <w:bookmarkEnd w:id="1019"/>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20"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21" w:name="_Toc114141583"/>
      <w:bookmarkStart w:id="1022" w:name="_Toc121935191"/>
      <w:bookmarkStart w:id="1023" w:name="_Toc124152209"/>
      <w:bookmarkStart w:id="1024" w:name="_Toc137479653"/>
      <w:bookmarkStart w:id="1025" w:name="_Toc138765522"/>
      <w:bookmarkStart w:id="1026" w:name="_Toc145425930"/>
      <w:bookmarkStart w:id="1027" w:name="_Toc155371728"/>
      <w:bookmarkStart w:id="1028" w:name="_Toc161649105"/>
      <w:bookmarkStart w:id="1029" w:name="_Toc161652027"/>
      <w:bookmarkStart w:id="1030" w:name="_Toc169786430"/>
      <w:bookmarkStart w:id="1031" w:name="_Toc176785852"/>
      <w:r>
        <w:rPr>
          <w:rFonts w:eastAsia="DengXian"/>
        </w:rPr>
        <w:t>D.4.6</w:t>
      </w:r>
      <w:r>
        <w:rPr>
          <w:rFonts w:eastAsia="DengXian"/>
        </w:rPr>
        <w:tab/>
        <w:t>Pass/Fail Criteria of Power validation</w:t>
      </w:r>
      <w:bookmarkEnd w:id="1020"/>
      <w:bookmarkEnd w:id="1021"/>
      <w:bookmarkEnd w:id="1022"/>
      <w:bookmarkEnd w:id="1023"/>
      <w:bookmarkEnd w:id="1024"/>
      <w:bookmarkEnd w:id="1025"/>
      <w:bookmarkEnd w:id="1026"/>
      <w:bookmarkEnd w:id="1027"/>
      <w:bookmarkEnd w:id="1028"/>
      <w:bookmarkEnd w:id="1029"/>
      <w:bookmarkEnd w:id="1030"/>
      <w:bookmarkEnd w:id="1031"/>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971"/>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032" w:name="_Toc97807466"/>
      <w:bookmarkStart w:id="1033" w:name="_Toc106185695"/>
      <w:bookmarkStart w:id="1034" w:name="_Toc114141584"/>
      <w:bookmarkStart w:id="1035" w:name="_Toc121935192"/>
      <w:bookmarkStart w:id="1036" w:name="_Toc124152210"/>
      <w:bookmarkStart w:id="1037" w:name="_Toc137479654"/>
      <w:bookmarkStart w:id="1038" w:name="_Toc138765523"/>
      <w:bookmarkStart w:id="1039" w:name="_Toc145425931"/>
      <w:bookmarkStart w:id="1040" w:name="_Toc155371729"/>
      <w:bookmarkStart w:id="1041" w:name="_Toc161649106"/>
      <w:bookmarkStart w:id="1042" w:name="_Toc161652028"/>
      <w:bookmarkStart w:id="1043" w:name="_Toc169786431"/>
      <w:bookmarkStart w:id="1044" w:name="_Toc176785853"/>
      <w:r w:rsidRPr="004D3578">
        <w:lastRenderedPageBreak/>
        <w:t xml:space="preserve">Annex </w:t>
      </w:r>
      <w:r w:rsidR="0043627B">
        <w:t>E</w:t>
      </w:r>
      <w:r w:rsidRPr="004D3578">
        <w:t xml:space="preserve"> (normative):</w:t>
      </w:r>
      <w:r w:rsidRPr="004D3578">
        <w:br/>
        <w:t>&lt;</w:t>
      </w:r>
      <w:r>
        <w:t>gNB configurations</w:t>
      </w:r>
      <w:r w:rsidRPr="004D3578">
        <w:t>&gt;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61FB7FF" w14:textId="77777777" w:rsidR="00137212" w:rsidRPr="00AE0994" w:rsidRDefault="00137212" w:rsidP="00C00388"/>
    <w:p w14:paraId="09E2602C" w14:textId="77777777" w:rsidR="00D659BB" w:rsidRDefault="00D659BB" w:rsidP="00D659BB">
      <w:pPr>
        <w:pStyle w:val="Heading1"/>
      </w:pPr>
      <w:bookmarkStart w:id="1045" w:name="_Toc97807467"/>
      <w:bookmarkStart w:id="1046" w:name="_Toc106185696"/>
      <w:bookmarkStart w:id="1047" w:name="_Toc114141585"/>
      <w:bookmarkStart w:id="1048" w:name="_Toc121935193"/>
      <w:bookmarkStart w:id="1049" w:name="_Toc124152211"/>
      <w:bookmarkStart w:id="1050" w:name="_Toc137479655"/>
      <w:bookmarkStart w:id="1051" w:name="_Toc138765524"/>
      <w:bookmarkStart w:id="1052" w:name="_Toc145425932"/>
      <w:bookmarkStart w:id="1053" w:name="_Toc155371730"/>
      <w:bookmarkStart w:id="1054" w:name="_Toc161649107"/>
      <w:bookmarkStart w:id="1055" w:name="_Toc161652029"/>
      <w:bookmarkStart w:id="1056" w:name="_Toc169786432"/>
      <w:bookmarkStart w:id="1057" w:name="_Toc176785854"/>
      <w:r>
        <w:t>E</w:t>
      </w:r>
      <w:r w:rsidRPr="00235394">
        <w:t>.</w:t>
      </w:r>
      <w:r>
        <w:t>1</w:t>
      </w:r>
      <w:r w:rsidRPr="00235394">
        <w:tab/>
      </w:r>
      <w:r>
        <w:t>FR1 gNB configurations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058" w:name="_Toc97807468"/>
      <w:bookmarkStart w:id="1059" w:name="_Toc106185697"/>
      <w:bookmarkStart w:id="1060" w:name="_Toc114141586"/>
      <w:bookmarkStart w:id="1061" w:name="_Toc121935194"/>
      <w:bookmarkStart w:id="1062" w:name="_Toc124152212"/>
      <w:bookmarkStart w:id="1063" w:name="_Toc137479656"/>
      <w:bookmarkStart w:id="1064" w:name="_Toc138765525"/>
      <w:bookmarkStart w:id="1065" w:name="_Toc145425933"/>
      <w:bookmarkStart w:id="1066" w:name="_Toc155371731"/>
      <w:bookmarkStart w:id="1067" w:name="_Toc161649108"/>
      <w:bookmarkStart w:id="1068" w:name="_Toc161652030"/>
      <w:bookmarkStart w:id="1069" w:name="_Toc169786433"/>
      <w:bookmarkStart w:id="1070" w:name="_Toc176785855"/>
      <w:r>
        <w:t>E</w:t>
      </w:r>
      <w:r w:rsidRPr="00235394">
        <w:t>.</w:t>
      </w:r>
      <w:r>
        <w:t>2</w:t>
      </w:r>
      <w:r w:rsidRPr="00235394">
        <w:tab/>
      </w:r>
      <w:r>
        <w:t>FR2 gNB configurations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071" w:name="_Toc47103337"/>
      <w:bookmarkStart w:id="1072" w:name="_Toc97807469"/>
      <w:bookmarkStart w:id="1073" w:name="_Toc106185698"/>
      <w:bookmarkStart w:id="1074" w:name="_Toc114141587"/>
      <w:bookmarkStart w:id="1075" w:name="_Toc121935195"/>
      <w:bookmarkStart w:id="1076" w:name="_Toc124152213"/>
      <w:bookmarkStart w:id="1077" w:name="_Toc137479657"/>
      <w:bookmarkStart w:id="1078" w:name="_Toc138765526"/>
      <w:bookmarkStart w:id="1079" w:name="_Toc145425934"/>
      <w:bookmarkStart w:id="1080" w:name="_Toc155371732"/>
      <w:bookmarkStart w:id="1081" w:name="_Toc161649109"/>
      <w:bookmarkStart w:id="1082" w:name="_Toc161652031"/>
      <w:bookmarkStart w:id="1083" w:name="_Toc169786434"/>
      <w:bookmarkStart w:id="1084" w:name="_Toc176785856"/>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661138F" w14:textId="77777777" w:rsidR="00DE71A1" w:rsidRDefault="00DE71A1" w:rsidP="00532955"/>
    <w:p w14:paraId="65382F16" w14:textId="77777777" w:rsidR="00D0779A" w:rsidRDefault="00D0779A" w:rsidP="00D0779A">
      <w:pPr>
        <w:pStyle w:val="Heading1"/>
      </w:pPr>
      <w:bookmarkStart w:id="1085" w:name="_Toc42175257"/>
      <w:bookmarkStart w:id="1086" w:name="_Toc46355270"/>
      <w:bookmarkStart w:id="1087" w:name="_Toc97807470"/>
      <w:bookmarkStart w:id="1088" w:name="_Toc106185699"/>
      <w:bookmarkStart w:id="1089" w:name="_Toc114141588"/>
      <w:bookmarkStart w:id="1090" w:name="_Toc121935196"/>
      <w:bookmarkStart w:id="1091" w:name="_Toc124152214"/>
      <w:bookmarkStart w:id="1092" w:name="_Toc137479658"/>
      <w:bookmarkStart w:id="1093" w:name="_Toc138765527"/>
      <w:bookmarkStart w:id="1094" w:name="_Toc145425935"/>
      <w:bookmarkStart w:id="1095" w:name="_Toc155371733"/>
      <w:bookmarkStart w:id="1096" w:name="_Toc161649110"/>
      <w:bookmarkStart w:id="1097" w:name="_Toc161652032"/>
      <w:bookmarkStart w:id="1098" w:name="_Toc169786435"/>
      <w:bookmarkStart w:id="1099" w:name="_Toc176785857"/>
      <w:r>
        <w:t>F</w:t>
      </w:r>
      <w:r w:rsidRPr="00235394">
        <w:t>.1</w:t>
      </w:r>
      <w:r w:rsidRPr="00235394">
        <w:tab/>
      </w:r>
      <w:r w:rsidRPr="005D0696">
        <w:t>Scope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00" w:name="_Toc42175258"/>
      <w:bookmarkStart w:id="1101" w:name="_Toc46355271"/>
      <w:bookmarkStart w:id="1102" w:name="_Toc97807471"/>
      <w:bookmarkStart w:id="1103" w:name="_Toc106185700"/>
      <w:bookmarkStart w:id="1104" w:name="_Toc114141589"/>
      <w:bookmarkStart w:id="1105" w:name="_Toc121935197"/>
      <w:bookmarkStart w:id="1106" w:name="_Toc124152215"/>
      <w:bookmarkStart w:id="1107" w:name="_Toc137479659"/>
      <w:bookmarkStart w:id="1108" w:name="_Toc138765528"/>
      <w:bookmarkStart w:id="1109" w:name="_Toc145425936"/>
      <w:bookmarkStart w:id="1110" w:name="_Toc155371734"/>
      <w:bookmarkStart w:id="1111" w:name="_Toc161649111"/>
      <w:bookmarkStart w:id="1112" w:name="_Toc161652033"/>
      <w:bookmarkStart w:id="1113" w:name="_Toc169786436"/>
      <w:bookmarkStart w:id="1114" w:name="_Toc176785858"/>
      <w:r>
        <w:t>F</w:t>
      </w:r>
      <w:r w:rsidRPr="00235394">
        <w:t>.</w:t>
      </w:r>
      <w:r>
        <w:t>2</w:t>
      </w:r>
      <w:r w:rsidRPr="00235394">
        <w:tab/>
      </w:r>
      <w:r w:rsidRPr="005D0696">
        <w:t>Ambient temperature</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15" w:name="_Toc42175259"/>
      <w:bookmarkStart w:id="1116" w:name="_Toc46355272"/>
      <w:bookmarkStart w:id="1117" w:name="_Toc97807472"/>
      <w:bookmarkStart w:id="1118" w:name="_Toc106185701"/>
      <w:bookmarkStart w:id="1119" w:name="_Toc114141590"/>
      <w:bookmarkStart w:id="1120" w:name="_Toc121935198"/>
      <w:bookmarkStart w:id="1121" w:name="_Toc124152216"/>
      <w:bookmarkStart w:id="1122" w:name="_Toc137479660"/>
      <w:bookmarkStart w:id="1123" w:name="_Toc138765529"/>
      <w:bookmarkStart w:id="1124" w:name="_Toc145425937"/>
      <w:bookmarkStart w:id="1125" w:name="_Toc155371735"/>
      <w:bookmarkStart w:id="1126" w:name="_Toc161649112"/>
      <w:bookmarkStart w:id="1127" w:name="_Toc161652034"/>
      <w:bookmarkStart w:id="1128" w:name="_Toc169786437"/>
      <w:bookmarkStart w:id="1129" w:name="_Toc176785859"/>
      <w:r>
        <w:t>F</w:t>
      </w:r>
      <w:r w:rsidRPr="00235394">
        <w:t>.</w:t>
      </w:r>
      <w:r>
        <w:t>3</w:t>
      </w:r>
      <w:r w:rsidRPr="00235394">
        <w:tab/>
      </w:r>
      <w:r w:rsidRPr="005D0696">
        <w:t>Operating voltage</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3"/>
          <w:footerReference w:type="default" r:id="rId94"/>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130" w:name="_Toc47103338"/>
      <w:bookmarkStart w:id="1131" w:name="_Toc97807473"/>
      <w:bookmarkStart w:id="1132" w:name="_Toc106185702"/>
      <w:bookmarkStart w:id="1133" w:name="_Toc114141591"/>
      <w:bookmarkStart w:id="1134" w:name="_Toc121935199"/>
      <w:bookmarkStart w:id="1135" w:name="_Toc124152217"/>
      <w:bookmarkStart w:id="1136" w:name="_Toc137479661"/>
      <w:bookmarkStart w:id="1137" w:name="_Toc138765530"/>
      <w:bookmarkStart w:id="1138" w:name="_Toc145425938"/>
      <w:bookmarkStart w:id="1139" w:name="_Toc155371736"/>
      <w:bookmarkStart w:id="1140" w:name="_Toc161649113"/>
      <w:bookmarkStart w:id="1141" w:name="_Toc161652035"/>
      <w:bookmarkStart w:id="1142" w:name="_Toc169786438"/>
      <w:bookmarkStart w:id="1143" w:name="_Toc176785860"/>
      <w:bookmarkStart w:id="1144" w:name="historyclause"/>
      <w:r>
        <w:lastRenderedPageBreak/>
        <w:t xml:space="preserve">Annex </w:t>
      </w:r>
      <w:r w:rsidR="0043627B">
        <w:t>G</w:t>
      </w:r>
      <w:r w:rsidR="0043627B" w:rsidRPr="004D3578">
        <w:t xml:space="preserve"> </w:t>
      </w:r>
      <w:r w:rsidRPr="004D3578">
        <w:t>(informative):</w:t>
      </w:r>
      <w:r w:rsidRPr="004D3578">
        <w:br/>
        <w:t>Change history</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14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bl>
    <w:p w14:paraId="2A2A613C"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851BCB" w14:textId="77777777" w:rsidR="00C85FA3" w:rsidRDefault="00C85FA3">
      <w:r>
        <w:separator/>
      </w:r>
    </w:p>
  </w:endnote>
  <w:endnote w:type="continuationSeparator" w:id="0">
    <w:p w14:paraId="18D26CEF" w14:textId="77777777" w:rsidR="00C85FA3" w:rsidRDefault="00C85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EE35E5" w14:textId="77777777" w:rsidR="00C85FA3" w:rsidRDefault="00C85FA3">
      <w:r>
        <w:separator/>
      </w:r>
    </w:p>
  </w:footnote>
  <w:footnote w:type="continuationSeparator" w:id="0">
    <w:p w14:paraId="2811A836" w14:textId="77777777" w:rsidR="00C85FA3" w:rsidRDefault="00C85F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011B89C4"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441">
      <w:rPr>
        <w:rFonts w:ascii="Arial" w:hAnsi="Arial" w:cs="Arial"/>
        <w:b/>
        <w:noProof/>
        <w:sz w:val="18"/>
        <w:szCs w:val="18"/>
      </w:rPr>
      <w:t>3GPP TS 38.151 V18.2.0 (2024-09)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20EAAAE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441">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15AF8A0C"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441">
      <w:rPr>
        <w:rFonts w:ascii="Arial" w:hAnsi="Arial" w:cs="Arial"/>
        <w:b/>
        <w:noProof/>
        <w:sz w:val="18"/>
        <w:szCs w:val="18"/>
      </w:rPr>
      <w:t>3GPP TS 38.151 V18.2.0 (2024-09)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D50B149"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441">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47A2"/>
    <w:rsid w:val="00236B5E"/>
    <w:rsid w:val="00237000"/>
    <w:rsid w:val="00240179"/>
    <w:rsid w:val="002458C2"/>
    <w:rsid w:val="00252F48"/>
    <w:rsid w:val="00253BFC"/>
    <w:rsid w:val="00260788"/>
    <w:rsid w:val="002636A2"/>
    <w:rsid w:val="00263B4F"/>
    <w:rsid w:val="0026714D"/>
    <w:rsid w:val="002675F0"/>
    <w:rsid w:val="002712C7"/>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C4"/>
    <w:rsid w:val="003D1090"/>
    <w:rsid w:val="003D277E"/>
    <w:rsid w:val="003D34A6"/>
    <w:rsid w:val="003D4A17"/>
    <w:rsid w:val="003E670B"/>
    <w:rsid w:val="003F0C7F"/>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4E87"/>
    <w:rsid w:val="004958FD"/>
    <w:rsid w:val="0049661C"/>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6B67"/>
    <w:rsid w:val="0063314D"/>
    <w:rsid w:val="0063543D"/>
    <w:rsid w:val="006428FF"/>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D0153"/>
    <w:rsid w:val="006D3367"/>
    <w:rsid w:val="006E1B2F"/>
    <w:rsid w:val="006E5C86"/>
    <w:rsid w:val="006F2F23"/>
    <w:rsid w:val="006F42E7"/>
    <w:rsid w:val="0070024C"/>
    <w:rsid w:val="00701116"/>
    <w:rsid w:val="00711643"/>
    <w:rsid w:val="00713C44"/>
    <w:rsid w:val="00713D0F"/>
    <w:rsid w:val="007142C9"/>
    <w:rsid w:val="00721AB5"/>
    <w:rsid w:val="00725D09"/>
    <w:rsid w:val="0073091A"/>
    <w:rsid w:val="00730964"/>
    <w:rsid w:val="00734A5B"/>
    <w:rsid w:val="007358E2"/>
    <w:rsid w:val="0074026F"/>
    <w:rsid w:val="007429F6"/>
    <w:rsid w:val="00744E76"/>
    <w:rsid w:val="0074540A"/>
    <w:rsid w:val="00745E9E"/>
    <w:rsid w:val="00751FF3"/>
    <w:rsid w:val="0075278F"/>
    <w:rsid w:val="0075580C"/>
    <w:rsid w:val="00755B5A"/>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96B"/>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1019B"/>
    <w:rsid w:val="009114D7"/>
    <w:rsid w:val="0091348E"/>
    <w:rsid w:val="00917CCB"/>
    <w:rsid w:val="009214BA"/>
    <w:rsid w:val="0092198B"/>
    <w:rsid w:val="00923993"/>
    <w:rsid w:val="00925C91"/>
    <w:rsid w:val="009261FC"/>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F71"/>
    <w:rsid w:val="00C25A8C"/>
    <w:rsid w:val="00C26B52"/>
    <w:rsid w:val="00C33079"/>
    <w:rsid w:val="00C40E2C"/>
    <w:rsid w:val="00C45231"/>
    <w:rsid w:val="00C478A3"/>
    <w:rsid w:val="00C52D0E"/>
    <w:rsid w:val="00C530B4"/>
    <w:rsid w:val="00C53E6B"/>
    <w:rsid w:val="00C72833"/>
    <w:rsid w:val="00C76781"/>
    <w:rsid w:val="00C80F1D"/>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5F34"/>
    <w:rsid w:val="00D27A06"/>
    <w:rsid w:val="00D318B4"/>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54E2"/>
    <w:rsid w:val="00DE61DE"/>
    <w:rsid w:val="00DE71A1"/>
    <w:rsid w:val="00DF0412"/>
    <w:rsid w:val="00DF057C"/>
    <w:rsid w:val="00DF15D3"/>
    <w:rsid w:val="00DF2B1F"/>
    <w:rsid w:val="00DF62CD"/>
    <w:rsid w:val="00E04070"/>
    <w:rsid w:val="00E12118"/>
    <w:rsid w:val="00E12AD3"/>
    <w:rsid w:val="00E12AE8"/>
    <w:rsid w:val="00E14682"/>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emf"/><Relationship Id="rId79" Type="http://schemas.openxmlformats.org/officeDocument/2006/relationships/image" Target="media/image66.png"/><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oleObject" Target="embeddings/oleObject6.bin"/><Relationship Id="rId90" Type="http://schemas.openxmlformats.org/officeDocument/2006/relationships/image" Target="media/image75.png"/><Relationship Id="rId95"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oleObject" Target="embeddings/oleObject5.bin"/><Relationship Id="rId85" Type="http://schemas.openxmlformats.org/officeDocument/2006/relationships/image" Target="media/image70.png"/><Relationship Id="rId93" Type="http://schemas.openxmlformats.org/officeDocument/2006/relationships/header" Target="head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7.png"/><Relationship Id="rId86" Type="http://schemas.openxmlformats.org/officeDocument/2006/relationships/image" Target="media/image71.png"/><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82</Pages>
  <Words>21306</Words>
  <Characters>121450</Characters>
  <Application>Microsoft Office Word</Application>
  <DocSecurity>0</DocSecurity>
  <Lines>1012</Lines>
  <Paragraphs>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92</cp:revision>
  <cp:lastPrinted>2019-02-25T14:05:00Z</cp:lastPrinted>
  <dcterms:created xsi:type="dcterms:W3CDTF">2023-06-27T10:51:00Z</dcterms:created>
  <dcterms:modified xsi:type="dcterms:W3CDTF">2024-09-23T13:11:00Z</dcterms:modified>
</cp:coreProperties>
</file>