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EA9E" w14:textId="0098EE9E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212F6B" w:rsidRPr="00C12953">
        <w:t>V</w:t>
      </w:r>
      <w:r w:rsidR="00212F6B">
        <w:t>1</w:t>
      </w:r>
      <w:r w:rsidR="00D27D29">
        <w:t>8</w:t>
      </w:r>
      <w:r w:rsidR="00143EC7">
        <w:t>.</w:t>
      </w:r>
      <w:r w:rsidR="00D27D29">
        <w:t>0</w:t>
      </w:r>
      <w:r w:rsidR="00DC66D0">
        <w:t>.</w:t>
      </w:r>
      <w:r w:rsidR="00D27D29">
        <w:t>1</w:t>
      </w:r>
      <w:r w:rsidR="00FA795F">
        <w:t xml:space="preserve"> </w:t>
      </w:r>
      <w:r w:rsidR="004A3549" w:rsidRPr="00C12953">
        <w:rPr>
          <w:sz w:val="32"/>
        </w:rPr>
        <w:t>(</w:t>
      </w:r>
      <w:r w:rsidR="00FC5663" w:rsidRPr="00C12953">
        <w:rPr>
          <w:sz w:val="32"/>
        </w:rPr>
        <w:t>20</w:t>
      </w:r>
      <w:r w:rsidR="00FC5663">
        <w:rPr>
          <w:sz w:val="32"/>
        </w:rPr>
        <w:t>2</w:t>
      </w:r>
      <w:r w:rsidR="00D27D29">
        <w:rPr>
          <w:sz w:val="32"/>
        </w:rPr>
        <w:t>4</w:t>
      </w:r>
      <w:r w:rsidR="00AD02B7" w:rsidRPr="00C12953">
        <w:rPr>
          <w:sz w:val="32"/>
        </w:rPr>
        <w:t>-</w:t>
      </w:r>
      <w:r w:rsidR="00676332">
        <w:rPr>
          <w:sz w:val="32"/>
        </w:rPr>
        <w:t>0</w:t>
      </w:r>
      <w:r w:rsidR="00D27D29">
        <w:rPr>
          <w:sz w:val="32"/>
        </w:rPr>
        <w:t>4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0026B1B7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212F6B">
        <w:rPr>
          <w:rStyle w:val="ZGSM"/>
        </w:rPr>
        <w:t>1</w:t>
      </w:r>
      <w:r w:rsidR="00D27D29">
        <w:rPr>
          <w:rStyle w:val="ZGSM"/>
        </w:rPr>
        <w:t>8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77777777"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 wp14:anchorId="2083894A" wp14:editId="71368D7C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 wp14:anchorId="54DEB153" wp14:editId="7E45B0EA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DC71" w14:textId="77777777"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3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44038836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FC5663">
        <w:rPr>
          <w:noProof/>
          <w:sz w:val="18"/>
        </w:rPr>
        <w:t>202</w:t>
      </w:r>
      <w:r w:rsidR="00D27D29">
        <w:rPr>
          <w:noProof/>
          <w:sz w:val="18"/>
        </w:rPr>
        <w:t>4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3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6468787F" w14:textId="77777777" w:rsidR="004A366A" w:rsidRDefault="00FB39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A366A">
        <w:t>Foreword</w:t>
      </w:r>
      <w:r w:rsidR="004A366A">
        <w:tab/>
        <w:t>9</w:t>
      </w:r>
    </w:p>
    <w:p w14:paraId="16E39BEC" w14:textId="018333CD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14:paraId="34E162E9" w14:textId="033020BA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14:paraId="459C44A2" w14:textId="644B348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14:paraId="1701D95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14:paraId="3CFB93F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14:paraId="1A67DE12" w14:textId="6B4259D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14:paraId="1DBF17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14:paraId="46FA531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14:paraId="0C520D1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14:paraId="42CC271B" w14:textId="2B5D69B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14:paraId="2D05202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14:paraId="38AF87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14:paraId="40E2CC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14:paraId="57CF18D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14:paraId="3EF7D5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14:paraId="44CA60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14:paraId="22DDE8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14:paraId="362A98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14:paraId="1B1A1CF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14:paraId="53D65C24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14:paraId="6199A93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14:paraId="5EFCAE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14:paraId="1EAC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14:paraId="638AF58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14:paraId="64FA0C1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14:paraId="67ADC1B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14:paraId="0FED65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5.3.3A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Precoding</w:t>
      </w:r>
      <w:r>
        <w:tab/>
        <w:t>28</w:t>
      </w:r>
    </w:p>
    <w:p w14:paraId="21612E7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14:paraId="283FE4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14:paraId="363BF27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14:paraId="34D2771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37</w:t>
      </w:r>
    </w:p>
    <w:p w14:paraId="092F3A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38</w:t>
      </w:r>
    </w:p>
    <w:p w14:paraId="73D1A0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41</w:t>
      </w:r>
    </w:p>
    <w:p w14:paraId="4BF591C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42</w:t>
      </w:r>
    </w:p>
    <w:p w14:paraId="26E53EC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44</w:t>
      </w:r>
    </w:p>
    <w:p w14:paraId="43A726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44</w:t>
      </w:r>
    </w:p>
    <w:p w14:paraId="7E760E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45</w:t>
      </w:r>
    </w:p>
    <w:p w14:paraId="12190D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48</w:t>
      </w:r>
    </w:p>
    <w:p w14:paraId="661DCB1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48</w:t>
      </w:r>
    </w:p>
    <w:p w14:paraId="2004AA0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48</w:t>
      </w:r>
    </w:p>
    <w:p w14:paraId="6DFB169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Slot-SPUCCH</w:t>
      </w:r>
      <w:r>
        <w:tab/>
        <w:t>48</w:t>
      </w:r>
    </w:p>
    <w:p w14:paraId="549DC4F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5.4A.2.2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49</w:t>
      </w:r>
    </w:p>
    <w:p w14:paraId="43992C9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3</w:t>
      </w:r>
      <w:r>
        <w:tab/>
        <w:t>50</w:t>
      </w:r>
    </w:p>
    <w:p w14:paraId="66506AE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5.4A.3.1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362310A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SPUCCH format 4</w:t>
      </w:r>
      <w:r>
        <w:tab/>
        <w:t>50</w:t>
      </w:r>
    </w:p>
    <w:p w14:paraId="7A423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sv-SE"/>
        </w:rPr>
        <w:t>Slot-SPUCCH</w:t>
      </w:r>
      <w:r>
        <w:tab/>
        <w:t>50</w:t>
      </w:r>
    </w:p>
    <w:p w14:paraId="59636D3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5.4A.4.2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Subslot-SPUCCH</w:t>
      </w:r>
      <w:r>
        <w:tab/>
        <w:t>51</w:t>
      </w:r>
    </w:p>
    <w:p w14:paraId="5662BF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5.4A.5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physical resources</w:t>
      </w:r>
      <w:r>
        <w:tab/>
        <w:t>51</w:t>
      </w:r>
    </w:p>
    <w:p w14:paraId="254C67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55</w:t>
      </w:r>
    </w:p>
    <w:p w14:paraId="7F25D1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55</w:t>
      </w:r>
    </w:p>
    <w:p w14:paraId="68DA1B4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 w14:anchorId="1ABCAE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10" o:title=""/>
          </v:shape>
          <o:OLEObject Type="Embed" ProgID="Equation.3" ShapeID="_x0000_i1025" DrawAspect="Content" ObjectID="_1774832393" r:id="rId11"/>
        </w:object>
      </w:r>
      <w:r>
        <w:t xml:space="preserve"> or larger</w:t>
      </w:r>
      <w:r>
        <w:tab/>
        <w:t>56</w:t>
      </w:r>
    </w:p>
    <w:p w14:paraId="125583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 w14:anchorId="53746E43">
          <v:shape id="_x0000_i1026" type="#_x0000_t75" style="width:28.5pt;height:14.25pt" o:ole="">
            <v:imagedata r:id="rId10" o:title=""/>
          </v:shape>
          <o:OLEObject Type="Embed" ProgID="Equation.3" ShapeID="_x0000_i1026" DrawAspect="Content" ObjectID="_1774832394" r:id="rId12"/>
        </w:object>
      </w:r>
      <w:r>
        <w:tab/>
        <w:t>57</w:t>
      </w:r>
    </w:p>
    <w:p w14:paraId="75A1D5D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61</w:t>
      </w:r>
    </w:p>
    <w:p w14:paraId="5C961A0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62</w:t>
      </w:r>
    </w:p>
    <w:p w14:paraId="05719F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62</w:t>
      </w:r>
    </w:p>
    <w:p w14:paraId="72F7BEE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63</w:t>
      </w:r>
    </w:p>
    <w:p w14:paraId="256498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63</w:t>
      </w:r>
    </w:p>
    <w:p w14:paraId="1F36E56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63</w:t>
      </w:r>
    </w:p>
    <w:p w14:paraId="180B9FA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67</w:t>
      </w:r>
    </w:p>
    <w:p w14:paraId="10F8671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68</w:t>
      </w:r>
    </w:p>
    <w:p w14:paraId="2498AC2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68</w:t>
      </w:r>
    </w:p>
    <w:p w14:paraId="101084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69</w:t>
      </w:r>
    </w:p>
    <w:p w14:paraId="64A779B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70</w:t>
      </w:r>
    </w:p>
    <w:p w14:paraId="07F50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71</w:t>
      </w:r>
    </w:p>
    <w:p w14:paraId="5E0425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71</w:t>
      </w:r>
    </w:p>
    <w:p w14:paraId="6029A372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71</w:t>
      </w:r>
    </w:p>
    <w:p w14:paraId="3870450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14:paraId="4615C82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74</w:t>
      </w:r>
    </w:p>
    <w:p w14:paraId="4CAB93F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74</w:t>
      </w:r>
    </w:p>
    <w:p w14:paraId="6D58863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74</w:t>
      </w:r>
    </w:p>
    <w:p w14:paraId="7821756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76</w:t>
      </w:r>
    </w:p>
    <w:p w14:paraId="36A285E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76</w:t>
      </w:r>
    </w:p>
    <w:p w14:paraId="13F6D3E5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76</w:t>
      </w:r>
    </w:p>
    <w:p w14:paraId="7F2BB2C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76</w:t>
      </w:r>
    </w:p>
    <w:p w14:paraId="4A76A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77</w:t>
      </w:r>
    </w:p>
    <w:p w14:paraId="4491E0D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77</w:t>
      </w:r>
    </w:p>
    <w:p w14:paraId="2B6AD11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79</w:t>
      </w:r>
    </w:p>
    <w:p w14:paraId="3BE3984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80</w:t>
      </w:r>
    </w:p>
    <w:p w14:paraId="25549AA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82</w:t>
      </w:r>
    </w:p>
    <w:p w14:paraId="39BCE1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83</w:t>
      </w:r>
    </w:p>
    <w:p w14:paraId="1E3676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2A5B09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E953A6">
        <w:rPr>
          <w:rFonts w:cs="Arial"/>
        </w:rPr>
        <w:t>π</w:t>
      </w:r>
      <w:r>
        <w:t>/2-BPSK</w:t>
      </w:r>
      <w:r>
        <w:tab/>
        <w:t>83</w:t>
      </w:r>
    </w:p>
    <w:p w14:paraId="01983D4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84</w:t>
      </w:r>
    </w:p>
    <w:p w14:paraId="4872F2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84</w:t>
      </w:r>
    </w:p>
    <w:p w14:paraId="7CC85D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91</w:t>
      </w:r>
    </w:p>
    <w:p w14:paraId="2DBED29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96</w:t>
      </w:r>
    </w:p>
    <w:p w14:paraId="0CA211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97</w:t>
      </w:r>
    </w:p>
    <w:p w14:paraId="4077AE6C" w14:textId="2D7EE518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14:paraId="4A6B4F1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14:paraId="11C6B1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14:paraId="0EA39E6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14:paraId="36005A5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14:paraId="46977B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14:paraId="3C5D3B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14:paraId="5FC342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14:paraId="60CDC48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14:paraId="50F8901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14:paraId="6ABD5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14:paraId="7CB399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14:paraId="1125A3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14:paraId="6C1121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14:paraId="683BA6B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14:paraId="53769D5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14:paraId="087F89B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14:paraId="1FD333A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14:paraId="047094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14:paraId="6E0C836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14:paraId="711B114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14:paraId="367327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14:paraId="7AB8036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14:paraId="00674A0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14:paraId="158EDC3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14:paraId="24A2C0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14:paraId="12CF82D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14:paraId="3DDA659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14:paraId="7E792221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14:paraId="081F53F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14:paraId="34E5B8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14:paraId="6BD470D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14:paraId="4FF9FF8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14:paraId="44CD085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14:paraId="08C65FE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14:paraId="3D5905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E953A6">
        <w:rPr>
          <w:i/>
        </w:rPr>
        <w:t xml:space="preserve"> </w:t>
      </w:r>
      <w:r>
        <w:t>physical downlink shared channel</w:t>
      </w:r>
      <w:r>
        <w:tab/>
        <w:t>121</w:t>
      </w:r>
    </w:p>
    <w:p w14:paraId="1B43DCCA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14:paraId="1579E683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14:paraId="008CDAC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14:paraId="36B0C3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14:paraId="363D78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14:paraId="6F3F37E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14:paraId="674FF0D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14:paraId="00D6EE7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Physical control format indicator channel</w:t>
      </w:r>
      <w:r>
        <w:tab/>
        <w:t>126</w:t>
      </w:r>
    </w:p>
    <w:p w14:paraId="508782A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6.7.1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Scrambling</w:t>
      </w:r>
      <w:r>
        <w:tab/>
        <w:t>126</w:t>
      </w:r>
    </w:p>
    <w:p w14:paraId="79AC33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14:paraId="5E479EE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14:paraId="7CA81E7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14:paraId="58A6BD69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14:paraId="0FBD45E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14:paraId="6B2E8F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14:paraId="743D1AA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14:paraId="6735294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14:paraId="7D7C645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14:paraId="2821A97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14:paraId="2E6EB7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14:paraId="6875689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14:paraId="7B39B0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14:paraId="6F3834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14:paraId="5A43BDD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14:paraId="73D6AD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14:paraId="0DD4BE5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14:paraId="3597324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14:paraId="04708E6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14:paraId="6D130F1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14:paraId="0F375F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14:paraId="5A677D6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14:paraId="4F43D49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14:paraId="78400A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14:paraId="4BE01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14:paraId="6E4648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14:paraId="195C5F7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14:paraId="07C632B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14:paraId="599466F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143</w:t>
      </w:r>
    </w:p>
    <w:p w14:paraId="2D3E7BA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14:paraId="511992E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14:paraId="5D2653D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14:paraId="226BD68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14:paraId="1E117D9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14:paraId="200CCCF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14:paraId="261F42B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14:paraId="1850634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14:paraId="5EFD0549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14:paraId="2BC0BCB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151</w:t>
      </w:r>
    </w:p>
    <w:p w14:paraId="1C1410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14:paraId="48CB8574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14:paraId="42CB8EA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14:paraId="162B8803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14:paraId="1F0DA68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14:paraId="69BAF8F6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14:paraId="44EDE6BC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14:paraId="75B98D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14:paraId="6A6F402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14:paraId="48FD0F6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14:paraId="2F43D5B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163</w:t>
      </w:r>
    </w:p>
    <w:p w14:paraId="586A2F9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14:paraId="7CB0551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14:paraId="13BE78F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14:paraId="0D33EC4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14:paraId="1BFB66D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167</w:t>
      </w:r>
    </w:p>
    <w:p w14:paraId="16A5D95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169</w:t>
      </w:r>
    </w:p>
    <w:p w14:paraId="738ED8A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14:paraId="4A19A1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14:paraId="545101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14:paraId="42A1F80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14:paraId="5AB5407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14:paraId="7677153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14:paraId="51757562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14:paraId="2225166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14:paraId="03DA4E0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14:paraId="68F05B1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14:paraId="67E3D83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14:paraId="2AEBE6F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14:paraId="37096CA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14:paraId="7F99F5F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14:paraId="507EFB5F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14:paraId="327E4D2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186</w:t>
      </w:r>
    </w:p>
    <w:p w14:paraId="326251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6.11B.1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Sequence generation</w:t>
      </w:r>
      <w:r>
        <w:tab/>
        <w:t>186</w:t>
      </w:r>
    </w:p>
    <w:p w14:paraId="00ED77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6.11B.2</w:t>
      </w:r>
      <w:r w:rsidRPr="004A366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953A6">
        <w:rPr>
          <w:lang w:val="en-US"/>
        </w:rPr>
        <w:t>Mapping to resource elements</w:t>
      </w:r>
      <w:r>
        <w:tab/>
        <w:t>186</w:t>
      </w:r>
    </w:p>
    <w:p w14:paraId="31017B7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14:paraId="20E9A18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14:paraId="3DE77B19" w14:textId="1F1FEBA6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14:paraId="746A3A3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14:paraId="2A49620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14:paraId="5C4334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14:paraId="1936CA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14:paraId="66126D6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14:paraId="6BFC342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14:paraId="4569A2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14:paraId="00840745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14:paraId="64178462" w14:textId="615FB242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14:paraId="753E84C8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194</w:t>
      </w:r>
    </w:p>
    <w:p w14:paraId="7A78E882" w14:textId="3C963CC0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196</w:t>
      </w:r>
    </w:p>
    <w:p w14:paraId="0B7CCD2C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196</w:t>
      </w:r>
    </w:p>
    <w:p w14:paraId="4DD7D3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196</w:t>
      </w:r>
    </w:p>
    <w:p w14:paraId="6BE8D9E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196</w:t>
      </w:r>
    </w:p>
    <w:p w14:paraId="5EFC20F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196</w:t>
      </w:r>
    </w:p>
    <w:p w14:paraId="098ACBC1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197</w:t>
      </w:r>
    </w:p>
    <w:p w14:paraId="2CB75A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197</w:t>
      </w:r>
    </w:p>
    <w:p w14:paraId="1127BE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197</w:t>
      </w:r>
    </w:p>
    <w:p w14:paraId="3CD207C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198</w:t>
      </w:r>
    </w:p>
    <w:p w14:paraId="6081B2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198</w:t>
      </w:r>
    </w:p>
    <w:p w14:paraId="6AAE0FE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198</w:t>
      </w:r>
    </w:p>
    <w:p w14:paraId="32A49C62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198</w:t>
      </w:r>
    </w:p>
    <w:p w14:paraId="70102D6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198</w:t>
      </w:r>
    </w:p>
    <w:p w14:paraId="37AB6F9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14:paraId="46E3AD5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14:paraId="277EE8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14:paraId="4ABCCC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14:paraId="47F8C3D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14:paraId="2D7D972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200</w:t>
      </w:r>
    </w:p>
    <w:p w14:paraId="461B6AC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14:paraId="24DD6C4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14:paraId="5D8FBAE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14:paraId="6E022B5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14:paraId="6444EF3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14:paraId="4399BF5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14:paraId="7C4F16F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201</w:t>
      </w:r>
    </w:p>
    <w:p w14:paraId="01310D2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14:paraId="51D32C2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14:paraId="2D527000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14:paraId="4E9F710A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14:paraId="55C059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14:paraId="4F3997D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14:paraId="6F8431A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202</w:t>
      </w:r>
    </w:p>
    <w:p w14:paraId="3D72E1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202</w:t>
      </w:r>
    </w:p>
    <w:p w14:paraId="7B31F30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202</w:t>
      </w:r>
    </w:p>
    <w:p w14:paraId="4644BB1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202</w:t>
      </w:r>
    </w:p>
    <w:p w14:paraId="55CB3FA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202</w:t>
      </w:r>
    </w:p>
    <w:p w14:paraId="71557D4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202</w:t>
      </w:r>
    </w:p>
    <w:p w14:paraId="77B4BD13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202</w:t>
      </w:r>
    </w:p>
    <w:p w14:paraId="6BC6747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202</w:t>
      </w:r>
    </w:p>
    <w:p w14:paraId="376EEF18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203</w:t>
      </w:r>
    </w:p>
    <w:p w14:paraId="35D73AE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1CFC22FD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0FD700A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203</w:t>
      </w:r>
    </w:p>
    <w:p w14:paraId="4641D2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203</w:t>
      </w:r>
    </w:p>
    <w:p w14:paraId="66392B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203</w:t>
      </w:r>
    </w:p>
    <w:p w14:paraId="3A3541A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203</w:t>
      </w:r>
    </w:p>
    <w:p w14:paraId="28256D47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205</w:t>
      </w:r>
    </w:p>
    <w:p w14:paraId="3EDE180E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205</w:t>
      </w:r>
    </w:p>
    <w:p w14:paraId="694DB410" w14:textId="680EC6A9" w:rsidR="004A366A" w:rsidRDefault="004A366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206</w:t>
      </w:r>
    </w:p>
    <w:p w14:paraId="6501C7FD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206</w:t>
      </w:r>
    </w:p>
    <w:p w14:paraId="1062309F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206</w:t>
      </w:r>
    </w:p>
    <w:p w14:paraId="21EFF2F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206</w:t>
      </w:r>
    </w:p>
    <w:p w14:paraId="0D48D8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206</w:t>
      </w:r>
    </w:p>
    <w:p w14:paraId="3E9B2100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207</w:t>
      </w:r>
    </w:p>
    <w:p w14:paraId="604DDC3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207</w:t>
      </w:r>
    </w:p>
    <w:p w14:paraId="2606BE7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207</w:t>
      </w:r>
    </w:p>
    <w:p w14:paraId="6BC5BECF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207</w:t>
      </w:r>
    </w:p>
    <w:p w14:paraId="1C35F46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207</w:t>
      </w:r>
    </w:p>
    <w:p w14:paraId="5CEDC7C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207</w:t>
      </w:r>
    </w:p>
    <w:p w14:paraId="29168F5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208</w:t>
      </w:r>
    </w:p>
    <w:p w14:paraId="6184BE5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208</w:t>
      </w:r>
    </w:p>
    <w:p w14:paraId="3C87C882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209</w:t>
      </w:r>
    </w:p>
    <w:p w14:paraId="4023EB1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209</w:t>
      </w:r>
    </w:p>
    <w:p w14:paraId="3CFE65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209</w:t>
      </w:r>
    </w:p>
    <w:p w14:paraId="0697867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210</w:t>
      </w:r>
    </w:p>
    <w:p w14:paraId="7E0E444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210</w:t>
      </w:r>
    </w:p>
    <w:p w14:paraId="045DD80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210</w:t>
      </w:r>
    </w:p>
    <w:p w14:paraId="1F35004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210</w:t>
      </w:r>
    </w:p>
    <w:p w14:paraId="4F5849B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212</w:t>
      </w:r>
    </w:p>
    <w:p w14:paraId="09107B2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212</w:t>
      </w:r>
    </w:p>
    <w:p w14:paraId="585124D7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 w14:anchorId="34B6EAF7">
          <v:shape id="_x0000_i1027" type="#_x0000_t75" style="width:35.25pt;height:14.25pt" o:ole="">
            <v:imagedata r:id="rId13" o:title=""/>
          </v:shape>
          <o:OLEObject Type="Embed" ProgID="Equation.3" ShapeID="_x0000_i1027" DrawAspect="Content" ObjectID="_1774832395" r:id="rId14"/>
        </w:object>
      </w:r>
      <w:r>
        <w:tab/>
        <w:t>212</w:t>
      </w:r>
    </w:p>
    <w:p w14:paraId="3BFF233F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 w14:anchorId="6860CB69">
          <v:shape id="_x0000_i1028" type="#_x0000_t75" style="width:36.75pt;height:14.25pt" o:ole="">
            <v:imagedata r:id="rId15" o:title=""/>
          </v:shape>
          <o:OLEObject Type="Embed" ProgID="Equation.3" ShapeID="_x0000_i1028" DrawAspect="Content" ObjectID="_1774832396" r:id="rId16"/>
        </w:object>
      </w:r>
      <w:r>
        <w:tab/>
        <w:t>212</w:t>
      </w:r>
    </w:p>
    <w:p w14:paraId="45F80B3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214</w:t>
      </w:r>
    </w:p>
    <w:p w14:paraId="57D41DD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214</w:t>
      </w:r>
    </w:p>
    <w:p w14:paraId="7F88C206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215</w:t>
      </w:r>
    </w:p>
    <w:p w14:paraId="3C885DF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216</w:t>
      </w:r>
    </w:p>
    <w:p w14:paraId="568A657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216</w:t>
      </w:r>
    </w:p>
    <w:p w14:paraId="16643731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219</w:t>
      </w:r>
    </w:p>
    <w:p w14:paraId="1DA610E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220</w:t>
      </w:r>
    </w:p>
    <w:p w14:paraId="06E3D11B" w14:textId="77777777" w:rsidR="004A366A" w:rsidRDefault="004A366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220</w:t>
      </w:r>
    </w:p>
    <w:p w14:paraId="6CD9A217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220</w:t>
      </w:r>
    </w:p>
    <w:p w14:paraId="742C4FC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220</w:t>
      </w:r>
    </w:p>
    <w:p w14:paraId="62FD763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220</w:t>
      </w:r>
    </w:p>
    <w:p w14:paraId="30ACC54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220</w:t>
      </w:r>
    </w:p>
    <w:p w14:paraId="6F189EC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220</w:t>
      </w:r>
    </w:p>
    <w:p w14:paraId="1E8F8F9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221</w:t>
      </w:r>
    </w:p>
    <w:p w14:paraId="0485156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221</w:t>
      </w:r>
    </w:p>
    <w:p w14:paraId="009235E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A366A">
        <w:t>10.2.2.4</w:t>
      </w:r>
      <w:r w:rsidRPr="004A366A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E953A6">
        <w:rPr>
          <w:rFonts w:eastAsia="SimSun"/>
        </w:rPr>
        <w:t>Guard period for TDD operation</w:t>
      </w:r>
      <w:r>
        <w:tab/>
        <w:t>221</w:t>
      </w:r>
    </w:p>
    <w:p w14:paraId="042ACEF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221</w:t>
      </w:r>
    </w:p>
    <w:p w14:paraId="795195D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221</w:t>
      </w:r>
    </w:p>
    <w:p w14:paraId="49EF5254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221</w:t>
      </w:r>
    </w:p>
    <w:p w14:paraId="7D3631A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221</w:t>
      </w:r>
    </w:p>
    <w:p w14:paraId="231C15B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14:paraId="077A9229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223</w:t>
      </w:r>
    </w:p>
    <w:p w14:paraId="0445DF9A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14:paraId="079FCCF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14:paraId="18871E8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224</w:t>
      </w:r>
    </w:p>
    <w:p w14:paraId="12AA47F5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224</w:t>
      </w:r>
    </w:p>
    <w:p w14:paraId="2997369B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224</w:t>
      </w:r>
    </w:p>
    <w:p w14:paraId="29169F6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224</w:t>
      </w:r>
    </w:p>
    <w:p w14:paraId="63EE8DC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225</w:t>
      </w:r>
    </w:p>
    <w:p w14:paraId="51C3120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225</w:t>
      </w:r>
    </w:p>
    <w:p w14:paraId="439813A7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225</w:t>
      </w:r>
    </w:p>
    <w:p w14:paraId="3C36B77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14:paraId="1A297394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226</w:t>
      </w:r>
    </w:p>
    <w:p w14:paraId="4343A758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14:paraId="1577A5C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229</w:t>
      </w:r>
    </w:p>
    <w:p w14:paraId="2A1E74DE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231</w:t>
      </w:r>
    </w:p>
    <w:p w14:paraId="6D763260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231</w:t>
      </w:r>
    </w:p>
    <w:p w14:paraId="6A7782E3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14:paraId="05E51B9B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233</w:t>
      </w:r>
    </w:p>
    <w:p w14:paraId="4160B451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234</w:t>
      </w:r>
    </w:p>
    <w:p w14:paraId="35F26B4E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14:paraId="300B6E0C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14:paraId="41898C9D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235</w:t>
      </w:r>
    </w:p>
    <w:p w14:paraId="54E43D19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235</w:t>
      </w:r>
    </w:p>
    <w:p w14:paraId="5308CEA8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235</w:t>
      </w:r>
    </w:p>
    <w:p w14:paraId="13ECF66D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235</w:t>
      </w:r>
    </w:p>
    <w:p w14:paraId="04B65C96" w14:textId="77777777" w:rsidR="004A366A" w:rsidRDefault="004A366A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236</w:t>
      </w:r>
    </w:p>
    <w:p w14:paraId="630AA7AE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236</w:t>
      </w:r>
    </w:p>
    <w:p w14:paraId="2ACF991A" w14:textId="77777777" w:rsidR="004A366A" w:rsidRDefault="004A366A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236</w:t>
      </w:r>
    </w:p>
    <w:p w14:paraId="79313A95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237</w:t>
      </w:r>
    </w:p>
    <w:p w14:paraId="70A1528C" w14:textId="77777777" w:rsidR="004A366A" w:rsidRDefault="004A366A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238</w:t>
      </w:r>
    </w:p>
    <w:p w14:paraId="77E8BEC4" w14:textId="7DF59E94" w:rsidR="004A366A" w:rsidRDefault="004A366A" w:rsidP="004A366A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239</w:t>
      </w:r>
    </w:p>
    <w:p w14:paraId="7B4A0DCD" w14:textId="36EB536C" w:rsidR="00666497" w:rsidRDefault="00FB3998">
      <w:r>
        <w:rPr>
          <w:noProof/>
          <w:sz w:val="22"/>
        </w:rPr>
        <w:fldChar w:fldCharType="end"/>
      </w:r>
    </w:p>
    <w:p w14:paraId="63006084" w14:textId="1ABBA3E5" w:rsidR="007446E2" w:rsidRPr="00E9040D" w:rsidRDefault="007446E2" w:rsidP="00DE56B7">
      <w:r>
        <w:fldChar w:fldCharType="begin"/>
      </w:r>
      <w:r>
        <w:instrText xml:space="preserve"> RD 36211</w:instrText>
      </w:r>
      <w:r w:rsidR="00C6225F">
        <w:instrText>-i01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6225F">
        <w:instrText>-i01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C6225F">
        <w:instrText>-i01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C2F8" w14:textId="17F84FBB" w:rsidR="006878B7" w:rsidRDefault="00C6225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noProof/>
      </w:rPr>
      <w:t>3GPP TS 36.211 V18.0.1 (2024-04)</w:t>
    </w:r>
    <w:r>
      <w:rPr>
        <w:noProof/>
      </w:rPr>
      <w:fldChar w:fldCharType="end"/>
    </w:r>
  </w:p>
  <w:p w14:paraId="395C6DF9" w14:textId="77777777"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14:paraId="29F3C70B" w14:textId="1D69BE7F" w:rsidR="006878B7" w:rsidRDefault="00C6225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noProof/>
      </w:rPr>
      <w:t>Release 18</w:t>
    </w:r>
    <w:r>
      <w:rPr>
        <w:noProof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2114</Words>
  <Characters>12769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</cp:lastModifiedBy>
  <cp:revision>17</cp:revision>
  <cp:lastPrinted>2007-09-07T07:56:00Z</cp:lastPrinted>
  <dcterms:created xsi:type="dcterms:W3CDTF">2022-03-20T14:04:00Z</dcterms:created>
  <dcterms:modified xsi:type="dcterms:W3CDTF">2024-04-17T01:47:00Z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