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IsROCDate" w:val="False"/>
          <w:attr w:name="IsLunarDate" w:val="False"/>
          <w:attr w:name="Day" w:val="30"/>
          <w:attr w:name="Month" w:val="12"/>
          <w:attr w:name="Year" w:val="1899"/>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IsROCDate" w:val="False"/>
          <w:attr w:name="IsLunarDate" w:val="False"/>
          <w:attr w:name="Day" w:val="30"/>
          <w:attr w:name="Month" w:val="12"/>
          <w:attr w:name="Year" w:val="1899"/>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IsROCDate" w:val="False"/>
          <w:attr w:name="IsLunarDate" w:val="False"/>
          <w:attr w:name="Day" w:val="30"/>
          <w:attr w:name="Month" w:val="12"/>
          <w:attr w:name="Year" w:val="1899"/>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IsROCDate" w:val="False"/>
          <w:attr w:name="IsLunarDate" w:val="False"/>
          <w:attr w:name="Day" w:val="30"/>
          <w:attr w:name="Month" w:val="12"/>
          <w:attr w:name="Year" w:val="1899"/>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IsROCDate" w:val="False"/>
          <w:attr w:name="IsLunarDate" w:val="False"/>
          <w:attr w:name="Day" w:val="30"/>
          <w:attr w:name="Month" w:val="12"/>
          <w:attr w:name="Year" w:val="1899"/>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IsROCDate" w:val="False"/>
          <w:attr w:name="IsLunarDate" w:val="False"/>
          <w:attr w:name="Day" w:val="30"/>
          <w:attr w:name="Month" w:val="12"/>
          <w:attr w:name="Year" w:val="1899"/>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IsROCDate" w:val="False"/>
          <w:attr w:name="IsLunarDate" w:val="False"/>
          <w:attr w:name="Day" w:val="30"/>
          <w:attr w:name="Month" w:val="12"/>
          <w:attr w:name="Year" w:val="1899"/>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70E4B914" w14:textId="227CAD2E" w:rsidR="008F6BF4" w:rsidRPr="0046266F" w:rsidRDefault="008F6BF4" w:rsidP="00C94471">
      <w:pPr>
        <w:pStyle w:val="B2"/>
      </w:pPr>
      <w:r w:rsidRPr="0046266F">
        <w:t>-</w:t>
      </w:r>
      <w:r w:rsidRPr="0046266F">
        <w:tab/>
        <w:t>TS </w:t>
      </w:r>
      <w:r w:rsidRPr="00E6720E">
        <w:t>21.111 [6], clause 10.1.</w:t>
      </w: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lastRenderedPageBreak/>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20B7FECD" w14:textId="51D30965" w:rsidR="00C94471" w:rsidRPr="00E6720E" w:rsidRDefault="00C94471" w:rsidP="00C94471">
      <w:pPr>
        <w:pStyle w:val="B1"/>
      </w:pPr>
      <w:bookmarkStart w:id="2900" w:name="_Toc130990362"/>
      <w:r w:rsidRPr="00E6720E">
        <w:t>f)</w:t>
      </w:r>
      <w:r w:rsidRPr="00E6720E">
        <w:tab/>
        <w:t>After receipt of an</w:t>
      </w:r>
      <w:r w:rsidRPr="00E6720E">
        <w:rPr>
          <w:i/>
        </w:rPr>
        <w:t xml:space="preserve"> </w:t>
      </w:r>
      <w:bookmarkStart w:id="2901" w:name="_Hlk148976169"/>
      <w:r w:rsidRPr="00E6720E">
        <w:rPr>
          <w:i/>
        </w:rPr>
        <w:t>RRCRequest</w:t>
      </w:r>
      <w:r w:rsidRPr="00E6720E">
        <w:t xml:space="preserve"> </w:t>
      </w:r>
      <w:bookmarkEnd w:id="2901"/>
      <w:r w:rsidRPr="00E6720E">
        <w:t xml:space="preserve">from the UE, the </w:t>
      </w:r>
      <w:r>
        <w:t>SAT-NG-SS</w:t>
      </w:r>
      <w:r w:rsidRPr="00E6720E">
        <w:t xml:space="preserve"> sends </w:t>
      </w:r>
      <w:r w:rsidRPr="00E6720E">
        <w:rPr>
          <w:i/>
        </w:rPr>
        <w:t>RRCSetup</w:t>
      </w:r>
      <w:r w:rsidRPr="00E6720E">
        <w:t xml:space="preserve"> to the UE, followed by </w:t>
      </w:r>
      <w:r w:rsidRPr="00E6720E">
        <w:rPr>
          <w:i/>
        </w:rPr>
        <w:t>RRCSetupComplete</w:t>
      </w:r>
      <w:r w:rsidRPr="00E6720E">
        <w:t xml:space="preserve"> sent by the UE to the </w:t>
      </w:r>
      <w:r>
        <w:t>SAT-NG-SS</w:t>
      </w:r>
      <w:r w:rsidRPr="00E6720E">
        <w:t>.</w:t>
      </w:r>
    </w:p>
    <w:p w14:paraId="4DB6B5EB" w14:textId="281C394A" w:rsidR="00C94471" w:rsidRPr="00E6720E" w:rsidRDefault="00C94471" w:rsidP="00C94471">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RRCRelease</w:t>
      </w:r>
      <w:r w:rsidRPr="00E6720E">
        <w:t>.</w:t>
      </w:r>
    </w:p>
    <w:p w14:paraId="756DE218" w14:textId="77777777" w:rsidR="00C94471" w:rsidRPr="00E6720E" w:rsidRDefault="00C94471" w:rsidP="00C94471">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138797E0" w14:textId="77777777" w:rsidR="00C94471" w:rsidRPr="0046266F" w:rsidRDefault="00C94471" w:rsidP="00C94471">
      <w:pPr>
        <w:pStyle w:val="B2"/>
        <w:tabs>
          <w:tab w:val="left" w:pos="2835"/>
        </w:tabs>
      </w:pPr>
      <w:r w:rsidRPr="00E6720E">
        <w:t>TAI (MCC/MNC/TAC):</w:t>
      </w:r>
      <w:r w:rsidRPr="00E6720E">
        <w:tab/>
        <w:t>234/008/000001</w:t>
      </w:r>
    </w:p>
    <w:p w14:paraId="53DA283E" w14:textId="77777777" w:rsidR="00C94471" w:rsidRPr="00E6720E" w:rsidRDefault="00C94471" w:rsidP="00C94471">
      <w:pPr>
        <w:pStyle w:val="B1"/>
      </w:pPr>
      <w:r w:rsidRPr="00E6720E">
        <w:t xml:space="preserve">The </w:t>
      </w:r>
      <w:r>
        <w:t>SAT-NG-SS</w:t>
      </w:r>
      <w:r w:rsidRPr="00E6720E">
        <w:t xml:space="preserve"> then resumes </w:t>
      </w:r>
      <w:r>
        <w:t>transmission of</w:t>
      </w:r>
      <w:r w:rsidRPr="00E6720E">
        <w:t xml:space="preserve"> the BCCH.</w:t>
      </w:r>
    </w:p>
    <w:p w14:paraId="7346B161" w14:textId="2A3A4CF4" w:rsidR="00C94471" w:rsidRPr="00E6720E" w:rsidRDefault="00C94471" w:rsidP="00C94471">
      <w:pPr>
        <w:pStyle w:val="B1"/>
      </w:pPr>
      <w:r w:rsidRPr="00E6720E">
        <w:t>i)</w:t>
      </w:r>
      <w:r w:rsidRPr="00E6720E">
        <w:tab/>
        <w:t xml:space="preserve">After receipt of an </w:t>
      </w:r>
      <w:r w:rsidRPr="007F70EA">
        <w:rPr>
          <w:i/>
          <w:iCs/>
        </w:rPr>
        <w:t>RRCRequest</w:t>
      </w:r>
      <w:r w:rsidRPr="00E6720E">
        <w:t xml:space="preserve"> from the UE, the </w:t>
      </w:r>
      <w:r>
        <w:t>SAT-NG-SS</w:t>
      </w:r>
      <w:r w:rsidRPr="00E6720E">
        <w:t xml:space="preserve"> sends </w:t>
      </w:r>
      <w:r w:rsidRPr="007F70EA">
        <w:rPr>
          <w:i/>
          <w:iCs/>
        </w:rPr>
        <w:t>RRCSetup</w:t>
      </w:r>
      <w:r w:rsidRPr="00E6720E">
        <w:t xml:space="preserve"> to the UE, followed by </w:t>
      </w:r>
      <w:r w:rsidRPr="007F70EA">
        <w:rPr>
          <w:i/>
          <w:iCs/>
        </w:rPr>
        <w:t>RRCSetupComplete</w:t>
      </w:r>
      <w:r w:rsidRPr="00E6720E">
        <w:t xml:space="preserve"> sent by the UE to the </w:t>
      </w:r>
      <w:r>
        <w:t>SAT-NG-SS</w:t>
      </w:r>
      <w:r w:rsidRPr="00E6720E">
        <w:t>.</w:t>
      </w:r>
    </w:p>
    <w:p w14:paraId="7A0FD4CA" w14:textId="77777777" w:rsidR="00C94471" w:rsidRPr="0046266F" w:rsidRDefault="00C94471" w:rsidP="00C94471">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4C6341A4" w14:textId="77777777" w:rsidR="00C94471" w:rsidRPr="00E6720E" w:rsidRDefault="00C94471" w:rsidP="00C94471">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16DA1EF3" w14:textId="77777777" w:rsidR="00C94471" w:rsidRPr="00E6720E" w:rsidRDefault="00C94471" w:rsidP="00C94471">
      <w:pPr>
        <w:pStyle w:val="B2"/>
        <w:rPr>
          <w:lang w:val="fr-FR"/>
        </w:rPr>
      </w:pPr>
      <w:r w:rsidRPr="00E6720E">
        <w:rPr>
          <w:lang w:val="fr-FR"/>
        </w:rPr>
        <w:tab/>
        <w:t>5G-GUTI:</w:t>
      </w:r>
      <w:r w:rsidRPr="00E6720E">
        <w:rPr>
          <w:lang w:val="fr-FR"/>
        </w:rPr>
        <w:tab/>
        <w:t>"23400800010266436587"</w:t>
      </w:r>
    </w:p>
    <w:p w14:paraId="48E2191C" w14:textId="3623C034" w:rsidR="00C94471" w:rsidRPr="0046266F" w:rsidRDefault="00C94471" w:rsidP="00C94471">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RRCRelease</w:t>
      </w:r>
      <w:r w:rsidRPr="0046266F">
        <w:t>.</w:t>
      </w:r>
    </w:p>
    <w:p w14:paraId="24EA0FEE" w14:textId="77777777" w:rsidR="00C94471" w:rsidRPr="0046266F" w:rsidRDefault="00C94471" w:rsidP="00C94471">
      <w:pPr>
        <w:pStyle w:val="B1"/>
      </w:pPr>
      <w:r w:rsidRPr="0046266F">
        <w:t>l)</w:t>
      </w:r>
      <w:r w:rsidRPr="0046266F">
        <w:tab/>
        <w:t>The UE is soft powered down.</w:t>
      </w:r>
    </w:p>
    <w:p w14:paraId="29D3A846" w14:textId="77777777" w:rsidR="008F6BF4" w:rsidRPr="0046266F" w:rsidRDefault="008F6BF4" w:rsidP="008F6BF4">
      <w:pPr>
        <w:pStyle w:val="Heading4"/>
      </w:pPr>
      <w:r>
        <w:t>7.1.9</w:t>
      </w:r>
      <w:r w:rsidRPr="00804409">
        <w:t>.5</w:t>
      </w:r>
      <w:r w:rsidRPr="0046266F">
        <w:tab/>
        <w:t>Acceptance criteria</w:t>
      </w:r>
      <w:bookmarkEnd w:id="2900"/>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lastRenderedPageBreak/>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4B12E067" w14:textId="77777777" w:rsidR="008F6BF4" w:rsidRPr="00E6720E" w:rsidRDefault="008F6BF4" w:rsidP="008F6BF4">
      <w:pPr>
        <w:keepNext/>
        <w:keepLines/>
        <w:ind w:firstLine="284"/>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E37B0AD"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t>234</w:t>
      </w:r>
      <w:r>
        <w:rPr>
          <w:lang w:val="it-IT"/>
        </w:rPr>
        <w:t>008</w:t>
      </w:r>
      <w:r w:rsidRPr="00E6720E">
        <w:rPr>
          <w:lang w:val="it-IT"/>
        </w:rPr>
        <w:t>00010266436587</w:t>
      </w:r>
    </w:p>
    <w:p w14:paraId="2981ADD9"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t>234/008/000001</w:t>
      </w:r>
    </w:p>
    <w:p w14:paraId="6EF71EDE"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9681DF7" w14:textId="77777777" w:rsidR="008F6BF4" w:rsidRPr="0046266F" w:rsidRDefault="008F6BF4" w:rsidP="008F6BF4">
      <w:pPr>
        <w:pStyle w:val="EW"/>
        <w:tabs>
          <w:tab w:val="left" w:pos="2835"/>
        </w:tabs>
        <w:rPr>
          <w:lang w:val="it-IT"/>
        </w:rPr>
      </w:pPr>
    </w:p>
    <w:p w14:paraId="4A52553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4DF34972" w14:textId="77777777" w:rsidTr="00821831">
        <w:tc>
          <w:tcPr>
            <w:tcW w:w="959" w:type="dxa"/>
          </w:tcPr>
          <w:p w14:paraId="539ADEB7"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775EE8DF"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F189D6A"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E5B9C49"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5B877FE0"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784188AB"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0524EF3A"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4FA3525"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DD5CBAC"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1DE955D4" w14:textId="77777777" w:rsidTr="00821831">
        <w:tc>
          <w:tcPr>
            <w:tcW w:w="959" w:type="dxa"/>
          </w:tcPr>
          <w:p w14:paraId="09556A9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2CE6E3F8"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0C47504"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7BC9DEB6"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0A71D82B" w14:textId="77777777" w:rsidR="008F6BF4" w:rsidRPr="0008759E" w:rsidRDefault="008F6BF4" w:rsidP="00821831">
            <w:pPr>
              <w:keepNext/>
              <w:keepLines/>
              <w:spacing w:after="0"/>
              <w:rPr>
                <w:rFonts w:ascii="Arial" w:hAnsi="Arial"/>
                <w:sz w:val="18"/>
              </w:rPr>
            </w:pPr>
            <w:r>
              <w:rPr>
                <w:rFonts w:ascii="Arial" w:hAnsi="Arial"/>
                <w:sz w:val="18"/>
              </w:rPr>
              <w:t>32</w:t>
            </w:r>
          </w:p>
        </w:tc>
        <w:tc>
          <w:tcPr>
            <w:tcW w:w="717" w:type="dxa"/>
          </w:tcPr>
          <w:p w14:paraId="4C7E9A66" w14:textId="77777777" w:rsidR="008F6BF4" w:rsidRPr="0008759E" w:rsidRDefault="008F6BF4" w:rsidP="00821831">
            <w:pPr>
              <w:keepNext/>
              <w:keepLines/>
              <w:spacing w:after="0"/>
              <w:rPr>
                <w:rFonts w:ascii="Arial" w:hAnsi="Arial"/>
                <w:sz w:val="18"/>
              </w:rPr>
            </w:pPr>
            <w:r>
              <w:rPr>
                <w:rFonts w:ascii="Arial" w:hAnsi="Arial"/>
                <w:sz w:val="18"/>
              </w:rPr>
              <w:t>84</w:t>
            </w:r>
          </w:p>
        </w:tc>
        <w:tc>
          <w:tcPr>
            <w:tcW w:w="717" w:type="dxa"/>
          </w:tcPr>
          <w:p w14:paraId="2FF61E6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FF97671"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0418DC9"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7E5F4191" w14:textId="77777777" w:rsidTr="00821831">
        <w:tc>
          <w:tcPr>
            <w:tcW w:w="959" w:type="dxa"/>
          </w:tcPr>
          <w:p w14:paraId="1B8E5898" w14:textId="77777777" w:rsidR="008F6BF4" w:rsidRPr="0008759E" w:rsidRDefault="008F6BF4" w:rsidP="00821831">
            <w:pPr>
              <w:keepNext/>
              <w:keepLines/>
              <w:spacing w:after="0"/>
              <w:rPr>
                <w:rFonts w:ascii="Arial" w:hAnsi="Arial"/>
                <w:sz w:val="18"/>
              </w:rPr>
            </w:pPr>
          </w:p>
        </w:tc>
        <w:tc>
          <w:tcPr>
            <w:tcW w:w="717" w:type="dxa"/>
          </w:tcPr>
          <w:p w14:paraId="3EE989FF"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205FE01E"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1925A8A1"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54C2F823"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56B633C6"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26ED23B3"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727F4BA9"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18869718"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1EE5E1FA" w14:textId="77777777" w:rsidTr="00821831">
        <w:tc>
          <w:tcPr>
            <w:tcW w:w="959" w:type="dxa"/>
          </w:tcPr>
          <w:p w14:paraId="27634D51" w14:textId="77777777" w:rsidR="008F6BF4" w:rsidRPr="0008759E" w:rsidRDefault="008F6BF4" w:rsidP="00821831">
            <w:pPr>
              <w:keepNext/>
              <w:keepLines/>
              <w:spacing w:after="0"/>
              <w:rPr>
                <w:rFonts w:ascii="Arial" w:hAnsi="Arial"/>
                <w:sz w:val="18"/>
              </w:rPr>
            </w:pPr>
          </w:p>
        </w:tc>
        <w:tc>
          <w:tcPr>
            <w:tcW w:w="717" w:type="dxa"/>
          </w:tcPr>
          <w:p w14:paraId="2799D6CC"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53D216B1"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3DBD6230"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256C95C5"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51BA613C"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6311D40" w14:textId="77777777" w:rsidR="008F6BF4" w:rsidRPr="00C75289" w:rsidRDefault="008F6BF4" w:rsidP="00821831">
            <w:pPr>
              <w:keepNext/>
              <w:keepLines/>
              <w:spacing w:after="0"/>
              <w:rPr>
                <w:rFonts w:ascii="Arial" w:hAnsi="Arial"/>
                <w:sz w:val="18"/>
              </w:rPr>
            </w:pPr>
            <w:r>
              <w:rPr>
                <w:rFonts w:ascii="Arial" w:hAnsi="Arial"/>
                <w:sz w:val="18"/>
              </w:rPr>
              <w:t>32</w:t>
            </w:r>
          </w:p>
        </w:tc>
        <w:tc>
          <w:tcPr>
            <w:tcW w:w="717" w:type="dxa"/>
          </w:tcPr>
          <w:p w14:paraId="553C1403" w14:textId="77777777" w:rsidR="008F6BF4" w:rsidRDefault="008F6BF4" w:rsidP="00821831">
            <w:pPr>
              <w:keepNext/>
              <w:keepLines/>
              <w:spacing w:after="0"/>
              <w:rPr>
                <w:rFonts w:ascii="Arial" w:hAnsi="Arial"/>
                <w:sz w:val="18"/>
              </w:rPr>
            </w:pPr>
            <w:r>
              <w:rPr>
                <w:rFonts w:ascii="Arial" w:hAnsi="Arial"/>
                <w:sz w:val="18"/>
              </w:rPr>
              <w:t>84</w:t>
            </w:r>
          </w:p>
        </w:tc>
        <w:tc>
          <w:tcPr>
            <w:tcW w:w="717" w:type="dxa"/>
          </w:tcPr>
          <w:p w14:paraId="7CD8A95A"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0642B6C5" w14:textId="77777777" w:rsidTr="00821831">
        <w:tc>
          <w:tcPr>
            <w:tcW w:w="959" w:type="dxa"/>
          </w:tcPr>
          <w:p w14:paraId="741AE618" w14:textId="77777777" w:rsidR="008F6BF4" w:rsidRPr="0008759E" w:rsidRDefault="008F6BF4" w:rsidP="00821831">
            <w:pPr>
              <w:keepNext/>
              <w:keepLines/>
              <w:spacing w:after="0"/>
              <w:rPr>
                <w:rFonts w:ascii="Arial" w:hAnsi="Arial"/>
                <w:sz w:val="18"/>
              </w:rPr>
            </w:pPr>
          </w:p>
        </w:tc>
        <w:tc>
          <w:tcPr>
            <w:tcW w:w="717" w:type="dxa"/>
          </w:tcPr>
          <w:p w14:paraId="46FA225A"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0504A573"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1E4BDC95"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5F5A159F"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1DFC5845" w14:textId="77777777" w:rsidR="008F6BF4" w:rsidRDefault="008F6BF4" w:rsidP="00821831">
            <w:pPr>
              <w:keepNext/>
              <w:keepLines/>
              <w:spacing w:after="0"/>
              <w:rPr>
                <w:rFonts w:ascii="Arial" w:hAnsi="Arial"/>
                <w:sz w:val="18"/>
              </w:rPr>
            </w:pPr>
          </w:p>
        </w:tc>
        <w:tc>
          <w:tcPr>
            <w:tcW w:w="717" w:type="dxa"/>
          </w:tcPr>
          <w:p w14:paraId="74D30AEE" w14:textId="77777777" w:rsidR="008F6BF4" w:rsidRPr="00C75289" w:rsidRDefault="008F6BF4" w:rsidP="00821831">
            <w:pPr>
              <w:keepNext/>
              <w:keepLines/>
              <w:spacing w:after="0"/>
              <w:rPr>
                <w:rFonts w:ascii="Arial" w:hAnsi="Arial"/>
                <w:sz w:val="18"/>
              </w:rPr>
            </w:pPr>
          </w:p>
        </w:tc>
        <w:tc>
          <w:tcPr>
            <w:tcW w:w="717" w:type="dxa"/>
          </w:tcPr>
          <w:p w14:paraId="5F5751AF" w14:textId="77777777" w:rsidR="008F6BF4" w:rsidRDefault="008F6BF4" w:rsidP="00821831">
            <w:pPr>
              <w:keepNext/>
              <w:keepLines/>
              <w:spacing w:after="0"/>
              <w:rPr>
                <w:rFonts w:ascii="Arial" w:hAnsi="Arial"/>
                <w:sz w:val="18"/>
              </w:rPr>
            </w:pPr>
          </w:p>
        </w:tc>
        <w:tc>
          <w:tcPr>
            <w:tcW w:w="717" w:type="dxa"/>
          </w:tcPr>
          <w:p w14:paraId="33E57EEA" w14:textId="77777777" w:rsidR="008F6BF4" w:rsidRPr="00C75289" w:rsidRDefault="008F6BF4" w:rsidP="00821831">
            <w:pPr>
              <w:keepNext/>
              <w:keepLines/>
              <w:spacing w:after="0"/>
              <w:rPr>
                <w:rFonts w:ascii="Arial" w:hAnsi="Arial"/>
                <w:sz w:val="18"/>
              </w:rPr>
            </w:pPr>
          </w:p>
        </w:tc>
      </w:tr>
      <w:tr w:rsidR="008F6BF4" w:rsidRPr="0008759E" w14:paraId="676E8C9B" w14:textId="77777777" w:rsidTr="00821831">
        <w:tc>
          <w:tcPr>
            <w:tcW w:w="959" w:type="dxa"/>
          </w:tcPr>
          <w:p w14:paraId="486A5C49" w14:textId="77777777" w:rsidR="008F6BF4" w:rsidRPr="0008759E" w:rsidRDefault="008F6BF4" w:rsidP="00821831">
            <w:pPr>
              <w:keepNext/>
              <w:keepLines/>
              <w:spacing w:after="0"/>
              <w:rPr>
                <w:rFonts w:ascii="Arial" w:hAnsi="Arial"/>
                <w:sz w:val="18"/>
              </w:rPr>
            </w:pPr>
          </w:p>
        </w:tc>
        <w:tc>
          <w:tcPr>
            <w:tcW w:w="717" w:type="dxa"/>
          </w:tcPr>
          <w:p w14:paraId="3363499E"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030BF7DC"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D307501"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4705AF8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02B00A4" w14:textId="77777777" w:rsidR="008F6BF4" w:rsidRPr="0008759E" w:rsidRDefault="008F6BF4" w:rsidP="00821831">
            <w:pPr>
              <w:keepNext/>
              <w:keepLines/>
              <w:spacing w:after="0"/>
              <w:rPr>
                <w:rFonts w:ascii="Arial" w:hAnsi="Arial"/>
                <w:sz w:val="18"/>
              </w:rPr>
            </w:pPr>
          </w:p>
        </w:tc>
        <w:tc>
          <w:tcPr>
            <w:tcW w:w="717" w:type="dxa"/>
          </w:tcPr>
          <w:p w14:paraId="4CC47B6E" w14:textId="77777777" w:rsidR="008F6BF4" w:rsidRPr="0008759E" w:rsidRDefault="008F6BF4" w:rsidP="00821831">
            <w:pPr>
              <w:keepNext/>
              <w:keepLines/>
              <w:spacing w:after="0"/>
              <w:rPr>
                <w:rFonts w:ascii="Arial" w:hAnsi="Arial"/>
                <w:sz w:val="18"/>
              </w:rPr>
            </w:pPr>
          </w:p>
        </w:tc>
        <w:tc>
          <w:tcPr>
            <w:tcW w:w="717" w:type="dxa"/>
          </w:tcPr>
          <w:p w14:paraId="28BFFB5C" w14:textId="77777777" w:rsidR="008F6BF4" w:rsidRPr="0008759E" w:rsidRDefault="008F6BF4" w:rsidP="00821831">
            <w:pPr>
              <w:keepNext/>
              <w:keepLines/>
              <w:spacing w:after="0"/>
              <w:rPr>
                <w:rFonts w:ascii="Arial" w:hAnsi="Arial"/>
                <w:sz w:val="18"/>
              </w:rPr>
            </w:pPr>
          </w:p>
        </w:tc>
        <w:tc>
          <w:tcPr>
            <w:tcW w:w="717" w:type="dxa"/>
          </w:tcPr>
          <w:p w14:paraId="681ACE70" w14:textId="77777777" w:rsidR="008F6BF4" w:rsidRPr="0008759E" w:rsidRDefault="008F6BF4" w:rsidP="00821831">
            <w:pPr>
              <w:keepNext/>
              <w:keepLines/>
              <w:spacing w:after="0"/>
              <w:rPr>
                <w:rFonts w:ascii="Arial" w:hAnsi="Arial"/>
                <w:sz w:val="18"/>
              </w:rPr>
            </w:pPr>
          </w:p>
        </w:tc>
      </w:tr>
    </w:tbl>
    <w:p w14:paraId="1715020F" w14:textId="77777777" w:rsidR="008F6BF4" w:rsidRDefault="008F6BF4" w:rsidP="008F6BF4"/>
    <w:p w14:paraId="1BFCB492" w14:textId="02A93A9A" w:rsidR="008F6BF4" w:rsidRPr="0046266F" w:rsidRDefault="008F6BF4" w:rsidP="008F6BF4">
      <w:pPr>
        <w:pStyle w:val="Heading3"/>
      </w:pPr>
      <w:bookmarkStart w:id="2903" w:name="_Toc130990363"/>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5F00E978" w14:textId="14915D8A" w:rsidR="003F007C" w:rsidRPr="0046266F" w:rsidRDefault="003F007C" w:rsidP="003F007C">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FPLMN</w:t>
      </w:r>
      <w:r w:rsidRPr="0046266F">
        <w:t xml:space="preserve"> in the USIM.</w:t>
      </w:r>
    </w:p>
    <w:p w14:paraId="41098676" w14:textId="77777777" w:rsidR="003F007C" w:rsidRPr="0046266F" w:rsidRDefault="003F007C" w:rsidP="003F007C">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lastRenderedPageBreak/>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3240882F" w14:textId="77777777" w:rsidR="003F007C" w:rsidRPr="0046266F" w:rsidRDefault="003F007C" w:rsidP="003F007C">
      <w:pPr>
        <w:pStyle w:val="B1"/>
        <w:keepNext/>
        <w:keepLines/>
      </w:pPr>
      <w:bookmarkStart w:id="2912" w:name="_Toc130990370"/>
      <w:r w:rsidRPr="0046266F">
        <w:t>a)</w:t>
      </w:r>
      <w:r w:rsidRPr="0046266F">
        <w:tab/>
        <w:t>The UE is powered on.</w:t>
      </w:r>
    </w:p>
    <w:p w14:paraId="70B53E3A" w14:textId="613937C9" w:rsidR="003F007C" w:rsidRPr="0046266F" w:rsidRDefault="003F007C" w:rsidP="003F007C">
      <w:pPr>
        <w:pStyle w:val="B1"/>
      </w:pPr>
      <w:r w:rsidRPr="0046266F">
        <w:t>b)</w:t>
      </w:r>
      <w:r w:rsidRPr="0046266F">
        <w:tab/>
        <w:t xml:space="preserve">After receipt of a </w:t>
      </w:r>
      <w:r w:rsidRPr="0046266F">
        <w:rPr>
          <w:i/>
        </w:rPr>
        <w:t>RRCRequest</w:t>
      </w:r>
      <w:r w:rsidRPr="0046266F">
        <w:t xml:space="preserve"> from the UE, the </w:t>
      </w:r>
      <w:r>
        <w:t>SAT-NG-SS</w:t>
      </w:r>
      <w:r w:rsidRPr="00E6720E">
        <w:t xml:space="preserve">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74211806" w14:textId="6B1E04F1" w:rsidR="003F007C" w:rsidRPr="0046266F" w:rsidRDefault="003F007C" w:rsidP="003F007C">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RRCRelease</w:t>
      </w:r>
      <w:r w:rsidRPr="0046266F">
        <w:t>.</w:t>
      </w:r>
    </w:p>
    <w:p w14:paraId="34A3A02E" w14:textId="77777777" w:rsidR="003F007C" w:rsidRPr="0046266F" w:rsidRDefault="003F007C" w:rsidP="003F007C">
      <w:pPr>
        <w:pStyle w:val="B1"/>
      </w:pPr>
      <w:r w:rsidRPr="0046266F">
        <w:t>d)</w:t>
      </w:r>
      <w:r w:rsidRPr="0046266F">
        <w:tab/>
        <w:t>The UE is soft powered down.</w:t>
      </w:r>
    </w:p>
    <w:p w14:paraId="19DECF21" w14:textId="754673F0" w:rsidR="008F6BF4" w:rsidRPr="0046266F" w:rsidRDefault="008F6BF4" w:rsidP="008F6BF4">
      <w:pPr>
        <w:pStyle w:val="Heading4"/>
      </w:pPr>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lastRenderedPageBreak/>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lastRenderedPageBreak/>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6CCE17C1" w14:textId="77777777" w:rsidR="003F007C" w:rsidRPr="0046266F" w:rsidRDefault="003F007C" w:rsidP="003F007C">
      <w:pPr>
        <w:pStyle w:val="B1"/>
      </w:pPr>
      <w:bookmarkStart w:id="2923" w:name="_Toc130990378"/>
      <w:r w:rsidRPr="0046266F">
        <w:t>a)</w:t>
      </w:r>
      <w:r w:rsidRPr="0046266F">
        <w:tab/>
        <w:t>The UE is powered on.</w:t>
      </w:r>
    </w:p>
    <w:p w14:paraId="39724871" w14:textId="77777777" w:rsidR="003F007C" w:rsidRPr="0046266F" w:rsidRDefault="003F007C" w:rsidP="003F007C">
      <w:pPr>
        <w:pStyle w:val="B1"/>
      </w:pPr>
      <w:r w:rsidRPr="0046266F">
        <w:t>b)</w:t>
      </w:r>
      <w:r w:rsidRPr="0046266F">
        <w:tab/>
        <w:t>PLMN with MCC/MNC of 234/005 is manually selected.</w:t>
      </w:r>
    </w:p>
    <w:p w14:paraId="7051DE4E" w14:textId="12980CF2" w:rsidR="003F007C" w:rsidRPr="0046266F" w:rsidRDefault="003F007C" w:rsidP="003F007C">
      <w:pPr>
        <w:pStyle w:val="B1"/>
        <w:keepNext/>
        <w:keepLines/>
      </w:pPr>
      <w:r w:rsidRPr="0046266F">
        <w:t>c)</w:t>
      </w:r>
      <w:r w:rsidRPr="0046266F">
        <w:tab/>
        <w:t xml:space="preserve">After receipt of a </w:t>
      </w:r>
      <w:r w:rsidRPr="0046266F">
        <w:rPr>
          <w:i/>
        </w:rPr>
        <w:t>RRCRequest</w:t>
      </w:r>
      <w:r w:rsidRPr="0046266F">
        <w:t xml:space="preserve"> from the UE, the </w:t>
      </w:r>
      <w:r>
        <w:t xml:space="preserve">SAT-NG-SS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0FCA4C93" w14:textId="77777777" w:rsidR="003F007C" w:rsidRPr="0046266F" w:rsidRDefault="003F007C" w:rsidP="003F007C">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5EE86F27" w14:textId="6E356D17" w:rsidR="003F007C" w:rsidRPr="0046266F" w:rsidRDefault="003F007C" w:rsidP="003F007C">
      <w:pPr>
        <w:pStyle w:val="B2"/>
        <w:rPr>
          <w:lang w:val="fr-FR"/>
        </w:rPr>
      </w:pPr>
      <w:r w:rsidRPr="0046266F">
        <w:tab/>
      </w:r>
      <w:r w:rsidRPr="0046266F">
        <w:rPr>
          <w:lang w:val="fr-FR"/>
        </w:rPr>
        <w:t>TAI (MCC/MNC/TAC):</w:t>
      </w:r>
      <w:r w:rsidRPr="0046266F">
        <w:rPr>
          <w:lang w:val="fr-FR"/>
        </w:rPr>
        <w:tab/>
        <w:t>234/005/00</w:t>
      </w:r>
      <w:r>
        <w:rPr>
          <w:lang w:val="fr-FR"/>
        </w:rPr>
        <w:t>00</w:t>
      </w:r>
      <w:r w:rsidRPr="0046266F">
        <w:rPr>
          <w:lang w:val="fr-FR"/>
        </w:rPr>
        <w:t>01</w:t>
      </w:r>
    </w:p>
    <w:p w14:paraId="15FD1D83" w14:textId="77777777" w:rsidR="003F007C" w:rsidRPr="00734EC0" w:rsidRDefault="003F007C" w:rsidP="003F007C">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2A61E51C" w14:textId="12A6F425" w:rsidR="003F007C" w:rsidRPr="0046266F" w:rsidRDefault="003F007C" w:rsidP="003F007C">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RRCRelease</w:t>
      </w:r>
      <w:r w:rsidRPr="0046266F">
        <w:t>.</w:t>
      </w:r>
    </w:p>
    <w:p w14:paraId="089F37B2" w14:textId="77777777" w:rsidR="003F007C" w:rsidRPr="0046266F" w:rsidRDefault="003F007C" w:rsidP="003F007C">
      <w:pPr>
        <w:pStyle w:val="B1"/>
      </w:pPr>
      <w:r w:rsidRPr="0046266F">
        <w:t>f)</w:t>
      </w:r>
      <w:r w:rsidRPr="0046266F">
        <w:tab/>
        <w:t>The UE is soft powered down.</w:t>
      </w:r>
    </w:p>
    <w:p w14:paraId="00720A0A" w14:textId="15EA5994" w:rsidR="008F6BF4" w:rsidRPr="0046266F" w:rsidRDefault="008F6BF4" w:rsidP="008F6BF4">
      <w:pPr>
        <w:pStyle w:val="Heading4"/>
      </w:pPr>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0D311E84" w14:textId="77777777" w:rsidR="008F6BF4" w:rsidRPr="00E6720E" w:rsidRDefault="008F6BF4" w:rsidP="008F6BF4">
      <w:pPr>
        <w:keepNext/>
        <w:keepLines/>
        <w:ind w:firstLine="284"/>
        <w:rPr>
          <w:b/>
        </w:rPr>
      </w:pPr>
      <w:r w:rsidRPr="00E6720E">
        <w:rPr>
          <w:b/>
        </w:rPr>
        <w:lastRenderedPageBreak/>
        <w:t>EF</w:t>
      </w:r>
      <w:r w:rsidRPr="00E6720E">
        <w:rPr>
          <w:rFonts w:ascii="Arial" w:hAnsi="Arial"/>
          <w:sz w:val="24"/>
          <w:vertAlign w:val="subscript"/>
        </w:rPr>
        <w:t>5GS3GPPLOCI</w:t>
      </w:r>
      <w:r w:rsidRPr="00E6720E">
        <w:rPr>
          <w:b/>
        </w:rPr>
        <w:t xml:space="preserve"> (5GS 3GPP location information)</w:t>
      </w:r>
    </w:p>
    <w:p w14:paraId="306C66E6"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23400500010266436587</w:t>
      </w:r>
    </w:p>
    <w:p w14:paraId="49B46131"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t>234/00</w:t>
      </w:r>
      <w:r>
        <w:rPr>
          <w:lang w:val="it-IT"/>
        </w:rPr>
        <w:t>5</w:t>
      </w:r>
      <w:r w:rsidRPr="00E6720E">
        <w:rPr>
          <w:lang w:val="it-IT"/>
        </w:rPr>
        <w:t>/000001</w:t>
      </w:r>
    </w:p>
    <w:p w14:paraId="28017443"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5AD5F18D" w14:textId="77777777" w:rsidR="008F6BF4" w:rsidRPr="0046266F" w:rsidRDefault="008F6BF4" w:rsidP="008F6BF4">
      <w:pPr>
        <w:pStyle w:val="EW"/>
        <w:tabs>
          <w:tab w:val="left" w:pos="2835"/>
        </w:tabs>
        <w:rPr>
          <w:lang w:val="it-IT"/>
        </w:rPr>
      </w:pPr>
    </w:p>
    <w:p w14:paraId="5CA0857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1C7F8462" w14:textId="77777777" w:rsidTr="00821831">
        <w:tc>
          <w:tcPr>
            <w:tcW w:w="959" w:type="dxa"/>
          </w:tcPr>
          <w:p w14:paraId="152C0404"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54A2B743"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15D6CD2"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782461D8"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26CA8618"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42871804"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53B12E5D"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4F4C889D"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4621DF47"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6DB2ADE2" w14:textId="77777777" w:rsidTr="00821831">
        <w:tc>
          <w:tcPr>
            <w:tcW w:w="959" w:type="dxa"/>
          </w:tcPr>
          <w:p w14:paraId="6306520E"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0486D49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396F8E7"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11D79169"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15F2144E" w14:textId="77777777" w:rsidR="008F6BF4" w:rsidRPr="0008759E" w:rsidRDefault="008F6BF4" w:rsidP="00821831">
            <w:pPr>
              <w:keepNext/>
              <w:keepLines/>
              <w:spacing w:after="0"/>
              <w:rPr>
                <w:rFonts w:ascii="Arial" w:hAnsi="Arial"/>
                <w:sz w:val="18"/>
              </w:rPr>
            </w:pPr>
            <w:r>
              <w:rPr>
                <w:rFonts w:ascii="Arial" w:hAnsi="Arial"/>
                <w:sz w:val="18"/>
              </w:rPr>
              <w:t>32</w:t>
            </w:r>
          </w:p>
        </w:tc>
        <w:tc>
          <w:tcPr>
            <w:tcW w:w="717" w:type="dxa"/>
          </w:tcPr>
          <w:p w14:paraId="0301BFCB" w14:textId="77777777" w:rsidR="008F6BF4" w:rsidRPr="0008759E" w:rsidRDefault="008F6BF4" w:rsidP="00821831">
            <w:pPr>
              <w:keepNext/>
              <w:keepLines/>
              <w:spacing w:after="0"/>
              <w:rPr>
                <w:rFonts w:ascii="Arial" w:hAnsi="Arial"/>
                <w:sz w:val="18"/>
              </w:rPr>
            </w:pPr>
            <w:r>
              <w:rPr>
                <w:rFonts w:ascii="Arial" w:hAnsi="Arial"/>
                <w:sz w:val="18"/>
              </w:rPr>
              <w:t>54</w:t>
            </w:r>
          </w:p>
        </w:tc>
        <w:tc>
          <w:tcPr>
            <w:tcW w:w="717" w:type="dxa"/>
          </w:tcPr>
          <w:p w14:paraId="75277ED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73A3C34"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0245A8D"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3FF4B38F" w14:textId="77777777" w:rsidTr="00821831">
        <w:tc>
          <w:tcPr>
            <w:tcW w:w="959" w:type="dxa"/>
          </w:tcPr>
          <w:p w14:paraId="7AC5AF0F" w14:textId="77777777" w:rsidR="008F6BF4" w:rsidRPr="0008759E" w:rsidRDefault="008F6BF4" w:rsidP="00821831">
            <w:pPr>
              <w:keepNext/>
              <w:keepLines/>
              <w:spacing w:after="0"/>
              <w:rPr>
                <w:rFonts w:ascii="Arial" w:hAnsi="Arial"/>
                <w:sz w:val="18"/>
              </w:rPr>
            </w:pPr>
          </w:p>
        </w:tc>
        <w:tc>
          <w:tcPr>
            <w:tcW w:w="717" w:type="dxa"/>
          </w:tcPr>
          <w:p w14:paraId="0CD9CB5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1A596F17"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74079394"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61B586E1"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0C045828"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1DB6B805"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05BE6838"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74B0DBFF"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A7E1C05" w14:textId="77777777" w:rsidTr="00821831">
        <w:tc>
          <w:tcPr>
            <w:tcW w:w="959" w:type="dxa"/>
          </w:tcPr>
          <w:p w14:paraId="29993A69" w14:textId="77777777" w:rsidR="008F6BF4" w:rsidRPr="0008759E" w:rsidRDefault="008F6BF4" w:rsidP="00821831">
            <w:pPr>
              <w:keepNext/>
              <w:keepLines/>
              <w:spacing w:after="0"/>
              <w:rPr>
                <w:rFonts w:ascii="Arial" w:hAnsi="Arial"/>
                <w:sz w:val="18"/>
              </w:rPr>
            </w:pPr>
          </w:p>
        </w:tc>
        <w:tc>
          <w:tcPr>
            <w:tcW w:w="717" w:type="dxa"/>
          </w:tcPr>
          <w:p w14:paraId="7662903A"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3E440937"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53225E78"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688EF31D"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4F11915A"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0020029" w14:textId="77777777" w:rsidR="008F6BF4" w:rsidRPr="00C75289" w:rsidRDefault="008F6BF4" w:rsidP="00821831">
            <w:pPr>
              <w:keepNext/>
              <w:keepLines/>
              <w:spacing w:after="0"/>
              <w:rPr>
                <w:rFonts w:ascii="Arial" w:hAnsi="Arial"/>
                <w:sz w:val="18"/>
              </w:rPr>
            </w:pPr>
            <w:r>
              <w:rPr>
                <w:rFonts w:ascii="Arial" w:hAnsi="Arial"/>
                <w:sz w:val="18"/>
              </w:rPr>
              <w:t>32</w:t>
            </w:r>
          </w:p>
        </w:tc>
        <w:tc>
          <w:tcPr>
            <w:tcW w:w="717" w:type="dxa"/>
          </w:tcPr>
          <w:p w14:paraId="17CD1644" w14:textId="77777777" w:rsidR="008F6BF4" w:rsidRDefault="008F6BF4" w:rsidP="00821831">
            <w:pPr>
              <w:keepNext/>
              <w:keepLines/>
              <w:spacing w:after="0"/>
              <w:rPr>
                <w:rFonts w:ascii="Arial" w:hAnsi="Arial"/>
                <w:sz w:val="18"/>
              </w:rPr>
            </w:pPr>
            <w:r>
              <w:rPr>
                <w:rFonts w:ascii="Arial" w:hAnsi="Arial"/>
                <w:sz w:val="18"/>
              </w:rPr>
              <w:t>54</w:t>
            </w:r>
          </w:p>
        </w:tc>
        <w:tc>
          <w:tcPr>
            <w:tcW w:w="717" w:type="dxa"/>
          </w:tcPr>
          <w:p w14:paraId="31DBDB70"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19E3E277" w14:textId="77777777" w:rsidTr="00821831">
        <w:tc>
          <w:tcPr>
            <w:tcW w:w="959" w:type="dxa"/>
          </w:tcPr>
          <w:p w14:paraId="3305DED5" w14:textId="77777777" w:rsidR="008F6BF4" w:rsidRPr="0008759E" w:rsidRDefault="008F6BF4" w:rsidP="00821831">
            <w:pPr>
              <w:keepNext/>
              <w:keepLines/>
              <w:spacing w:after="0"/>
              <w:rPr>
                <w:rFonts w:ascii="Arial" w:hAnsi="Arial"/>
                <w:sz w:val="18"/>
              </w:rPr>
            </w:pPr>
          </w:p>
        </w:tc>
        <w:tc>
          <w:tcPr>
            <w:tcW w:w="717" w:type="dxa"/>
          </w:tcPr>
          <w:p w14:paraId="03426441"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250CC10B"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75569C03"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16AC07D8"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60B59A8C" w14:textId="77777777" w:rsidR="008F6BF4" w:rsidRDefault="008F6BF4" w:rsidP="00821831">
            <w:pPr>
              <w:keepNext/>
              <w:keepLines/>
              <w:spacing w:after="0"/>
              <w:rPr>
                <w:rFonts w:ascii="Arial" w:hAnsi="Arial"/>
                <w:sz w:val="18"/>
              </w:rPr>
            </w:pPr>
          </w:p>
        </w:tc>
        <w:tc>
          <w:tcPr>
            <w:tcW w:w="717" w:type="dxa"/>
          </w:tcPr>
          <w:p w14:paraId="31F6C5BA" w14:textId="77777777" w:rsidR="008F6BF4" w:rsidRPr="00C75289" w:rsidRDefault="008F6BF4" w:rsidP="00821831">
            <w:pPr>
              <w:keepNext/>
              <w:keepLines/>
              <w:spacing w:after="0"/>
              <w:rPr>
                <w:rFonts w:ascii="Arial" w:hAnsi="Arial"/>
                <w:sz w:val="18"/>
              </w:rPr>
            </w:pPr>
          </w:p>
        </w:tc>
        <w:tc>
          <w:tcPr>
            <w:tcW w:w="717" w:type="dxa"/>
          </w:tcPr>
          <w:p w14:paraId="630C3461" w14:textId="77777777" w:rsidR="008F6BF4" w:rsidRDefault="008F6BF4" w:rsidP="00821831">
            <w:pPr>
              <w:keepNext/>
              <w:keepLines/>
              <w:spacing w:after="0"/>
              <w:rPr>
                <w:rFonts w:ascii="Arial" w:hAnsi="Arial"/>
                <w:sz w:val="18"/>
              </w:rPr>
            </w:pPr>
          </w:p>
        </w:tc>
        <w:tc>
          <w:tcPr>
            <w:tcW w:w="717" w:type="dxa"/>
          </w:tcPr>
          <w:p w14:paraId="664255D6" w14:textId="77777777" w:rsidR="008F6BF4" w:rsidRPr="00C75289" w:rsidRDefault="008F6BF4" w:rsidP="00821831">
            <w:pPr>
              <w:keepNext/>
              <w:keepLines/>
              <w:spacing w:after="0"/>
              <w:rPr>
                <w:rFonts w:ascii="Arial" w:hAnsi="Arial"/>
                <w:sz w:val="18"/>
              </w:rPr>
            </w:pPr>
          </w:p>
        </w:tc>
      </w:tr>
      <w:tr w:rsidR="008F6BF4" w:rsidRPr="0008759E" w14:paraId="684D28BE" w14:textId="77777777" w:rsidTr="00821831">
        <w:tc>
          <w:tcPr>
            <w:tcW w:w="959" w:type="dxa"/>
          </w:tcPr>
          <w:p w14:paraId="56739C09" w14:textId="77777777" w:rsidR="008F6BF4" w:rsidRPr="0008759E" w:rsidRDefault="008F6BF4" w:rsidP="00821831">
            <w:pPr>
              <w:keepNext/>
              <w:keepLines/>
              <w:spacing w:after="0"/>
              <w:rPr>
                <w:rFonts w:ascii="Arial" w:hAnsi="Arial"/>
                <w:sz w:val="18"/>
              </w:rPr>
            </w:pPr>
          </w:p>
        </w:tc>
        <w:tc>
          <w:tcPr>
            <w:tcW w:w="717" w:type="dxa"/>
          </w:tcPr>
          <w:p w14:paraId="2C35F6F0"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2D4F1DB8"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F33EF17"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166817A1"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25F3FE6" w14:textId="77777777" w:rsidR="008F6BF4" w:rsidRPr="0008759E" w:rsidRDefault="008F6BF4" w:rsidP="00821831">
            <w:pPr>
              <w:keepNext/>
              <w:keepLines/>
              <w:spacing w:after="0"/>
              <w:rPr>
                <w:rFonts w:ascii="Arial" w:hAnsi="Arial"/>
                <w:sz w:val="18"/>
              </w:rPr>
            </w:pPr>
          </w:p>
        </w:tc>
        <w:tc>
          <w:tcPr>
            <w:tcW w:w="717" w:type="dxa"/>
          </w:tcPr>
          <w:p w14:paraId="0B232E2E" w14:textId="77777777" w:rsidR="008F6BF4" w:rsidRPr="0008759E" w:rsidRDefault="008F6BF4" w:rsidP="00821831">
            <w:pPr>
              <w:keepNext/>
              <w:keepLines/>
              <w:spacing w:after="0"/>
              <w:rPr>
                <w:rFonts w:ascii="Arial" w:hAnsi="Arial"/>
                <w:sz w:val="18"/>
              </w:rPr>
            </w:pPr>
          </w:p>
        </w:tc>
        <w:tc>
          <w:tcPr>
            <w:tcW w:w="717" w:type="dxa"/>
          </w:tcPr>
          <w:p w14:paraId="5FAF4318" w14:textId="77777777" w:rsidR="008F6BF4" w:rsidRPr="0008759E" w:rsidRDefault="008F6BF4" w:rsidP="00821831">
            <w:pPr>
              <w:keepNext/>
              <w:keepLines/>
              <w:spacing w:after="0"/>
              <w:rPr>
                <w:rFonts w:ascii="Arial" w:hAnsi="Arial"/>
                <w:sz w:val="18"/>
              </w:rPr>
            </w:pPr>
          </w:p>
        </w:tc>
        <w:tc>
          <w:tcPr>
            <w:tcW w:w="717" w:type="dxa"/>
          </w:tcPr>
          <w:p w14:paraId="61ADEC3F" w14:textId="77777777" w:rsidR="008F6BF4" w:rsidRPr="0008759E" w:rsidRDefault="008F6BF4" w:rsidP="00821831">
            <w:pPr>
              <w:keepNext/>
              <w:keepLines/>
              <w:spacing w:after="0"/>
              <w:rPr>
                <w:rFonts w:ascii="Arial" w:hAnsi="Arial"/>
                <w:sz w:val="18"/>
              </w:rPr>
            </w:pPr>
          </w:p>
        </w:tc>
      </w:tr>
    </w:tbl>
    <w:p w14:paraId="3111DD5F" w14:textId="77777777" w:rsidR="00BD7469" w:rsidRPr="0046266F" w:rsidRDefault="00BD7469" w:rsidP="00BD7469"/>
    <w:p w14:paraId="1566420F" w14:textId="77777777" w:rsidR="00BD7469" w:rsidRPr="0046266F" w:rsidRDefault="00BD7469" w:rsidP="00BD7469">
      <w:pPr>
        <w:pStyle w:val="Heading2"/>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lastRenderedPageBreak/>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lastRenderedPageBreak/>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lastRenderedPageBreak/>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lastRenderedPageBreak/>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lastRenderedPageBreak/>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lastRenderedPageBreak/>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lastRenderedPageBreak/>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lastRenderedPageBreak/>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lastRenderedPageBreak/>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5A81E6EB" w14:textId="77777777" w:rsidR="00374694" w:rsidRPr="00943D4C" w:rsidRDefault="008F6BF4" w:rsidP="00374694">
      <w:pPr>
        <w:pStyle w:val="EX"/>
        <w:tabs>
          <w:tab w:val="left" w:pos="2835"/>
        </w:tabs>
      </w:pPr>
      <w:r w:rsidRPr="00943D4C">
        <w:tab/>
      </w:r>
      <w:bookmarkStart w:id="3491" w:name="_Toc130990436"/>
      <w:bookmarkStart w:id="3492" w:name="_Toc130990428"/>
      <w:r w:rsidR="00374694" w:rsidRPr="00943D4C">
        <w:t>12</w:t>
      </w:r>
      <w:r w:rsidR="00374694" w:rsidRPr="00943D4C">
        <w:rPr>
          <w:vertAlign w:val="superscript"/>
        </w:rPr>
        <w:t>th</w:t>
      </w:r>
      <w:r w:rsidR="00374694" w:rsidRPr="00943D4C">
        <w:t xml:space="preserve"> ACT:</w:t>
      </w:r>
      <w:r w:rsidR="00374694" w:rsidRPr="00943D4C">
        <w:tab/>
        <w:t>E-UTRAN</w:t>
      </w:r>
    </w:p>
    <w:p w14:paraId="4484B47D" w14:textId="77777777" w:rsidR="00374694" w:rsidRPr="0046266F" w:rsidRDefault="00374694" w:rsidP="0037469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374694" w:rsidRPr="0046266F" w14:paraId="581067B3" w14:textId="77777777" w:rsidTr="00895D04">
        <w:tc>
          <w:tcPr>
            <w:tcW w:w="907" w:type="dxa"/>
          </w:tcPr>
          <w:p w14:paraId="320D0790" w14:textId="77777777" w:rsidR="00374694" w:rsidRPr="0046266F" w:rsidRDefault="00374694" w:rsidP="00895D04">
            <w:pPr>
              <w:pStyle w:val="TAL"/>
            </w:pPr>
            <w:r w:rsidRPr="0046266F">
              <w:t>Coding:</w:t>
            </w:r>
          </w:p>
        </w:tc>
        <w:tc>
          <w:tcPr>
            <w:tcW w:w="624" w:type="dxa"/>
          </w:tcPr>
          <w:p w14:paraId="38E7E539" w14:textId="77777777" w:rsidR="00374694" w:rsidRPr="0046266F" w:rsidRDefault="00374694" w:rsidP="00895D04">
            <w:pPr>
              <w:pStyle w:val="TAL"/>
            </w:pPr>
            <w:r w:rsidRPr="0046266F">
              <w:t>B1</w:t>
            </w:r>
          </w:p>
        </w:tc>
        <w:tc>
          <w:tcPr>
            <w:tcW w:w="624" w:type="dxa"/>
          </w:tcPr>
          <w:p w14:paraId="3351813E" w14:textId="77777777" w:rsidR="00374694" w:rsidRPr="0046266F" w:rsidRDefault="00374694" w:rsidP="00895D04">
            <w:pPr>
              <w:pStyle w:val="TAL"/>
            </w:pPr>
            <w:r w:rsidRPr="0046266F">
              <w:t>B2</w:t>
            </w:r>
          </w:p>
        </w:tc>
        <w:tc>
          <w:tcPr>
            <w:tcW w:w="624" w:type="dxa"/>
          </w:tcPr>
          <w:p w14:paraId="58D7F094" w14:textId="77777777" w:rsidR="00374694" w:rsidRPr="0046266F" w:rsidRDefault="00374694" w:rsidP="00895D04">
            <w:pPr>
              <w:pStyle w:val="TAL"/>
            </w:pPr>
            <w:r w:rsidRPr="0046266F">
              <w:t>B3</w:t>
            </w:r>
          </w:p>
        </w:tc>
        <w:tc>
          <w:tcPr>
            <w:tcW w:w="624" w:type="dxa"/>
          </w:tcPr>
          <w:p w14:paraId="6F353B6C" w14:textId="77777777" w:rsidR="00374694" w:rsidRPr="0046266F" w:rsidRDefault="00374694" w:rsidP="00895D04">
            <w:pPr>
              <w:pStyle w:val="TAL"/>
            </w:pPr>
            <w:r w:rsidRPr="0046266F">
              <w:t>B4</w:t>
            </w:r>
          </w:p>
        </w:tc>
        <w:tc>
          <w:tcPr>
            <w:tcW w:w="624" w:type="dxa"/>
          </w:tcPr>
          <w:p w14:paraId="6835A062" w14:textId="77777777" w:rsidR="00374694" w:rsidRPr="0046266F" w:rsidRDefault="00374694" w:rsidP="00895D04">
            <w:pPr>
              <w:pStyle w:val="TAL"/>
            </w:pPr>
            <w:r w:rsidRPr="0046266F">
              <w:t>B5</w:t>
            </w:r>
          </w:p>
        </w:tc>
        <w:tc>
          <w:tcPr>
            <w:tcW w:w="624" w:type="dxa"/>
          </w:tcPr>
          <w:p w14:paraId="6C56BD12" w14:textId="77777777" w:rsidR="00374694" w:rsidRPr="0046266F" w:rsidRDefault="00374694" w:rsidP="00895D04">
            <w:pPr>
              <w:pStyle w:val="TAL"/>
            </w:pPr>
            <w:r w:rsidRPr="0046266F">
              <w:t>B6</w:t>
            </w:r>
          </w:p>
        </w:tc>
        <w:tc>
          <w:tcPr>
            <w:tcW w:w="624" w:type="dxa"/>
          </w:tcPr>
          <w:p w14:paraId="56A043D7" w14:textId="77777777" w:rsidR="00374694" w:rsidRPr="0046266F" w:rsidRDefault="00374694" w:rsidP="00895D04">
            <w:pPr>
              <w:pStyle w:val="TAL"/>
            </w:pPr>
            <w:r w:rsidRPr="0046266F">
              <w:t>B7</w:t>
            </w:r>
          </w:p>
        </w:tc>
        <w:tc>
          <w:tcPr>
            <w:tcW w:w="624" w:type="dxa"/>
          </w:tcPr>
          <w:p w14:paraId="5D5762F3" w14:textId="77777777" w:rsidR="00374694" w:rsidRPr="0046266F" w:rsidRDefault="00374694" w:rsidP="00895D04">
            <w:pPr>
              <w:pStyle w:val="TAL"/>
            </w:pPr>
            <w:r w:rsidRPr="0046266F">
              <w:t>B8</w:t>
            </w:r>
          </w:p>
        </w:tc>
        <w:tc>
          <w:tcPr>
            <w:tcW w:w="624" w:type="dxa"/>
          </w:tcPr>
          <w:p w14:paraId="7C7BE7EE" w14:textId="77777777" w:rsidR="00374694" w:rsidRPr="0046266F" w:rsidRDefault="00374694" w:rsidP="00895D04">
            <w:pPr>
              <w:pStyle w:val="TAL"/>
            </w:pPr>
            <w:r w:rsidRPr="0046266F">
              <w:t>B9</w:t>
            </w:r>
          </w:p>
        </w:tc>
        <w:tc>
          <w:tcPr>
            <w:tcW w:w="624" w:type="dxa"/>
          </w:tcPr>
          <w:p w14:paraId="387D85A1" w14:textId="77777777" w:rsidR="00374694" w:rsidRPr="0046266F" w:rsidRDefault="00374694" w:rsidP="00895D04">
            <w:pPr>
              <w:pStyle w:val="TAL"/>
            </w:pPr>
            <w:r w:rsidRPr="0046266F">
              <w:t>B10</w:t>
            </w:r>
          </w:p>
        </w:tc>
        <w:tc>
          <w:tcPr>
            <w:tcW w:w="624" w:type="dxa"/>
          </w:tcPr>
          <w:p w14:paraId="427C482E" w14:textId="77777777" w:rsidR="00374694" w:rsidRPr="0046266F" w:rsidRDefault="00374694" w:rsidP="00895D04">
            <w:pPr>
              <w:pStyle w:val="TAL"/>
            </w:pPr>
            <w:r w:rsidRPr="0046266F">
              <w:t>B11</w:t>
            </w:r>
          </w:p>
        </w:tc>
        <w:tc>
          <w:tcPr>
            <w:tcW w:w="624" w:type="dxa"/>
          </w:tcPr>
          <w:p w14:paraId="34E9EC9F" w14:textId="77777777" w:rsidR="00374694" w:rsidRPr="0046266F" w:rsidRDefault="00374694" w:rsidP="00895D04">
            <w:pPr>
              <w:pStyle w:val="TAL"/>
            </w:pPr>
            <w:r w:rsidRPr="0046266F">
              <w:t>B12</w:t>
            </w:r>
          </w:p>
        </w:tc>
        <w:tc>
          <w:tcPr>
            <w:tcW w:w="624" w:type="dxa"/>
          </w:tcPr>
          <w:p w14:paraId="0D27566C" w14:textId="77777777" w:rsidR="00374694" w:rsidRPr="0046266F" w:rsidRDefault="00374694" w:rsidP="00895D04">
            <w:pPr>
              <w:pStyle w:val="TAL"/>
            </w:pPr>
            <w:r w:rsidRPr="0046266F">
              <w:t>B13</w:t>
            </w:r>
          </w:p>
        </w:tc>
        <w:tc>
          <w:tcPr>
            <w:tcW w:w="624" w:type="dxa"/>
          </w:tcPr>
          <w:p w14:paraId="392B2BBA" w14:textId="77777777" w:rsidR="00374694" w:rsidRPr="0046266F" w:rsidRDefault="00374694" w:rsidP="00895D04">
            <w:pPr>
              <w:pStyle w:val="TAL"/>
            </w:pPr>
            <w:r w:rsidRPr="0046266F">
              <w:t>B14</w:t>
            </w:r>
          </w:p>
        </w:tc>
        <w:tc>
          <w:tcPr>
            <w:tcW w:w="624" w:type="dxa"/>
          </w:tcPr>
          <w:p w14:paraId="483944C7" w14:textId="77777777" w:rsidR="00374694" w:rsidRPr="0046266F" w:rsidRDefault="00374694" w:rsidP="00895D04">
            <w:pPr>
              <w:pStyle w:val="TAL"/>
            </w:pPr>
            <w:r w:rsidRPr="0046266F">
              <w:t>B15</w:t>
            </w:r>
          </w:p>
        </w:tc>
      </w:tr>
      <w:tr w:rsidR="00374694" w:rsidRPr="0046266F" w14:paraId="61A5C586" w14:textId="77777777" w:rsidTr="00895D04">
        <w:tc>
          <w:tcPr>
            <w:tcW w:w="907" w:type="dxa"/>
          </w:tcPr>
          <w:p w14:paraId="08671CF7" w14:textId="77777777" w:rsidR="00374694" w:rsidRPr="0046266F" w:rsidRDefault="00374694" w:rsidP="00895D04">
            <w:pPr>
              <w:pStyle w:val="TAL"/>
            </w:pPr>
            <w:r w:rsidRPr="0046266F">
              <w:t>Hex</w:t>
            </w:r>
          </w:p>
        </w:tc>
        <w:tc>
          <w:tcPr>
            <w:tcW w:w="624" w:type="dxa"/>
          </w:tcPr>
          <w:p w14:paraId="76CEE886" w14:textId="77777777" w:rsidR="00374694" w:rsidRPr="0046266F" w:rsidRDefault="00374694" w:rsidP="00895D04">
            <w:pPr>
              <w:pStyle w:val="TAL"/>
            </w:pPr>
            <w:r w:rsidRPr="0046266F">
              <w:t>42</w:t>
            </w:r>
          </w:p>
        </w:tc>
        <w:tc>
          <w:tcPr>
            <w:tcW w:w="624" w:type="dxa"/>
          </w:tcPr>
          <w:p w14:paraId="7ABB50BE" w14:textId="77777777" w:rsidR="00374694" w:rsidRPr="0046266F" w:rsidRDefault="00374694" w:rsidP="00895D04">
            <w:pPr>
              <w:pStyle w:val="TAL"/>
            </w:pPr>
            <w:r w:rsidRPr="0046266F">
              <w:t>14</w:t>
            </w:r>
          </w:p>
        </w:tc>
        <w:tc>
          <w:tcPr>
            <w:tcW w:w="624" w:type="dxa"/>
          </w:tcPr>
          <w:p w14:paraId="7F1570CC" w14:textId="77777777" w:rsidR="00374694" w:rsidRPr="008C666E" w:rsidRDefault="00374694" w:rsidP="00895D04">
            <w:pPr>
              <w:pStyle w:val="TAL"/>
            </w:pPr>
            <w:r w:rsidRPr="008C666E">
              <w:t>80</w:t>
            </w:r>
          </w:p>
        </w:tc>
        <w:tc>
          <w:tcPr>
            <w:tcW w:w="624" w:type="dxa"/>
          </w:tcPr>
          <w:p w14:paraId="749531F9" w14:textId="77777777" w:rsidR="00374694" w:rsidRPr="008C666E" w:rsidRDefault="00374694" w:rsidP="00895D04">
            <w:pPr>
              <w:pStyle w:val="TAL"/>
            </w:pPr>
            <w:r w:rsidRPr="008C666E">
              <w:t>40</w:t>
            </w:r>
          </w:p>
        </w:tc>
        <w:tc>
          <w:tcPr>
            <w:tcW w:w="624" w:type="dxa"/>
          </w:tcPr>
          <w:p w14:paraId="1AAB2501" w14:textId="77777777" w:rsidR="00374694" w:rsidRPr="008C666E" w:rsidRDefault="00374694" w:rsidP="00895D04">
            <w:pPr>
              <w:pStyle w:val="TAL"/>
            </w:pPr>
            <w:r w:rsidRPr="008C666E">
              <w:t>00</w:t>
            </w:r>
          </w:p>
        </w:tc>
        <w:tc>
          <w:tcPr>
            <w:tcW w:w="624" w:type="dxa"/>
          </w:tcPr>
          <w:p w14:paraId="32B76178" w14:textId="77777777" w:rsidR="00374694" w:rsidRPr="008C666E" w:rsidRDefault="00374694" w:rsidP="00895D04">
            <w:pPr>
              <w:pStyle w:val="TAL"/>
            </w:pPr>
            <w:r w:rsidRPr="008C666E">
              <w:t>65</w:t>
            </w:r>
          </w:p>
        </w:tc>
        <w:tc>
          <w:tcPr>
            <w:tcW w:w="624" w:type="dxa"/>
          </w:tcPr>
          <w:p w14:paraId="402304B9" w14:textId="29F0F726" w:rsidR="00374694" w:rsidRPr="008C666E" w:rsidRDefault="00374694" w:rsidP="00895D04">
            <w:pPr>
              <w:pStyle w:val="TAL"/>
            </w:pPr>
            <w:r>
              <w:t>4</w:t>
            </w:r>
            <w:r w:rsidRPr="008C666E">
              <w:t>7</w:t>
            </w:r>
          </w:p>
        </w:tc>
        <w:tc>
          <w:tcPr>
            <w:tcW w:w="624" w:type="dxa"/>
          </w:tcPr>
          <w:p w14:paraId="1A78F5AA" w14:textId="1C464021" w:rsidR="00374694" w:rsidRPr="008C666E" w:rsidRDefault="00374694" w:rsidP="00895D04">
            <w:pPr>
              <w:pStyle w:val="TAL"/>
            </w:pPr>
            <w:r>
              <w:t>0</w:t>
            </w:r>
            <w:r w:rsidRPr="008C666E">
              <w:t>0</w:t>
            </w:r>
          </w:p>
        </w:tc>
        <w:tc>
          <w:tcPr>
            <w:tcW w:w="624" w:type="dxa"/>
          </w:tcPr>
          <w:p w14:paraId="2D754709" w14:textId="4E16E4DD" w:rsidR="00374694" w:rsidRPr="008C666E" w:rsidRDefault="00374694" w:rsidP="00895D04">
            <w:pPr>
              <w:pStyle w:val="TAL"/>
            </w:pPr>
            <w:r w:rsidRPr="008C666E">
              <w:t>0</w:t>
            </w:r>
            <w:r>
              <w:t>4</w:t>
            </w:r>
          </w:p>
        </w:tc>
        <w:tc>
          <w:tcPr>
            <w:tcW w:w="624" w:type="dxa"/>
          </w:tcPr>
          <w:p w14:paraId="0732FAAA" w14:textId="77777777" w:rsidR="00374694" w:rsidRPr="008C666E" w:rsidRDefault="00374694" w:rsidP="00895D04">
            <w:pPr>
              <w:pStyle w:val="TAL"/>
            </w:pPr>
            <w:r w:rsidRPr="008C666E">
              <w:t>00</w:t>
            </w:r>
          </w:p>
        </w:tc>
        <w:tc>
          <w:tcPr>
            <w:tcW w:w="624" w:type="dxa"/>
          </w:tcPr>
          <w:p w14:paraId="49C70FCB" w14:textId="77777777" w:rsidR="00374694" w:rsidRPr="008C666E" w:rsidRDefault="00374694" w:rsidP="00895D04">
            <w:pPr>
              <w:pStyle w:val="TAL"/>
            </w:pPr>
            <w:r w:rsidRPr="008C666E">
              <w:t>42</w:t>
            </w:r>
          </w:p>
        </w:tc>
        <w:tc>
          <w:tcPr>
            <w:tcW w:w="624" w:type="dxa"/>
          </w:tcPr>
          <w:p w14:paraId="74B5B5E3" w14:textId="77777777" w:rsidR="00374694" w:rsidRPr="008C666E" w:rsidRDefault="00374694" w:rsidP="00895D04">
            <w:pPr>
              <w:pStyle w:val="TAL"/>
            </w:pPr>
            <w:r w:rsidRPr="008C666E">
              <w:t>34</w:t>
            </w:r>
          </w:p>
        </w:tc>
        <w:tc>
          <w:tcPr>
            <w:tcW w:w="624" w:type="dxa"/>
          </w:tcPr>
          <w:p w14:paraId="7A0FA8D1" w14:textId="77777777" w:rsidR="00374694" w:rsidRPr="008C666E" w:rsidRDefault="00374694" w:rsidP="00895D04">
            <w:pPr>
              <w:pStyle w:val="TAL"/>
            </w:pPr>
            <w:r w:rsidRPr="008C666E">
              <w:t>80</w:t>
            </w:r>
          </w:p>
        </w:tc>
        <w:tc>
          <w:tcPr>
            <w:tcW w:w="624" w:type="dxa"/>
          </w:tcPr>
          <w:p w14:paraId="45CC54BC" w14:textId="5F56D8EF" w:rsidR="00374694" w:rsidRPr="008C666E" w:rsidRDefault="00374694" w:rsidP="00895D04">
            <w:pPr>
              <w:pStyle w:val="TAL"/>
            </w:pPr>
            <w:r w:rsidRPr="008C666E">
              <w:t>0</w:t>
            </w:r>
            <w:r>
              <w:t>4</w:t>
            </w:r>
          </w:p>
        </w:tc>
        <w:tc>
          <w:tcPr>
            <w:tcW w:w="624" w:type="dxa"/>
          </w:tcPr>
          <w:p w14:paraId="4ADB7F0C" w14:textId="77777777" w:rsidR="00374694" w:rsidRPr="008C666E" w:rsidRDefault="00374694" w:rsidP="00895D04">
            <w:pPr>
              <w:pStyle w:val="TAL"/>
            </w:pPr>
            <w:r w:rsidRPr="008C666E">
              <w:t>00</w:t>
            </w:r>
          </w:p>
        </w:tc>
      </w:tr>
      <w:tr w:rsidR="00374694" w:rsidRPr="0046266F" w14:paraId="657B9800" w14:textId="77777777" w:rsidTr="00895D04">
        <w:tc>
          <w:tcPr>
            <w:tcW w:w="907" w:type="dxa"/>
          </w:tcPr>
          <w:p w14:paraId="2F97A18A" w14:textId="77777777" w:rsidR="00374694" w:rsidRPr="0046266F" w:rsidRDefault="00374694" w:rsidP="00895D04">
            <w:pPr>
              <w:pStyle w:val="TAL"/>
            </w:pPr>
          </w:p>
        </w:tc>
        <w:tc>
          <w:tcPr>
            <w:tcW w:w="624" w:type="dxa"/>
          </w:tcPr>
          <w:p w14:paraId="671CE846" w14:textId="77777777" w:rsidR="00374694" w:rsidRPr="0046266F" w:rsidRDefault="00374694" w:rsidP="00895D04">
            <w:pPr>
              <w:pStyle w:val="TAL"/>
            </w:pPr>
          </w:p>
        </w:tc>
        <w:tc>
          <w:tcPr>
            <w:tcW w:w="624" w:type="dxa"/>
          </w:tcPr>
          <w:p w14:paraId="5B07A7A9" w14:textId="77777777" w:rsidR="00374694" w:rsidRPr="0046266F" w:rsidRDefault="00374694" w:rsidP="00895D04">
            <w:pPr>
              <w:pStyle w:val="TAL"/>
            </w:pPr>
          </w:p>
        </w:tc>
        <w:tc>
          <w:tcPr>
            <w:tcW w:w="624" w:type="dxa"/>
          </w:tcPr>
          <w:p w14:paraId="4FB7DD41" w14:textId="77777777" w:rsidR="00374694" w:rsidRPr="008C666E" w:rsidRDefault="00374694" w:rsidP="00895D04">
            <w:pPr>
              <w:pStyle w:val="TAL"/>
            </w:pPr>
          </w:p>
        </w:tc>
        <w:tc>
          <w:tcPr>
            <w:tcW w:w="624" w:type="dxa"/>
          </w:tcPr>
          <w:p w14:paraId="5BAFDECD" w14:textId="77777777" w:rsidR="00374694" w:rsidRPr="008C666E" w:rsidRDefault="00374694" w:rsidP="00895D04">
            <w:pPr>
              <w:pStyle w:val="TAL"/>
            </w:pPr>
          </w:p>
        </w:tc>
        <w:tc>
          <w:tcPr>
            <w:tcW w:w="624" w:type="dxa"/>
          </w:tcPr>
          <w:p w14:paraId="050356A9" w14:textId="77777777" w:rsidR="00374694" w:rsidRPr="008C666E" w:rsidRDefault="00374694" w:rsidP="00895D04">
            <w:pPr>
              <w:pStyle w:val="TAL"/>
            </w:pPr>
          </w:p>
        </w:tc>
        <w:tc>
          <w:tcPr>
            <w:tcW w:w="624" w:type="dxa"/>
          </w:tcPr>
          <w:p w14:paraId="6C20525B" w14:textId="77777777" w:rsidR="00374694" w:rsidRPr="008C666E" w:rsidRDefault="00374694" w:rsidP="00895D04">
            <w:pPr>
              <w:pStyle w:val="TAL"/>
            </w:pPr>
          </w:p>
        </w:tc>
        <w:tc>
          <w:tcPr>
            <w:tcW w:w="624" w:type="dxa"/>
          </w:tcPr>
          <w:p w14:paraId="2F045968" w14:textId="77777777" w:rsidR="00374694" w:rsidRPr="008C666E" w:rsidRDefault="00374694" w:rsidP="00895D04">
            <w:pPr>
              <w:pStyle w:val="TAL"/>
            </w:pPr>
          </w:p>
        </w:tc>
        <w:tc>
          <w:tcPr>
            <w:tcW w:w="624" w:type="dxa"/>
          </w:tcPr>
          <w:p w14:paraId="54E6B76F" w14:textId="77777777" w:rsidR="00374694" w:rsidRPr="008C666E" w:rsidRDefault="00374694" w:rsidP="00895D04">
            <w:pPr>
              <w:pStyle w:val="TAL"/>
            </w:pPr>
          </w:p>
        </w:tc>
        <w:tc>
          <w:tcPr>
            <w:tcW w:w="624" w:type="dxa"/>
          </w:tcPr>
          <w:p w14:paraId="3217F032" w14:textId="77777777" w:rsidR="00374694" w:rsidRPr="008C666E" w:rsidRDefault="00374694" w:rsidP="00895D04">
            <w:pPr>
              <w:pStyle w:val="TAL"/>
            </w:pPr>
          </w:p>
        </w:tc>
        <w:tc>
          <w:tcPr>
            <w:tcW w:w="624" w:type="dxa"/>
          </w:tcPr>
          <w:p w14:paraId="5B6683F5" w14:textId="77777777" w:rsidR="00374694" w:rsidRPr="008C666E" w:rsidRDefault="00374694" w:rsidP="00895D04">
            <w:pPr>
              <w:pStyle w:val="TAL"/>
            </w:pPr>
          </w:p>
        </w:tc>
        <w:tc>
          <w:tcPr>
            <w:tcW w:w="624" w:type="dxa"/>
          </w:tcPr>
          <w:p w14:paraId="06E12706" w14:textId="77777777" w:rsidR="00374694" w:rsidRPr="008C666E" w:rsidRDefault="00374694" w:rsidP="00895D04">
            <w:pPr>
              <w:pStyle w:val="TAL"/>
            </w:pPr>
          </w:p>
        </w:tc>
        <w:tc>
          <w:tcPr>
            <w:tcW w:w="624" w:type="dxa"/>
          </w:tcPr>
          <w:p w14:paraId="06A2BC91" w14:textId="77777777" w:rsidR="00374694" w:rsidRPr="008C666E" w:rsidRDefault="00374694" w:rsidP="00895D04">
            <w:pPr>
              <w:pStyle w:val="TAL"/>
            </w:pPr>
          </w:p>
        </w:tc>
        <w:tc>
          <w:tcPr>
            <w:tcW w:w="624" w:type="dxa"/>
          </w:tcPr>
          <w:p w14:paraId="2C28C0AC" w14:textId="77777777" w:rsidR="00374694" w:rsidRPr="008C666E" w:rsidRDefault="00374694" w:rsidP="00895D04">
            <w:pPr>
              <w:pStyle w:val="TAL"/>
            </w:pPr>
          </w:p>
        </w:tc>
        <w:tc>
          <w:tcPr>
            <w:tcW w:w="624" w:type="dxa"/>
          </w:tcPr>
          <w:p w14:paraId="32745097" w14:textId="77777777" w:rsidR="00374694" w:rsidRPr="008C666E" w:rsidRDefault="00374694" w:rsidP="00895D04">
            <w:pPr>
              <w:pStyle w:val="TAL"/>
            </w:pPr>
          </w:p>
        </w:tc>
        <w:tc>
          <w:tcPr>
            <w:tcW w:w="624" w:type="dxa"/>
          </w:tcPr>
          <w:p w14:paraId="33447CFC" w14:textId="77777777" w:rsidR="00374694" w:rsidRPr="008C666E" w:rsidRDefault="00374694" w:rsidP="00895D04">
            <w:pPr>
              <w:pStyle w:val="TAL"/>
            </w:pPr>
          </w:p>
        </w:tc>
      </w:tr>
      <w:tr w:rsidR="00374694" w:rsidRPr="0046266F" w14:paraId="58FFC74B" w14:textId="77777777" w:rsidTr="00895D04">
        <w:tc>
          <w:tcPr>
            <w:tcW w:w="907" w:type="dxa"/>
          </w:tcPr>
          <w:p w14:paraId="51832AA4" w14:textId="77777777" w:rsidR="00374694" w:rsidRPr="0046266F" w:rsidRDefault="00374694" w:rsidP="00895D04">
            <w:pPr>
              <w:pStyle w:val="TAL"/>
            </w:pPr>
          </w:p>
        </w:tc>
        <w:tc>
          <w:tcPr>
            <w:tcW w:w="624" w:type="dxa"/>
          </w:tcPr>
          <w:p w14:paraId="3007ABF9" w14:textId="77777777" w:rsidR="00374694" w:rsidRPr="0046266F" w:rsidRDefault="00374694" w:rsidP="00895D04">
            <w:pPr>
              <w:pStyle w:val="TAL"/>
            </w:pPr>
            <w:r w:rsidRPr="0046266F">
              <w:t>B16</w:t>
            </w:r>
          </w:p>
        </w:tc>
        <w:tc>
          <w:tcPr>
            <w:tcW w:w="624" w:type="dxa"/>
          </w:tcPr>
          <w:p w14:paraId="315D337E" w14:textId="77777777" w:rsidR="00374694" w:rsidRPr="0046266F" w:rsidRDefault="00374694" w:rsidP="00895D04">
            <w:pPr>
              <w:pStyle w:val="TAL"/>
            </w:pPr>
            <w:r w:rsidRPr="0046266F">
              <w:t>B17</w:t>
            </w:r>
          </w:p>
        </w:tc>
        <w:tc>
          <w:tcPr>
            <w:tcW w:w="624" w:type="dxa"/>
          </w:tcPr>
          <w:p w14:paraId="5F8D3FEA" w14:textId="77777777" w:rsidR="00374694" w:rsidRPr="008C666E" w:rsidRDefault="00374694" w:rsidP="00895D04">
            <w:pPr>
              <w:pStyle w:val="TAL"/>
            </w:pPr>
            <w:r w:rsidRPr="008C666E">
              <w:t>B18</w:t>
            </w:r>
          </w:p>
        </w:tc>
        <w:tc>
          <w:tcPr>
            <w:tcW w:w="624" w:type="dxa"/>
          </w:tcPr>
          <w:p w14:paraId="48D9D75D" w14:textId="77777777" w:rsidR="00374694" w:rsidRPr="008C666E" w:rsidRDefault="00374694" w:rsidP="00895D04">
            <w:pPr>
              <w:pStyle w:val="TAL"/>
            </w:pPr>
            <w:r w:rsidRPr="008C666E">
              <w:t>B19</w:t>
            </w:r>
          </w:p>
        </w:tc>
        <w:tc>
          <w:tcPr>
            <w:tcW w:w="624" w:type="dxa"/>
          </w:tcPr>
          <w:p w14:paraId="6827DF14" w14:textId="77777777" w:rsidR="00374694" w:rsidRPr="008C666E" w:rsidRDefault="00374694" w:rsidP="00895D04">
            <w:pPr>
              <w:pStyle w:val="TAL"/>
            </w:pPr>
            <w:r w:rsidRPr="008C666E">
              <w:t>B20</w:t>
            </w:r>
          </w:p>
        </w:tc>
        <w:tc>
          <w:tcPr>
            <w:tcW w:w="624" w:type="dxa"/>
          </w:tcPr>
          <w:p w14:paraId="5CA5E95E" w14:textId="77777777" w:rsidR="00374694" w:rsidRPr="008C666E" w:rsidRDefault="00374694" w:rsidP="00895D04">
            <w:pPr>
              <w:pStyle w:val="TAL"/>
            </w:pPr>
            <w:r w:rsidRPr="008C666E">
              <w:t>B21</w:t>
            </w:r>
          </w:p>
        </w:tc>
        <w:tc>
          <w:tcPr>
            <w:tcW w:w="624" w:type="dxa"/>
          </w:tcPr>
          <w:p w14:paraId="63F69296" w14:textId="77777777" w:rsidR="00374694" w:rsidRPr="008C666E" w:rsidRDefault="00374694" w:rsidP="00895D04">
            <w:pPr>
              <w:pStyle w:val="TAL"/>
            </w:pPr>
            <w:r w:rsidRPr="008C666E">
              <w:t>B22</w:t>
            </w:r>
          </w:p>
        </w:tc>
        <w:tc>
          <w:tcPr>
            <w:tcW w:w="624" w:type="dxa"/>
          </w:tcPr>
          <w:p w14:paraId="056283B9" w14:textId="77777777" w:rsidR="00374694" w:rsidRPr="008C666E" w:rsidRDefault="00374694" w:rsidP="00895D04">
            <w:pPr>
              <w:pStyle w:val="TAL"/>
            </w:pPr>
            <w:r w:rsidRPr="008C666E">
              <w:t>B23</w:t>
            </w:r>
          </w:p>
        </w:tc>
        <w:tc>
          <w:tcPr>
            <w:tcW w:w="624" w:type="dxa"/>
          </w:tcPr>
          <w:p w14:paraId="2F641405" w14:textId="77777777" w:rsidR="00374694" w:rsidRPr="008C666E" w:rsidRDefault="00374694" w:rsidP="00895D04">
            <w:pPr>
              <w:pStyle w:val="TAL"/>
            </w:pPr>
            <w:r w:rsidRPr="008C666E">
              <w:t>B24</w:t>
            </w:r>
          </w:p>
        </w:tc>
        <w:tc>
          <w:tcPr>
            <w:tcW w:w="624" w:type="dxa"/>
          </w:tcPr>
          <w:p w14:paraId="2D60C60E" w14:textId="77777777" w:rsidR="00374694" w:rsidRPr="008C666E" w:rsidRDefault="00374694" w:rsidP="00895D04">
            <w:pPr>
              <w:pStyle w:val="TAL"/>
            </w:pPr>
            <w:r w:rsidRPr="008C666E">
              <w:t>B25</w:t>
            </w:r>
          </w:p>
        </w:tc>
        <w:tc>
          <w:tcPr>
            <w:tcW w:w="624" w:type="dxa"/>
          </w:tcPr>
          <w:p w14:paraId="749AD070" w14:textId="77777777" w:rsidR="00374694" w:rsidRPr="008C666E" w:rsidRDefault="00374694" w:rsidP="00895D04">
            <w:pPr>
              <w:pStyle w:val="TAL"/>
            </w:pPr>
            <w:r w:rsidRPr="008C666E">
              <w:t>B26</w:t>
            </w:r>
          </w:p>
        </w:tc>
        <w:tc>
          <w:tcPr>
            <w:tcW w:w="624" w:type="dxa"/>
          </w:tcPr>
          <w:p w14:paraId="723B5238" w14:textId="77777777" w:rsidR="00374694" w:rsidRPr="008C666E" w:rsidRDefault="00374694" w:rsidP="00895D04">
            <w:pPr>
              <w:pStyle w:val="TAL"/>
            </w:pPr>
            <w:r w:rsidRPr="008C666E">
              <w:t>B27</w:t>
            </w:r>
          </w:p>
        </w:tc>
        <w:tc>
          <w:tcPr>
            <w:tcW w:w="624" w:type="dxa"/>
          </w:tcPr>
          <w:p w14:paraId="68CE2028" w14:textId="77777777" w:rsidR="00374694" w:rsidRPr="008C666E" w:rsidRDefault="00374694" w:rsidP="00895D04">
            <w:pPr>
              <w:pStyle w:val="TAL"/>
            </w:pPr>
            <w:r w:rsidRPr="008C666E">
              <w:t>B28</w:t>
            </w:r>
          </w:p>
        </w:tc>
        <w:tc>
          <w:tcPr>
            <w:tcW w:w="624" w:type="dxa"/>
          </w:tcPr>
          <w:p w14:paraId="46B49B70" w14:textId="77777777" w:rsidR="00374694" w:rsidRPr="008C666E" w:rsidRDefault="00374694" w:rsidP="00895D04">
            <w:pPr>
              <w:pStyle w:val="TAL"/>
            </w:pPr>
            <w:r w:rsidRPr="008C666E">
              <w:t>B29</w:t>
            </w:r>
          </w:p>
        </w:tc>
        <w:tc>
          <w:tcPr>
            <w:tcW w:w="624" w:type="dxa"/>
          </w:tcPr>
          <w:p w14:paraId="19BBE9A9" w14:textId="77777777" w:rsidR="00374694" w:rsidRPr="008C666E" w:rsidRDefault="00374694" w:rsidP="00895D04">
            <w:pPr>
              <w:pStyle w:val="TAL"/>
            </w:pPr>
            <w:r w:rsidRPr="008C666E">
              <w:t>B30</w:t>
            </w:r>
          </w:p>
        </w:tc>
      </w:tr>
      <w:tr w:rsidR="00374694" w:rsidRPr="0046266F" w14:paraId="7B722279" w14:textId="77777777" w:rsidTr="00895D04">
        <w:tc>
          <w:tcPr>
            <w:tcW w:w="907" w:type="dxa"/>
          </w:tcPr>
          <w:p w14:paraId="678D6C59" w14:textId="77777777" w:rsidR="00374694" w:rsidRPr="0046266F" w:rsidRDefault="00374694" w:rsidP="00895D04">
            <w:pPr>
              <w:pStyle w:val="TAL"/>
            </w:pPr>
          </w:p>
        </w:tc>
        <w:tc>
          <w:tcPr>
            <w:tcW w:w="624" w:type="dxa"/>
          </w:tcPr>
          <w:p w14:paraId="378285F2" w14:textId="77777777" w:rsidR="00374694" w:rsidRPr="0046266F" w:rsidRDefault="00374694" w:rsidP="00895D04">
            <w:pPr>
              <w:pStyle w:val="TAL"/>
            </w:pPr>
            <w:r w:rsidRPr="0046266F">
              <w:t>42</w:t>
            </w:r>
          </w:p>
        </w:tc>
        <w:tc>
          <w:tcPr>
            <w:tcW w:w="624" w:type="dxa"/>
          </w:tcPr>
          <w:p w14:paraId="2559792C" w14:textId="77777777" w:rsidR="00374694" w:rsidRPr="0046266F" w:rsidRDefault="00374694" w:rsidP="00895D04">
            <w:pPr>
              <w:pStyle w:val="TAL"/>
            </w:pPr>
            <w:r w:rsidRPr="0046266F">
              <w:t>24</w:t>
            </w:r>
          </w:p>
        </w:tc>
        <w:tc>
          <w:tcPr>
            <w:tcW w:w="624" w:type="dxa"/>
          </w:tcPr>
          <w:p w14:paraId="748A41CE" w14:textId="77777777" w:rsidR="00374694" w:rsidRPr="008C666E" w:rsidRDefault="00374694" w:rsidP="00895D04">
            <w:pPr>
              <w:pStyle w:val="TAL"/>
            </w:pPr>
            <w:r w:rsidRPr="008C666E">
              <w:t>80</w:t>
            </w:r>
          </w:p>
        </w:tc>
        <w:tc>
          <w:tcPr>
            <w:tcW w:w="624" w:type="dxa"/>
          </w:tcPr>
          <w:p w14:paraId="770B7E35" w14:textId="77777777" w:rsidR="00374694" w:rsidRPr="008C666E" w:rsidRDefault="00374694" w:rsidP="00895D04">
            <w:pPr>
              <w:pStyle w:val="TAL"/>
            </w:pPr>
            <w:r w:rsidRPr="008C666E">
              <w:t>00</w:t>
            </w:r>
          </w:p>
        </w:tc>
        <w:tc>
          <w:tcPr>
            <w:tcW w:w="624" w:type="dxa"/>
          </w:tcPr>
          <w:p w14:paraId="0EF5B98F" w14:textId="77777777" w:rsidR="00374694" w:rsidRPr="008C666E" w:rsidRDefault="00374694" w:rsidP="00895D04">
            <w:pPr>
              <w:pStyle w:val="TAL"/>
            </w:pPr>
            <w:r w:rsidRPr="008C666E">
              <w:t>80</w:t>
            </w:r>
          </w:p>
        </w:tc>
        <w:tc>
          <w:tcPr>
            <w:tcW w:w="624" w:type="dxa"/>
          </w:tcPr>
          <w:p w14:paraId="03DC51A2" w14:textId="77777777" w:rsidR="00374694" w:rsidRPr="008C666E" w:rsidRDefault="00374694" w:rsidP="00895D04">
            <w:pPr>
              <w:pStyle w:val="TAL"/>
            </w:pPr>
            <w:r w:rsidRPr="008C666E">
              <w:t>42</w:t>
            </w:r>
          </w:p>
        </w:tc>
        <w:tc>
          <w:tcPr>
            <w:tcW w:w="624" w:type="dxa"/>
          </w:tcPr>
          <w:p w14:paraId="36346D8C" w14:textId="77777777" w:rsidR="00374694" w:rsidRPr="008C666E" w:rsidRDefault="00374694" w:rsidP="00895D04">
            <w:pPr>
              <w:pStyle w:val="TAL"/>
            </w:pPr>
            <w:r w:rsidRPr="008C666E">
              <w:t>34</w:t>
            </w:r>
          </w:p>
        </w:tc>
        <w:tc>
          <w:tcPr>
            <w:tcW w:w="624" w:type="dxa"/>
          </w:tcPr>
          <w:p w14:paraId="145B6875" w14:textId="77777777" w:rsidR="00374694" w:rsidRPr="008C666E" w:rsidRDefault="00374694" w:rsidP="00895D04">
            <w:pPr>
              <w:pStyle w:val="TAL"/>
            </w:pPr>
            <w:r w:rsidRPr="008C666E">
              <w:t>00</w:t>
            </w:r>
          </w:p>
        </w:tc>
        <w:tc>
          <w:tcPr>
            <w:tcW w:w="624" w:type="dxa"/>
          </w:tcPr>
          <w:p w14:paraId="11C306C1" w14:textId="21CD432F" w:rsidR="00374694" w:rsidRPr="008C666E" w:rsidRDefault="00374694" w:rsidP="00895D04">
            <w:pPr>
              <w:pStyle w:val="TAL"/>
            </w:pPr>
            <w:r w:rsidRPr="008C666E">
              <w:t>0</w:t>
            </w:r>
            <w:r>
              <w:t>4</w:t>
            </w:r>
          </w:p>
        </w:tc>
        <w:tc>
          <w:tcPr>
            <w:tcW w:w="624" w:type="dxa"/>
          </w:tcPr>
          <w:p w14:paraId="01E6E113" w14:textId="77777777" w:rsidR="00374694" w:rsidRPr="008C666E" w:rsidRDefault="00374694" w:rsidP="00895D04">
            <w:pPr>
              <w:pStyle w:val="TAL"/>
            </w:pPr>
            <w:r w:rsidRPr="008C666E">
              <w:t>00</w:t>
            </w:r>
          </w:p>
        </w:tc>
        <w:tc>
          <w:tcPr>
            <w:tcW w:w="624" w:type="dxa"/>
          </w:tcPr>
          <w:p w14:paraId="115549E8" w14:textId="77777777" w:rsidR="00374694" w:rsidRPr="008C666E" w:rsidRDefault="00374694" w:rsidP="00895D04">
            <w:pPr>
              <w:pStyle w:val="TAL"/>
            </w:pPr>
            <w:r w:rsidRPr="008C666E">
              <w:t>42</w:t>
            </w:r>
          </w:p>
        </w:tc>
        <w:tc>
          <w:tcPr>
            <w:tcW w:w="624" w:type="dxa"/>
          </w:tcPr>
          <w:p w14:paraId="1000FF03" w14:textId="77777777" w:rsidR="00374694" w:rsidRPr="008C666E" w:rsidRDefault="00374694" w:rsidP="00895D04">
            <w:pPr>
              <w:pStyle w:val="TAL"/>
            </w:pPr>
            <w:r w:rsidRPr="008C666E">
              <w:t>44</w:t>
            </w:r>
          </w:p>
        </w:tc>
        <w:tc>
          <w:tcPr>
            <w:tcW w:w="624" w:type="dxa"/>
          </w:tcPr>
          <w:p w14:paraId="1143C346" w14:textId="77777777" w:rsidR="00374694" w:rsidRPr="008C666E" w:rsidRDefault="00374694" w:rsidP="00895D04">
            <w:pPr>
              <w:pStyle w:val="TAL"/>
            </w:pPr>
            <w:r w:rsidRPr="008C666E">
              <w:t>00</w:t>
            </w:r>
          </w:p>
        </w:tc>
        <w:tc>
          <w:tcPr>
            <w:tcW w:w="624" w:type="dxa"/>
          </w:tcPr>
          <w:p w14:paraId="6FA71C35" w14:textId="77777777" w:rsidR="00374694" w:rsidRPr="008C666E" w:rsidRDefault="00374694" w:rsidP="00895D04">
            <w:pPr>
              <w:pStyle w:val="TAL"/>
            </w:pPr>
            <w:r w:rsidRPr="008C666E">
              <w:t>80</w:t>
            </w:r>
          </w:p>
        </w:tc>
        <w:tc>
          <w:tcPr>
            <w:tcW w:w="624" w:type="dxa"/>
          </w:tcPr>
          <w:p w14:paraId="78F21DE7" w14:textId="77777777" w:rsidR="00374694" w:rsidRPr="008C666E" w:rsidRDefault="00374694" w:rsidP="00895D04">
            <w:pPr>
              <w:pStyle w:val="TAL"/>
            </w:pPr>
            <w:r w:rsidRPr="008C666E">
              <w:t>00</w:t>
            </w:r>
          </w:p>
        </w:tc>
      </w:tr>
      <w:tr w:rsidR="00374694" w:rsidRPr="0046266F" w14:paraId="5C04D7BA" w14:textId="77777777" w:rsidTr="00895D04">
        <w:tc>
          <w:tcPr>
            <w:tcW w:w="907" w:type="dxa"/>
          </w:tcPr>
          <w:p w14:paraId="64A16A06" w14:textId="77777777" w:rsidR="00374694" w:rsidRPr="0046266F" w:rsidRDefault="00374694" w:rsidP="00895D04">
            <w:pPr>
              <w:pStyle w:val="TAL"/>
            </w:pPr>
          </w:p>
        </w:tc>
        <w:tc>
          <w:tcPr>
            <w:tcW w:w="624" w:type="dxa"/>
          </w:tcPr>
          <w:p w14:paraId="1F6D61F1" w14:textId="77777777" w:rsidR="00374694" w:rsidRPr="0046266F" w:rsidRDefault="00374694" w:rsidP="00895D04">
            <w:pPr>
              <w:pStyle w:val="TAL"/>
            </w:pPr>
          </w:p>
        </w:tc>
        <w:tc>
          <w:tcPr>
            <w:tcW w:w="624" w:type="dxa"/>
          </w:tcPr>
          <w:p w14:paraId="42531465" w14:textId="77777777" w:rsidR="00374694" w:rsidRPr="0046266F" w:rsidRDefault="00374694" w:rsidP="00895D04">
            <w:pPr>
              <w:pStyle w:val="TAL"/>
            </w:pPr>
          </w:p>
        </w:tc>
        <w:tc>
          <w:tcPr>
            <w:tcW w:w="624" w:type="dxa"/>
          </w:tcPr>
          <w:p w14:paraId="0842493A" w14:textId="77777777" w:rsidR="00374694" w:rsidRPr="008C666E" w:rsidRDefault="00374694" w:rsidP="00895D04">
            <w:pPr>
              <w:pStyle w:val="TAL"/>
            </w:pPr>
          </w:p>
        </w:tc>
        <w:tc>
          <w:tcPr>
            <w:tcW w:w="624" w:type="dxa"/>
          </w:tcPr>
          <w:p w14:paraId="71FFE413" w14:textId="77777777" w:rsidR="00374694" w:rsidRPr="008C666E" w:rsidRDefault="00374694" w:rsidP="00895D04">
            <w:pPr>
              <w:pStyle w:val="TAL"/>
            </w:pPr>
          </w:p>
        </w:tc>
        <w:tc>
          <w:tcPr>
            <w:tcW w:w="624" w:type="dxa"/>
          </w:tcPr>
          <w:p w14:paraId="00DD9AFA" w14:textId="77777777" w:rsidR="00374694" w:rsidRPr="008C666E" w:rsidRDefault="00374694" w:rsidP="00895D04">
            <w:pPr>
              <w:pStyle w:val="TAL"/>
            </w:pPr>
          </w:p>
        </w:tc>
        <w:tc>
          <w:tcPr>
            <w:tcW w:w="624" w:type="dxa"/>
          </w:tcPr>
          <w:p w14:paraId="508F15DA" w14:textId="77777777" w:rsidR="00374694" w:rsidRPr="008C666E" w:rsidRDefault="00374694" w:rsidP="00895D04">
            <w:pPr>
              <w:pStyle w:val="TAL"/>
            </w:pPr>
          </w:p>
        </w:tc>
        <w:tc>
          <w:tcPr>
            <w:tcW w:w="624" w:type="dxa"/>
          </w:tcPr>
          <w:p w14:paraId="1C462C68" w14:textId="77777777" w:rsidR="00374694" w:rsidRPr="008C666E" w:rsidRDefault="00374694" w:rsidP="00895D04">
            <w:pPr>
              <w:pStyle w:val="TAL"/>
            </w:pPr>
          </w:p>
        </w:tc>
        <w:tc>
          <w:tcPr>
            <w:tcW w:w="624" w:type="dxa"/>
          </w:tcPr>
          <w:p w14:paraId="4B22596A" w14:textId="77777777" w:rsidR="00374694" w:rsidRPr="008C666E" w:rsidRDefault="00374694" w:rsidP="00895D04">
            <w:pPr>
              <w:pStyle w:val="TAL"/>
            </w:pPr>
          </w:p>
        </w:tc>
        <w:tc>
          <w:tcPr>
            <w:tcW w:w="624" w:type="dxa"/>
          </w:tcPr>
          <w:p w14:paraId="7FCD03DB" w14:textId="77777777" w:rsidR="00374694" w:rsidRPr="008C666E" w:rsidRDefault="00374694" w:rsidP="00895D04">
            <w:pPr>
              <w:pStyle w:val="TAL"/>
            </w:pPr>
          </w:p>
        </w:tc>
        <w:tc>
          <w:tcPr>
            <w:tcW w:w="624" w:type="dxa"/>
          </w:tcPr>
          <w:p w14:paraId="7719EC48" w14:textId="77777777" w:rsidR="00374694" w:rsidRPr="008C666E" w:rsidRDefault="00374694" w:rsidP="00895D04">
            <w:pPr>
              <w:pStyle w:val="TAL"/>
            </w:pPr>
          </w:p>
        </w:tc>
        <w:tc>
          <w:tcPr>
            <w:tcW w:w="624" w:type="dxa"/>
          </w:tcPr>
          <w:p w14:paraId="388A6C96" w14:textId="77777777" w:rsidR="00374694" w:rsidRPr="008C666E" w:rsidRDefault="00374694" w:rsidP="00895D04">
            <w:pPr>
              <w:pStyle w:val="TAL"/>
            </w:pPr>
          </w:p>
        </w:tc>
        <w:tc>
          <w:tcPr>
            <w:tcW w:w="624" w:type="dxa"/>
          </w:tcPr>
          <w:p w14:paraId="317475A8" w14:textId="77777777" w:rsidR="00374694" w:rsidRPr="008C666E" w:rsidRDefault="00374694" w:rsidP="00895D04">
            <w:pPr>
              <w:pStyle w:val="TAL"/>
            </w:pPr>
          </w:p>
        </w:tc>
        <w:tc>
          <w:tcPr>
            <w:tcW w:w="624" w:type="dxa"/>
          </w:tcPr>
          <w:p w14:paraId="5BD28C97" w14:textId="77777777" w:rsidR="00374694" w:rsidRPr="008C666E" w:rsidRDefault="00374694" w:rsidP="00895D04">
            <w:pPr>
              <w:pStyle w:val="TAL"/>
            </w:pPr>
          </w:p>
        </w:tc>
        <w:tc>
          <w:tcPr>
            <w:tcW w:w="624" w:type="dxa"/>
          </w:tcPr>
          <w:p w14:paraId="37685F89" w14:textId="77777777" w:rsidR="00374694" w:rsidRPr="008C666E" w:rsidRDefault="00374694" w:rsidP="00895D04">
            <w:pPr>
              <w:pStyle w:val="TAL"/>
            </w:pPr>
          </w:p>
        </w:tc>
        <w:tc>
          <w:tcPr>
            <w:tcW w:w="624" w:type="dxa"/>
          </w:tcPr>
          <w:p w14:paraId="3A25ED13" w14:textId="77777777" w:rsidR="00374694" w:rsidRPr="008C666E" w:rsidRDefault="00374694" w:rsidP="00895D04">
            <w:pPr>
              <w:pStyle w:val="TAL"/>
            </w:pPr>
          </w:p>
        </w:tc>
      </w:tr>
      <w:tr w:rsidR="00374694" w:rsidRPr="0046266F" w14:paraId="4DC898A9" w14:textId="77777777" w:rsidTr="00895D04">
        <w:tc>
          <w:tcPr>
            <w:tcW w:w="907" w:type="dxa"/>
          </w:tcPr>
          <w:p w14:paraId="40D4F501" w14:textId="77777777" w:rsidR="00374694" w:rsidRPr="0046266F" w:rsidRDefault="00374694" w:rsidP="00895D04">
            <w:pPr>
              <w:pStyle w:val="TAL"/>
            </w:pPr>
          </w:p>
        </w:tc>
        <w:tc>
          <w:tcPr>
            <w:tcW w:w="624" w:type="dxa"/>
          </w:tcPr>
          <w:p w14:paraId="44C7F98F" w14:textId="77777777" w:rsidR="00374694" w:rsidRPr="0046266F" w:rsidRDefault="00374694" w:rsidP="00895D04">
            <w:pPr>
              <w:pStyle w:val="TAL"/>
            </w:pPr>
            <w:r w:rsidRPr="0046266F">
              <w:t>B31</w:t>
            </w:r>
          </w:p>
        </w:tc>
        <w:tc>
          <w:tcPr>
            <w:tcW w:w="624" w:type="dxa"/>
          </w:tcPr>
          <w:p w14:paraId="46BDC6C1" w14:textId="77777777" w:rsidR="00374694" w:rsidRPr="0046266F" w:rsidRDefault="00374694" w:rsidP="00895D04">
            <w:pPr>
              <w:pStyle w:val="TAL"/>
            </w:pPr>
            <w:r w:rsidRPr="0046266F">
              <w:t>B32</w:t>
            </w:r>
          </w:p>
        </w:tc>
        <w:tc>
          <w:tcPr>
            <w:tcW w:w="624" w:type="dxa"/>
          </w:tcPr>
          <w:p w14:paraId="797EB1DA" w14:textId="77777777" w:rsidR="00374694" w:rsidRPr="008C666E" w:rsidRDefault="00374694" w:rsidP="00895D04">
            <w:pPr>
              <w:pStyle w:val="TAL"/>
            </w:pPr>
            <w:r w:rsidRPr="008C666E">
              <w:t>B33</w:t>
            </w:r>
          </w:p>
        </w:tc>
        <w:tc>
          <w:tcPr>
            <w:tcW w:w="624" w:type="dxa"/>
          </w:tcPr>
          <w:p w14:paraId="0C79ECF0" w14:textId="77777777" w:rsidR="00374694" w:rsidRPr="008C666E" w:rsidRDefault="00374694" w:rsidP="00895D04">
            <w:pPr>
              <w:pStyle w:val="TAL"/>
            </w:pPr>
            <w:r w:rsidRPr="008C666E">
              <w:t>B34</w:t>
            </w:r>
          </w:p>
        </w:tc>
        <w:tc>
          <w:tcPr>
            <w:tcW w:w="624" w:type="dxa"/>
          </w:tcPr>
          <w:p w14:paraId="3C8366AA" w14:textId="77777777" w:rsidR="00374694" w:rsidRPr="008C666E" w:rsidRDefault="00374694" w:rsidP="00895D04">
            <w:pPr>
              <w:pStyle w:val="TAL"/>
            </w:pPr>
            <w:r w:rsidRPr="008C666E">
              <w:t>B35</w:t>
            </w:r>
          </w:p>
        </w:tc>
        <w:tc>
          <w:tcPr>
            <w:tcW w:w="624" w:type="dxa"/>
          </w:tcPr>
          <w:p w14:paraId="1806596F" w14:textId="77777777" w:rsidR="00374694" w:rsidRPr="008C666E" w:rsidRDefault="00374694" w:rsidP="00895D04">
            <w:pPr>
              <w:pStyle w:val="TAL"/>
            </w:pPr>
            <w:r w:rsidRPr="008C666E">
              <w:t>B36</w:t>
            </w:r>
          </w:p>
        </w:tc>
        <w:tc>
          <w:tcPr>
            <w:tcW w:w="624" w:type="dxa"/>
          </w:tcPr>
          <w:p w14:paraId="46A1AA5A" w14:textId="77777777" w:rsidR="00374694" w:rsidRPr="008C666E" w:rsidRDefault="00374694" w:rsidP="00895D04">
            <w:pPr>
              <w:pStyle w:val="TAL"/>
            </w:pPr>
            <w:r w:rsidRPr="008C666E">
              <w:t>B37</w:t>
            </w:r>
          </w:p>
        </w:tc>
        <w:tc>
          <w:tcPr>
            <w:tcW w:w="624" w:type="dxa"/>
          </w:tcPr>
          <w:p w14:paraId="43110CEC" w14:textId="77777777" w:rsidR="00374694" w:rsidRPr="008C666E" w:rsidRDefault="00374694" w:rsidP="00895D04">
            <w:pPr>
              <w:pStyle w:val="TAL"/>
            </w:pPr>
            <w:r w:rsidRPr="008C666E">
              <w:t>B38</w:t>
            </w:r>
          </w:p>
        </w:tc>
        <w:tc>
          <w:tcPr>
            <w:tcW w:w="624" w:type="dxa"/>
          </w:tcPr>
          <w:p w14:paraId="0029857E" w14:textId="77777777" w:rsidR="00374694" w:rsidRPr="008C666E" w:rsidRDefault="00374694" w:rsidP="00895D04">
            <w:pPr>
              <w:pStyle w:val="TAL"/>
            </w:pPr>
            <w:r w:rsidRPr="008C666E">
              <w:t>B39</w:t>
            </w:r>
          </w:p>
        </w:tc>
        <w:tc>
          <w:tcPr>
            <w:tcW w:w="624" w:type="dxa"/>
          </w:tcPr>
          <w:p w14:paraId="53F2D863" w14:textId="77777777" w:rsidR="00374694" w:rsidRPr="008C666E" w:rsidRDefault="00374694" w:rsidP="00895D04">
            <w:pPr>
              <w:pStyle w:val="TAL"/>
            </w:pPr>
            <w:r w:rsidRPr="008C666E">
              <w:t>B40</w:t>
            </w:r>
          </w:p>
        </w:tc>
        <w:tc>
          <w:tcPr>
            <w:tcW w:w="624" w:type="dxa"/>
          </w:tcPr>
          <w:p w14:paraId="26642EDA" w14:textId="77777777" w:rsidR="00374694" w:rsidRPr="008C666E" w:rsidRDefault="00374694" w:rsidP="00895D04">
            <w:pPr>
              <w:pStyle w:val="TAL"/>
            </w:pPr>
            <w:r w:rsidRPr="008C666E">
              <w:t>B41</w:t>
            </w:r>
          </w:p>
        </w:tc>
        <w:tc>
          <w:tcPr>
            <w:tcW w:w="624" w:type="dxa"/>
          </w:tcPr>
          <w:p w14:paraId="6C661DBC" w14:textId="77777777" w:rsidR="00374694" w:rsidRPr="008C666E" w:rsidRDefault="00374694" w:rsidP="00895D04">
            <w:pPr>
              <w:pStyle w:val="TAL"/>
            </w:pPr>
            <w:r w:rsidRPr="008C666E">
              <w:t>B42</w:t>
            </w:r>
          </w:p>
        </w:tc>
        <w:tc>
          <w:tcPr>
            <w:tcW w:w="624" w:type="dxa"/>
          </w:tcPr>
          <w:p w14:paraId="248FAC83" w14:textId="77777777" w:rsidR="00374694" w:rsidRPr="008C666E" w:rsidRDefault="00374694" w:rsidP="00895D04">
            <w:pPr>
              <w:pStyle w:val="TAL"/>
            </w:pPr>
            <w:r w:rsidRPr="008C666E">
              <w:t>B43</w:t>
            </w:r>
          </w:p>
        </w:tc>
        <w:tc>
          <w:tcPr>
            <w:tcW w:w="624" w:type="dxa"/>
          </w:tcPr>
          <w:p w14:paraId="36D9D0C4" w14:textId="77777777" w:rsidR="00374694" w:rsidRPr="008C666E" w:rsidRDefault="00374694" w:rsidP="00895D04">
            <w:pPr>
              <w:pStyle w:val="TAL"/>
            </w:pPr>
            <w:r w:rsidRPr="008C666E">
              <w:t>B44</w:t>
            </w:r>
          </w:p>
        </w:tc>
        <w:tc>
          <w:tcPr>
            <w:tcW w:w="624" w:type="dxa"/>
          </w:tcPr>
          <w:p w14:paraId="5D2ACB5D" w14:textId="77777777" w:rsidR="00374694" w:rsidRPr="008C666E" w:rsidRDefault="00374694" w:rsidP="00895D04">
            <w:pPr>
              <w:pStyle w:val="TAL"/>
            </w:pPr>
            <w:r w:rsidRPr="008C666E">
              <w:t>B45</w:t>
            </w:r>
          </w:p>
        </w:tc>
      </w:tr>
      <w:tr w:rsidR="00374694" w:rsidRPr="0046266F" w14:paraId="347C0761" w14:textId="77777777" w:rsidTr="00895D04">
        <w:tc>
          <w:tcPr>
            <w:tcW w:w="907" w:type="dxa"/>
          </w:tcPr>
          <w:p w14:paraId="23955820" w14:textId="77777777" w:rsidR="00374694" w:rsidRPr="0046266F" w:rsidRDefault="00374694" w:rsidP="00895D04">
            <w:pPr>
              <w:pStyle w:val="TAL"/>
            </w:pPr>
          </w:p>
        </w:tc>
        <w:tc>
          <w:tcPr>
            <w:tcW w:w="624" w:type="dxa"/>
          </w:tcPr>
          <w:p w14:paraId="3362771A" w14:textId="77777777" w:rsidR="00374694" w:rsidRPr="0046266F" w:rsidRDefault="00374694" w:rsidP="00895D04">
            <w:pPr>
              <w:pStyle w:val="TAL"/>
            </w:pPr>
            <w:r w:rsidRPr="0046266F">
              <w:t>42</w:t>
            </w:r>
          </w:p>
        </w:tc>
        <w:tc>
          <w:tcPr>
            <w:tcW w:w="624" w:type="dxa"/>
          </w:tcPr>
          <w:p w14:paraId="637FF21E" w14:textId="77777777" w:rsidR="00374694" w:rsidRPr="0046266F" w:rsidRDefault="00374694" w:rsidP="00895D04">
            <w:pPr>
              <w:pStyle w:val="TAL"/>
            </w:pPr>
            <w:r w:rsidRPr="0046266F">
              <w:t>54</w:t>
            </w:r>
          </w:p>
        </w:tc>
        <w:tc>
          <w:tcPr>
            <w:tcW w:w="624" w:type="dxa"/>
          </w:tcPr>
          <w:p w14:paraId="3E78424A" w14:textId="77777777" w:rsidR="00374694" w:rsidRPr="008C666E" w:rsidRDefault="00374694" w:rsidP="00895D04">
            <w:pPr>
              <w:pStyle w:val="TAL"/>
            </w:pPr>
            <w:r w:rsidRPr="008C666E">
              <w:t>00</w:t>
            </w:r>
          </w:p>
        </w:tc>
        <w:tc>
          <w:tcPr>
            <w:tcW w:w="624" w:type="dxa"/>
          </w:tcPr>
          <w:p w14:paraId="2693DF1C" w14:textId="5A972D4D" w:rsidR="00374694" w:rsidRPr="008C666E" w:rsidRDefault="00374694" w:rsidP="00895D04">
            <w:pPr>
              <w:pStyle w:val="TAL"/>
            </w:pPr>
            <w:r w:rsidRPr="008C666E">
              <w:t>0</w:t>
            </w:r>
            <w:r>
              <w:t>8</w:t>
            </w:r>
          </w:p>
        </w:tc>
        <w:tc>
          <w:tcPr>
            <w:tcW w:w="624" w:type="dxa"/>
          </w:tcPr>
          <w:p w14:paraId="11E300ED" w14:textId="77777777" w:rsidR="00374694" w:rsidRPr="008C666E" w:rsidRDefault="00374694" w:rsidP="00895D04">
            <w:pPr>
              <w:pStyle w:val="TAL"/>
            </w:pPr>
            <w:r w:rsidRPr="008C666E">
              <w:t>00</w:t>
            </w:r>
          </w:p>
        </w:tc>
        <w:tc>
          <w:tcPr>
            <w:tcW w:w="624" w:type="dxa"/>
          </w:tcPr>
          <w:p w14:paraId="4CA75013" w14:textId="77777777" w:rsidR="00374694" w:rsidRPr="008C666E" w:rsidRDefault="00374694" w:rsidP="00895D04">
            <w:pPr>
              <w:pStyle w:val="TAL"/>
            </w:pPr>
            <w:r w:rsidRPr="008C666E">
              <w:t>42</w:t>
            </w:r>
          </w:p>
        </w:tc>
        <w:tc>
          <w:tcPr>
            <w:tcW w:w="624" w:type="dxa"/>
          </w:tcPr>
          <w:p w14:paraId="49B7C9C9" w14:textId="77777777" w:rsidR="00374694" w:rsidRPr="008C666E" w:rsidRDefault="00374694" w:rsidP="00895D04">
            <w:pPr>
              <w:pStyle w:val="TAL"/>
            </w:pPr>
            <w:r w:rsidRPr="008C666E">
              <w:t>14</w:t>
            </w:r>
          </w:p>
        </w:tc>
        <w:tc>
          <w:tcPr>
            <w:tcW w:w="624" w:type="dxa"/>
          </w:tcPr>
          <w:p w14:paraId="2AC4F88A" w14:textId="77777777" w:rsidR="00374694" w:rsidRPr="008C666E" w:rsidRDefault="00374694" w:rsidP="00895D04">
            <w:pPr>
              <w:pStyle w:val="TAL"/>
            </w:pPr>
            <w:r w:rsidRPr="008C666E">
              <w:t>80</w:t>
            </w:r>
          </w:p>
        </w:tc>
        <w:tc>
          <w:tcPr>
            <w:tcW w:w="624" w:type="dxa"/>
          </w:tcPr>
          <w:p w14:paraId="617F9BC6" w14:textId="77777777" w:rsidR="00374694" w:rsidRPr="008C666E" w:rsidRDefault="00374694" w:rsidP="00895D04">
            <w:pPr>
              <w:pStyle w:val="TAL"/>
            </w:pPr>
            <w:r w:rsidRPr="008C666E">
              <w:t>80</w:t>
            </w:r>
          </w:p>
        </w:tc>
        <w:tc>
          <w:tcPr>
            <w:tcW w:w="624" w:type="dxa"/>
          </w:tcPr>
          <w:p w14:paraId="7787EC5E" w14:textId="77777777" w:rsidR="00374694" w:rsidRPr="008C666E" w:rsidRDefault="00374694" w:rsidP="00895D04">
            <w:pPr>
              <w:pStyle w:val="TAL"/>
            </w:pPr>
            <w:r w:rsidRPr="008C666E">
              <w:t>00</w:t>
            </w:r>
          </w:p>
        </w:tc>
        <w:tc>
          <w:tcPr>
            <w:tcW w:w="624" w:type="dxa"/>
          </w:tcPr>
          <w:p w14:paraId="3483D280" w14:textId="77777777" w:rsidR="00374694" w:rsidRPr="008C666E" w:rsidRDefault="00374694" w:rsidP="00895D04">
            <w:pPr>
              <w:pStyle w:val="TAL"/>
            </w:pPr>
            <w:r w:rsidRPr="008C666E">
              <w:t>42</w:t>
            </w:r>
          </w:p>
        </w:tc>
        <w:tc>
          <w:tcPr>
            <w:tcW w:w="624" w:type="dxa"/>
          </w:tcPr>
          <w:p w14:paraId="402F582F" w14:textId="77777777" w:rsidR="00374694" w:rsidRPr="008C666E" w:rsidRDefault="00374694" w:rsidP="00895D04">
            <w:pPr>
              <w:pStyle w:val="TAL"/>
            </w:pPr>
            <w:r w:rsidRPr="008C666E">
              <w:t>74</w:t>
            </w:r>
          </w:p>
        </w:tc>
        <w:tc>
          <w:tcPr>
            <w:tcW w:w="624" w:type="dxa"/>
          </w:tcPr>
          <w:p w14:paraId="7356DB30" w14:textId="77777777" w:rsidR="00374694" w:rsidRPr="008C666E" w:rsidRDefault="00374694" w:rsidP="00895D04">
            <w:pPr>
              <w:pStyle w:val="TAL"/>
            </w:pPr>
            <w:r w:rsidRPr="008C666E">
              <w:t>00</w:t>
            </w:r>
          </w:p>
        </w:tc>
        <w:tc>
          <w:tcPr>
            <w:tcW w:w="624" w:type="dxa"/>
          </w:tcPr>
          <w:p w14:paraId="6623B1A7" w14:textId="77777777" w:rsidR="00374694" w:rsidRPr="008C666E" w:rsidRDefault="00374694" w:rsidP="00895D04">
            <w:pPr>
              <w:pStyle w:val="TAL"/>
            </w:pPr>
            <w:r w:rsidRPr="008C666E">
              <w:t>80</w:t>
            </w:r>
          </w:p>
        </w:tc>
        <w:tc>
          <w:tcPr>
            <w:tcW w:w="624" w:type="dxa"/>
          </w:tcPr>
          <w:p w14:paraId="02633F32" w14:textId="77777777" w:rsidR="00374694" w:rsidRPr="008C666E" w:rsidRDefault="00374694" w:rsidP="00895D04">
            <w:pPr>
              <w:pStyle w:val="TAL"/>
            </w:pPr>
            <w:r w:rsidRPr="008C666E">
              <w:t>00</w:t>
            </w:r>
          </w:p>
        </w:tc>
      </w:tr>
      <w:tr w:rsidR="00374694" w:rsidRPr="0046266F" w14:paraId="46D8FD1E" w14:textId="77777777" w:rsidTr="00895D04">
        <w:tc>
          <w:tcPr>
            <w:tcW w:w="907" w:type="dxa"/>
          </w:tcPr>
          <w:p w14:paraId="1533E025" w14:textId="77777777" w:rsidR="00374694" w:rsidRPr="0046266F" w:rsidRDefault="00374694" w:rsidP="00895D04">
            <w:pPr>
              <w:pStyle w:val="TAL"/>
            </w:pPr>
          </w:p>
        </w:tc>
        <w:tc>
          <w:tcPr>
            <w:tcW w:w="624" w:type="dxa"/>
          </w:tcPr>
          <w:p w14:paraId="022AB600" w14:textId="77777777" w:rsidR="00374694" w:rsidRPr="0046266F" w:rsidRDefault="00374694" w:rsidP="00895D04">
            <w:pPr>
              <w:pStyle w:val="TAL"/>
            </w:pPr>
          </w:p>
        </w:tc>
        <w:tc>
          <w:tcPr>
            <w:tcW w:w="624" w:type="dxa"/>
          </w:tcPr>
          <w:p w14:paraId="3B94C736" w14:textId="77777777" w:rsidR="00374694" w:rsidRPr="0046266F" w:rsidRDefault="00374694" w:rsidP="00895D04">
            <w:pPr>
              <w:pStyle w:val="TAL"/>
            </w:pPr>
          </w:p>
        </w:tc>
        <w:tc>
          <w:tcPr>
            <w:tcW w:w="624" w:type="dxa"/>
          </w:tcPr>
          <w:p w14:paraId="55AB38B6" w14:textId="77777777" w:rsidR="00374694" w:rsidRPr="0046266F" w:rsidRDefault="00374694" w:rsidP="00895D04">
            <w:pPr>
              <w:pStyle w:val="TAL"/>
            </w:pPr>
          </w:p>
        </w:tc>
        <w:tc>
          <w:tcPr>
            <w:tcW w:w="624" w:type="dxa"/>
          </w:tcPr>
          <w:p w14:paraId="24AB83A6" w14:textId="77777777" w:rsidR="00374694" w:rsidRPr="0046266F" w:rsidRDefault="00374694" w:rsidP="00895D04">
            <w:pPr>
              <w:pStyle w:val="TAL"/>
            </w:pPr>
          </w:p>
        </w:tc>
        <w:tc>
          <w:tcPr>
            <w:tcW w:w="624" w:type="dxa"/>
          </w:tcPr>
          <w:p w14:paraId="62E62F80" w14:textId="77777777" w:rsidR="00374694" w:rsidRPr="0046266F" w:rsidRDefault="00374694" w:rsidP="00895D04">
            <w:pPr>
              <w:pStyle w:val="TAL"/>
            </w:pPr>
          </w:p>
        </w:tc>
        <w:tc>
          <w:tcPr>
            <w:tcW w:w="624" w:type="dxa"/>
          </w:tcPr>
          <w:p w14:paraId="33B9242E" w14:textId="77777777" w:rsidR="00374694" w:rsidRPr="0046266F" w:rsidRDefault="00374694" w:rsidP="00895D04">
            <w:pPr>
              <w:pStyle w:val="TAL"/>
            </w:pPr>
          </w:p>
        </w:tc>
        <w:tc>
          <w:tcPr>
            <w:tcW w:w="624" w:type="dxa"/>
          </w:tcPr>
          <w:p w14:paraId="60ADDB04" w14:textId="77777777" w:rsidR="00374694" w:rsidRPr="0046266F" w:rsidRDefault="00374694" w:rsidP="00895D04">
            <w:pPr>
              <w:pStyle w:val="TAL"/>
            </w:pPr>
          </w:p>
        </w:tc>
        <w:tc>
          <w:tcPr>
            <w:tcW w:w="624" w:type="dxa"/>
          </w:tcPr>
          <w:p w14:paraId="08B80E49" w14:textId="77777777" w:rsidR="00374694" w:rsidRPr="0046266F" w:rsidRDefault="00374694" w:rsidP="00895D04">
            <w:pPr>
              <w:pStyle w:val="TAL"/>
            </w:pPr>
          </w:p>
        </w:tc>
        <w:tc>
          <w:tcPr>
            <w:tcW w:w="624" w:type="dxa"/>
          </w:tcPr>
          <w:p w14:paraId="1808B43B" w14:textId="77777777" w:rsidR="00374694" w:rsidRPr="0046266F" w:rsidRDefault="00374694" w:rsidP="00895D04">
            <w:pPr>
              <w:pStyle w:val="TAL"/>
            </w:pPr>
          </w:p>
        </w:tc>
        <w:tc>
          <w:tcPr>
            <w:tcW w:w="624" w:type="dxa"/>
          </w:tcPr>
          <w:p w14:paraId="20F6E745" w14:textId="77777777" w:rsidR="00374694" w:rsidRPr="0046266F" w:rsidRDefault="00374694" w:rsidP="00895D04">
            <w:pPr>
              <w:pStyle w:val="TAL"/>
            </w:pPr>
          </w:p>
        </w:tc>
        <w:tc>
          <w:tcPr>
            <w:tcW w:w="624" w:type="dxa"/>
          </w:tcPr>
          <w:p w14:paraId="3B12FF82" w14:textId="77777777" w:rsidR="00374694" w:rsidRPr="0046266F" w:rsidRDefault="00374694" w:rsidP="00895D04">
            <w:pPr>
              <w:pStyle w:val="TAL"/>
            </w:pPr>
          </w:p>
        </w:tc>
        <w:tc>
          <w:tcPr>
            <w:tcW w:w="624" w:type="dxa"/>
          </w:tcPr>
          <w:p w14:paraId="62E0F5F7" w14:textId="77777777" w:rsidR="00374694" w:rsidRPr="0046266F" w:rsidRDefault="00374694" w:rsidP="00895D04">
            <w:pPr>
              <w:pStyle w:val="TAL"/>
            </w:pPr>
          </w:p>
        </w:tc>
        <w:tc>
          <w:tcPr>
            <w:tcW w:w="624" w:type="dxa"/>
          </w:tcPr>
          <w:p w14:paraId="6B48F977" w14:textId="77777777" w:rsidR="00374694" w:rsidRPr="0046266F" w:rsidRDefault="00374694" w:rsidP="00895D04">
            <w:pPr>
              <w:pStyle w:val="TAL"/>
            </w:pPr>
          </w:p>
        </w:tc>
        <w:tc>
          <w:tcPr>
            <w:tcW w:w="624" w:type="dxa"/>
          </w:tcPr>
          <w:p w14:paraId="69974A48" w14:textId="77777777" w:rsidR="00374694" w:rsidRPr="0046266F" w:rsidRDefault="00374694" w:rsidP="00895D04">
            <w:pPr>
              <w:pStyle w:val="TAL"/>
            </w:pPr>
          </w:p>
        </w:tc>
        <w:tc>
          <w:tcPr>
            <w:tcW w:w="624" w:type="dxa"/>
          </w:tcPr>
          <w:p w14:paraId="6C099654" w14:textId="77777777" w:rsidR="00374694" w:rsidRPr="0046266F" w:rsidRDefault="00374694" w:rsidP="00895D04">
            <w:pPr>
              <w:pStyle w:val="TAL"/>
            </w:pPr>
          </w:p>
        </w:tc>
      </w:tr>
      <w:tr w:rsidR="00374694" w:rsidRPr="0046266F" w14:paraId="37E40F97" w14:textId="77777777" w:rsidTr="00895D04">
        <w:tc>
          <w:tcPr>
            <w:tcW w:w="907" w:type="dxa"/>
          </w:tcPr>
          <w:p w14:paraId="0D733142" w14:textId="77777777" w:rsidR="00374694" w:rsidRPr="0046266F" w:rsidRDefault="00374694" w:rsidP="00895D04">
            <w:pPr>
              <w:pStyle w:val="TAL"/>
            </w:pPr>
          </w:p>
        </w:tc>
        <w:tc>
          <w:tcPr>
            <w:tcW w:w="624" w:type="dxa"/>
          </w:tcPr>
          <w:p w14:paraId="17355DC9" w14:textId="77777777" w:rsidR="00374694" w:rsidRPr="0046266F" w:rsidRDefault="00374694" w:rsidP="00895D04">
            <w:pPr>
              <w:pStyle w:val="TAL"/>
            </w:pPr>
            <w:r w:rsidRPr="0046266F">
              <w:t>B46</w:t>
            </w:r>
          </w:p>
        </w:tc>
        <w:tc>
          <w:tcPr>
            <w:tcW w:w="624" w:type="dxa"/>
          </w:tcPr>
          <w:p w14:paraId="755BB352" w14:textId="77777777" w:rsidR="00374694" w:rsidRPr="0046266F" w:rsidRDefault="00374694" w:rsidP="00895D04">
            <w:pPr>
              <w:pStyle w:val="TAL"/>
            </w:pPr>
            <w:r w:rsidRPr="0046266F">
              <w:t>B47</w:t>
            </w:r>
          </w:p>
        </w:tc>
        <w:tc>
          <w:tcPr>
            <w:tcW w:w="624" w:type="dxa"/>
          </w:tcPr>
          <w:p w14:paraId="59FB3FAF" w14:textId="77777777" w:rsidR="00374694" w:rsidRPr="0046266F" w:rsidRDefault="00374694" w:rsidP="00895D04">
            <w:pPr>
              <w:pStyle w:val="TAL"/>
            </w:pPr>
            <w:r w:rsidRPr="0046266F">
              <w:t>B48</w:t>
            </w:r>
          </w:p>
        </w:tc>
        <w:tc>
          <w:tcPr>
            <w:tcW w:w="624" w:type="dxa"/>
          </w:tcPr>
          <w:p w14:paraId="16C6EFD3" w14:textId="77777777" w:rsidR="00374694" w:rsidRPr="0046266F" w:rsidRDefault="00374694" w:rsidP="00895D04">
            <w:pPr>
              <w:pStyle w:val="TAL"/>
            </w:pPr>
            <w:r w:rsidRPr="0046266F">
              <w:t>B49</w:t>
            </w:r>
          </w:p>
        </w:tc>
        <w:tc>
          <w:tcPr>
            <w:tcW w:w="624" w:type="dxa"/>
          </w:tcPr>
          <w:p w14:paraId="68EB1D8F" w14:textId="77777777" w:rsidR="00374694" w:rsidRPr="0046266F" w:rsidRDefault="00374694" w:rsidP="00895D04">
            <w:pPr>
              <w:pStyle w:val="TAL"/>
            </w:pPr>
            <w:r w:rsidRPr="0046266F">
              <w:t>B50</w:t>
            </w:r>
          </w:p>
        </w:tc>
        <w:tc>
          <w:tcPr>
            <w:tcW w:w="624" w:type="dxa"/>
          </w:tcPr>
          <w:p w14:paraId="1ED9E1B9" w14:textId="77777777" w:rsidR="00374694" w:rsidRPr="0046266F" w:rsidRDefault="00374694" w:rsidP="00895D04">
            <w:pPr>
              <w:pStyle w:val="TAL"/>
            </w:pPr>
            <w:r w:rsidRPr="0046266F">
              <w:t>B51</w:t>
            </w:r>
          </w:p>
        </w:tc>
        <w:tc>
          <w:tcPr>
            <w:tcW w:w="624" w:type="dxa"/>
          </w:tcPr>
          <w:p w14:paraId="27B549D4" w14:textId="77777777" w:rsidR="00374694" w:rsidRPr="0046266F" w:rsidRDefault="00374694" w:rsidP="00895D04">
            <w:pPr>
              <w:pStyle w:val="TAL"/>
            </w:pPr>
            <w:r w:rsidRPr="0046266F">
              <w:t>B52</w:t>
            </w:r>
          </w:p>
        </w:tc>
        <w:tc>
          <w:tcPr>
            <w:tcW w:w="624" w:type="dxa"/>
          </w:tcPr>
          <w:p w14:paraId="70DE18C3" w14:textId="77777777" w:rsidR="00374694" w:rsidRPr="0046266F" w:rsidRDefault="00374694" w:rsidP="00895D04">
            <w:pPr>
              <w:pStyle w:val="TAL"/>
            </w:pPr>
            <w:r w:rsidRPr="0046266F">
              <w:t>B53</w:t>
            </w:r>
          </w:p>
        </w:tc>
        <w:tc>
          <w:tcPr>
            <w:tcW w:w="624" w:type="dxa"/>
          </w:tcPr>
          <w:p w14:paraId="1368ED60" w14:textId="77777777" w:rsidR="00374694" w:rsidRPr="0046266F" w:rsidRDefault="00374694" w:rsidP="00895D04">
            <w:pPr>
              <w:pStyle w:val="TAL"/>
            </w:pPr>
            <w:r w:rsidRPr="0046266F">
              <w:t>B54</w:t>
            </w:r>
          </w:p>
        </w:tc>
        <w:tc>
          <w:tcPr>
            <w:tcW w:w="624" w:type="dxa"/>
          </w:tcPr>
          <w:p w14:paraId="3B672B28" w14:textId="77777777" w:rsidR="00374694" w:rsidRPr="0046266F" w:rsidRDefault="00374694" w:rsidP="00895D04">
            <w:pPr>
              <w:pStyle w:val="TAL"/>
            </w:pPr>
            <w:r w:rsidRPr="0046266F">
              <w:t>B55</w:t>
            </w:r>
          </w:p>
        </w:tc>
        <w:tc>
          <w:tcPr>
            <w:tcW w:w="624" w:type="dxa"/>
          </w:tcPr>
          <w:p w14:paraId="7FEF689B" w14:textId="77777777" w:rsidR="00374694" w:rsidRPr="0046266F" w:rsidRDefault="00374694" w:rsidP="00895D04">
            <w:pPr>
              <w:pStyle w:val="TAL"/>
            </w:pPr>
            <w:r w:rsidRPr="0046266F">
              <w:t>B56</w:t>
            </w:r>
          </w:p>
        </w:tc>
        <w:tc>
          <w:tcPr>
            <w:tcW w:w="624" w:type="dxa"/>
          </w:tcPr>
          <w:p w14:paraId="1E8D02AA" w14:textId="77777777" w:rsidR="00374694" w:rsidRPr="0046266F" w:rsidRDefault="00374694" w:rsidP="00895D04">
            <w:pPr>
              <w:pStyle w:val="TAL"/>
            </w:pPr>
            <w:r w:rsidRPr="0046266F">
              <w:t>B57</w:t>
            </w:r>
          </w:p>
        </w:tc>
        <w:tc>
          <w:tcPr>
            <w:tcW w:w="624" w:type="dxa"/>
          </w:tcPr>
          <w:p w14:paraId="22ABED14" w14:textId="77777777" w:rsidR="00374694" w:rsidRPr="0046266F" w:rsidRDefault="00374694" w:rsidP="00895D04">
            <w:pPr>
              <w:pStyle w:val="TAL"/>
            </w:pPr>
            <w:r w:rsidRPr="0046266F">
              <w:t>B58</w:t>
            </w:r>
          </w:p>
        </w:tc>
        <w:tc>
          <w:tcPr>
            <w:tcW w:w="624" w:type="dxa"/>
          </w:tcPr>
          <w:p w14:paraId="38B2F062" w14:textId="77777777" w:rsidR="00374694" w:rsidRPr="0046266F" w:rsidRDefault="00374694" w:rsidP="00895D04">
            <w:pPr>
              <w:pStyle w:val="TAL"/>
            </w:pPr>
            <w:r w:rsidRPr="0046266F">
              <w:t>B59</w:t>
            </w:r>
          </w:p>
        </w:tc>
        <w:tc>
          <w:tcPr>
            <w:tcW w:w="624" w:type="dxa"/>
          </w:tcPr>
          <w:p w14:paraId="43BCAA74" w14:textId="77777777" w:rsidR="00374694" w:rsidRPr="0046266F" w:rsidRDefault="00374694" w:rsidP="00895D04">
            <w:pPr>
              <w:pStyle w:val="TAL"/>
            </w:pPr>
            <w:r w:rsidRPr="0046266F">
              <w:t>B60</w:t>
            </w:r>
          </w:p>
        </w:tc>
      </w:tr>
      <w:tr w:rsidR="00374694" w:rsidRPr="0046266F" w14:paraId="20FD3014" w14:textId="77777777" w:rsidTr="00895D04">
        <w:tc>
          <w:tcPr>
            <w:tcW w:w="907" w:type="dxa"/>
          </w:tcPr>
          <w:p w14:paraId="4336D977" w14:textId="77777777" w:rsidR="00374694" w:rsidRPr="0046266F" w:rsidRDefault="00374694" w:rsidP="00895D04">
            <w:pPr>
              <w:pStyle w:val="TAL"/>
            </w:pPr>
          </w:p>
        </w:tc>
        <w:tc>
          <w:tcPr>
            <w:tcW w:w="624" w:type="dxa"/>
          </w:tcPr>
          <w:p w14:paraId="2A417A41" w14:textId="77777777" w:rsidR="00374694" w:rsidRPr="0046266F" w:rsidRDefault="00374694" w:rsidP="00895D04">
            <w:pPr>
              <w:pStyle w:val="TAL"/>
            </w:pPr>
            <w:r w:rsidRPr="0046266F">
              <w:t>42</w:t>
            </w:r>
          </w:p>
        </w:tc>
        <w:tc>
          <w:tcPr>
            <w:tcW w:w="624" w:type="dxa"/>
          </w:tcPr>
          <w:p w14:paraId="2CFBE927" w14:textId="77777777" w:rsidR="00374694" w:rsidRPr="0046266F" w:rsidRDefault="00374694" w:rsidP="00895D04">
            <w:pPr>
              <w:pStyle w:val="TAL"/>
            </w:pPr>
            <w:r w:rsidRPr="0046266F">
              <w:t>84</w:t>
            </w:r>
          </w:p>
        </w:tc>
        <w:tc>
          <w:tcPr>
            <w:tcW w:w="624" w:type="dxa"/>
          </w:tcPr>
          <w:p w14:paraId="572C5954" w14:textId="77777777" w:rsidR="00374694" w:rsidRPr="0046266F" w:rsidRDefault="00374694" w:rsidP="00895D04">
            <w:pPr>
              <w:pStyle w:val="TAL"/>
            </w:pPr>
            <w:r w:rsidRPr="0046266F">
              <w:t>00</w:t>
            </w:r>
          </w:p>
        </w:tc>
        <w:tc>
          <w:tcPr>
            <w:tcW w:w="624" w:type="dxa"/>
          </w:tcPr>
          <w:p w14:paraId="5B6BD563" w14:textId="77777777" w:rsidR="00374694" w:rsidRPr="0046266F" w:rsidRDefault="00374694" w:rsidP="00895D04">
            <w:pPr>
              <w:pStyle w:val="TAL"/>
            </w:pPr>
            <w:r w:rsidRPr="0046266F">
              <w:t>40</w:t>
            </w:r>
          </w:p>
        </w:tc>
        <w:tc>
          <w:tcPr>
            <w:tcW w:w="624" w:type="dxa"/>
          </w:tcPr>
          <w:p w14:paraId="52E62A0E" w14:textId="77777777" w:rsidR="00374694" w:rsidRPr="0046266F" w:rsidRDefault="00374694" w:rsidP="00895D04">
            <w:pPr>
              <w:pStyle w:val="TAL"/>
            </w:pPr>
            <w:r w:rsidRPr="0046266F">
              <w:t>00</w:t>
            </w:r>
          </w:p>
        </w:tc>
        <w:tc>
          <w:tcPr>
            <w:tcW w:w="624" w:type="dxa"/>
          </w:tcPr>
          <w:p w14:paraId="62E834EC" w14:textId="77777777" w:rsidR="00374694" w:rsidRPr="0046266F" w:rsidRDefault="00374694" w:rsidP="00895D04">
            <w:pPr>
              <w:pStyle w:val="TAL"/>
            </w:pPr>
            <w:r w:rsidRPr="0046266F">
              <w:t>42</w:t>
            </w:r>
          </w:p>
        </w:tc>
        <w:tc>
          <w:tcPr>
            <w:tcW w:w="624" w:type="dxa"/>
          </w:tcPr>
          <w:p w14:paraId="014339C6" w14:textId="77777777" w:rsidR="00374694" w:rsidRPr="0046266F" w:rsidRDefault="00374694" w:rsidP="00895D04">
            <w:pPr>
              <w:pStyle w:val="TAL"/>
            </w:pPr>
            <w:r w:rsidRPr="0046266F">
              <w:t>94</w:t>
            </w:r>
          </w:p>
        </w:tc>
        <w:tc>
          <w:tcPr>
            <w:tcW w:w="624" w:type="dxa"/>
          </w:tcPr>
          <w:p w14:paraId="0B0C13F6" w14:textId="77777777" w:rsidR="00374694" w:rsidRPr="0046266F" w:rsidRDefault="00374694" w:rsidP="00895D04">
            <w:pPr>
              <w:pStyle w:val="TAL"/>
            </w:pPr>
            <w:r w:rsidRPr="0046266F">
              <w:t>00</w:t>
            </w:r>
          </w:p>
        </w:tc>
        <w:tc>
          <w:tcPr>
            <w:tcW w:w="624" w:type="dxa"/>
          </w:tcPr>
          <w:p w14:paraId="69666C3A" w14:textId="77777777" w:rsidR="00374694" w:rsidRPr="0046266F" w:rsidRDefault="00374694" w:rsidP="00895D04">
            <w:pPr>
              <w:pStyle w:val="TAL"/>
            </w:pPr>
            <w:r w:rsidRPr="0046266F">
              <w:t>80</w:t>
            </w:r>
          </w:p>
        </w:tc>
        <w:tc>
          <w:tcPr>
            <w:tcW w:w="624" w:type="dxa"/>
          </w:tcPr>
          <w:p w14:paraId="1952EAB1" w14:textId="77777777" w:rsidR="00374694" w:rsidRPr="0046266F" w:rsidRDefault="00374694" w:rsidP="00895D04">
            <w:pPr>
              <w:pStyle w:val="TAL"/>
            </w:pPr>
            <w:r w:rsidRPr="0046266F">
              <w:t>00</w:t>
            </w:r>
          </w:p>
        </w:tc>
        <w:tc>
          <w:tcPr>
            <w:tcW w:w="624" w:type="dxa"/>
          </w:tcPr>
          <w:p w14:paraId="1D023C9A" w14:textId="77777777" w:rsidR="00374694" w:rsidRPr="0046266F" w:rsidRDefault="00374694" w:rsidP="00895D04">
            <w:pPr>
              <w:pStyle w:val="TAL"/>
            </w:pPr>
            <w:r w:rsidRPr="0046266F">
              <w:t>42</w:t>
            </w:r>
          </w:p>
        </w:tc>
        <w:tc>
          <w:tcPr>
            <w:tcW w:w="624" w:type="dxa"/>
          </w:tcPr>
          <w:p w14:paraId="79DBB18A" w14:textId="77777777" w:rsidR="00374694" w:rsidRPr="0046266F" w:rsidRDefault="00374694" w:rsidP="00895D04">
            <w:pPr>
              <w:pStyle w:val="TAL"/>
            </w:pPr>
            <w:r w:rsidRPr="0046266F">
              <w:t>04</w:t>
            </w:r>
          </w:p>
        </w:tc>
        <w:tc>
          <w:tcPr>
            <w:tcW w:w="624" w:type="dxa"/>
          </w:tcPr>
          <w:p w14:paraId="7C36F3EA" w14:textId="77777777" w:rsidR="00374694" w:rsidRPr="0046266F" w:rsidRDefault="00374694" w:rsidP="00895D04">
            <w:pPr>
              <w:pStyle w:val="TAL"/>
            </w:pPr>
            <w:r w:rsidRPr="0046266F">
              <w:t>10</w:t>
            </w:r>
          </w:p>
        </w:tc>
        <w:tc>
          <w:tcPr>
            <w:tcW w:w="624" w:type="dxa"/>
          </w:tcPr>
          <w:p w14:paraId="633850B7" w14:textId="77777777" w:rsidR="00374694" w:rsidRPr="0046266F" w:rsidRDefault="00374694" w:rsidP="00895D04">
            <w:pPr>
              <w:pStyle w:val="TAL"/>
            </w:pPr>
            <w:r w:rsidRPr="0046266F">
              <w:t>40</w:t>
            </w:r>
          </w:p>
        </w:tc>
        <w:tc>
          <w:tcPr>
            <w:tcW w:w="624" w:type="dxa"/>
          </w:tcPr>
          <w:p w14:paraId="027D6E4D" w14:textId="77777777" w:rsidR="00374694" w:rsidRPr="0046266F" w:rsidRDefault="00374694" w:rsidP="00895D04">
            <w:pPr>
              <w:pStyle w:val="TAL"/>
            </w:pPr>
            <w:r w:rsidRPr="0046266F">
              <w:t>00</w:t>
            </w:r>
          </w:p>
        </w:tc>
      </w:tr>
    </w:tbl>
    <w:p w14:paraId="2C2A3A46" w14:textId="77777777" w:rsidR="00374694" w:rsidRDefault="00374694" w:rsidP="00374694">
      <w:pPr>
        <w:jc w:val="center"/>
        <w:rPr>
          <w:noProof/>
        </w:rPr>
      </w:pPr>
    </w:p>
    <w:p w14:paraId="4B8C7256" w14:textId="6B0A5316" w:rsidR="008F6BF4" w:rsidRPr="00DC7E82" w:rsidRDefault="008F6BF4" w:rsidP="00374694">
      <w:pPr>
        <w:pStyle w:val="EX"/>
        <w:tabs>
          <w:tab w:val="left" w:pos="2835"/>
        </w:tabs>
      </w:pPr>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BE454EA" w14:textId="77777777" w:rsidR="00374694" w:rsidRPr="0046266F" w:rsidRDefault="00374694" w:rsidP="00374694">
      <w:pPr>
        <w:pStyle w:val="B1"/>
      </w:pPr>
      <w:r w:rsidRPr="0046266F">
        <w:t>a)</w:t>
      </w:r>
      <w:r w:rsidRPr="0046266F">
        <w:tab/>
        <w:t>The UE is powered on.</w:t>
      </w:r>
    </w:p>
    <w:p w14:paraId="219A6675" w14:textId="18AD1FC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3B595AFD" w14:textId="77777777" w:rsidR="00374694" w:rsidRPr="0046266F" w:rsidRDefault="00374694" w:rsidP="0037469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6E04767F" w14:textId="44A91186" w:rsidR="00374694" w:rsidRPr="0046266F" w:rsidRDefault="00374694" w:rsidP="00374694">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3C42D721" w14:textId="77777777" w:rsidR="00374694" w:rsidRPr="00BD4E5B" w:rsidRDefault="00374694" w:rsidP="00374694">
      <w:pPr>
        <w:pStyle w:val="B2"/>
        <w:rPr>
          <w:lang w:val="fr-FR"/>
        </w:rPr>
      </w:pPr>
      <w:r w:rsidRPr="0046266F">
        <w:rPr>
          <w:lang w:val="fr-FR"/>
        </w:rPr>
        <w:tab/>
      </w:r>
      <w:r w:rsidRPr="00BD4E5B">
        <w:rPr>
          <w:lang w:val="fr-FR"/>
        </w:rPr>
        <w:t>5G-GUTI:</w:t>
      </w:r>
      <w:r w:rsidRPr="00BD4E5B">
        <w:rPr>
          <w:lang w:val="fr-FR"/>
        </w:rPr>
        <w:tab/>
        <w:t>"24408300010266436587"</w:t>
      </w:r>
    </w:p>
    <w:p w14:paraId="6B43E387" w14:textId="251221AA" w:rsidR="00374694" w:rsidRPr="0046266F" w:rsidRDefault="00374694" w:rsidP="0037469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RRCRelease</w:t>
      </w:r>
      <w:r w:rsidRPr="0046266F">
        <w:t>.</w:t>
      </w:r>
    </w:p>
    <w:p w14:paraId="267CAA61" w14:textId="77777777" w:rsidR="00374694" w:rsidRPr="0046266F" w:rsidRDefault="00374694" w:rsidP="00374694">
      <w:pPr>
        <w:pStyle w:val="B1"/>
      </w:pPr>
      <w:r w:rsidRPr="0046266F">
        <w:t>e)</w:t>
      </w:r>
      <w:r w:rsidRPr="0046266F">
        <w:tab/>
        <w:t>The UE is soft powered down.</w:t>
      </w:r>
    </w:p>
    <w:p w14:paraId="17A11A4A" w14:textId="77777777" w:rsidR="00374694" w:rsidRPr="0046266F" w:rsidRDefault="00374694" w:rsidP="00374694">
      <w:pPr>
        <w:pStyle w:val="Heading4"/>
        <w:keepNext w:val="0"/>
        <w:keepLines w:val="0"/>
      </w:pPr>
      <w:bookmarkStart w:id="3502" w:name="_Toc130990443"/>
      <w:r>
        <w:t>7.2.11.5</w:t>
      </w:r>
      <w:r w:rsidRPr="0046266F">
        <w:tab/>
        <w:t>Acceptance criteria</w:t>
      </w:r>
      <w:bookmarkEnd w:id="3502"/>
    </w:p>
    <w:p w14:paraId="1A7A5490" w14:textId="43A24462"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047D63AC"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9655DC7"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0CB8026"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244/083</w:t>
      </w:r>
      <w:r w:rsidRPr="00E6720E">
        <w:rPr>
          <w:lang w:val="it-IT"/>
        </w:rPr>
        <w:t>/000001</w:t>
      </w:r>
    </w:p>
    <w:p w14:paraId="39FFF803"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2BDA6C8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0AA33145" w14:textId="77777777" w:rsidTr="00821831">
        <w:tc>
          <w:tcPr>
            <w:tcW w:w="959" w:type="dxa"/>
          </w:tcPr>
          <w:p w14:paraId="75812311"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762B48B2"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7590C8E0"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4E772F16"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4D56469E"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01DFFD42"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090388FF"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67AB6512"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5514A7B"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29A29C8" w14:textId="77777777" w:rsidTr="00821831">
        <w:tc>
          <w:tcPr>
            <w:tcW w:w="959" w:type="dxa"/>
          </w:tcPr>
          <w:p w14:paraId="31A5DCB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4311183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1DBF278"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DF1A74E"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6AAC40A4"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6D38B44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336A27A5"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0A7FC2F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267C916"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147C7D52" w14:textId="77777777" w:rsidTr="00821831">
        <w:tc>
          <w:tcPr>
            <w:tcW w:w="959" w:type="dxa"/>
          </w:tcPr>
          <w:p w14:paraId="2F41C0DD" w14:textId="77777777" w:rsidR="008F6BF4" w:rsidRPr="0008759E" w:rsidRDefault="008F6BF4" w:rsidP="00821831">
            <w:pPr>
              <w:keepNext/>
              <w:keepLines/>
              <w:spacing w:after="0"/>
              <w:rPr>
                <w:rFonts w:ascii="Arial" w:hAnsi="Arial"/>
                <w:sz w:val="18"/>
              </w:rPr>
            </w:pPr>
          </w:p>
        </w:tc>
        <w:tc>
          <w:tcPr>
            <w:tcW w:w="717" w:type="dxa"/>
          </w:tcPr>
          <w:p w14:paraId="0890A4A6"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00916EC"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67C1326D"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79B85F81"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3134C4E3"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5071F707"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3F1EBB15"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18FBF1EB"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65886FB1" w14:textId="77777777" w:rsidTr="00821831">
        <w:tc>
          <w:tcPr>
            <w:tcW w:w="959" w:type="dxa"/>
          </w:tcPr>
          <w:p w14:paraId="06E06811" w14:textId="77777777" w:rsidR="008F6BF4" w:rsidRPr="0008759E" w:rsidRDefault="008F6BF4" w:rsidP="00821831">
            <w:pPr>
              <w:keepNext/>
              <w:keepLines/>
              <w:spacing w:after="0"/>
              <w:rPr>
                <w:rFonts w:ascii="Arial" w:hAnsi="Arial"/>
                <w:sz w:val="18"/>
              </w:rPr>
            </w:pPr>
          </w:p>
        </w:tc>
        <w:tc>
          <w:tcPr>
            <w:tcW w:w="717" w:type="dxa"/>
          </w:tcPr>
          <w:p w14:paraId="6A050D45"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5EDAF9A4"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11A7DFCC"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70415911"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1602D7B7"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061A48BF" w14:textId="77777777" w:rsidR="008F6BF4" w:rsidRPr="00C75289" w:rsidRDefault="008F6BF4" w:rsidP="00821831">
            <w:pPr>
              <w:keepNext/>
              <w:keepLines/>
              <w:spacing w:after="0"/>
              <w:rPr>
                <w:rFonts w:ascii="Arial" w:hAnsi="Arial"/>
                <w:sz w:val="18"/>
              </w:rPr>
            </w:pPr>
            <w:r>
              <w:rPr>
                <w:rFonts w:ascii="Arial" w:hAnsi="Arial"/>
                <w:sz w:val="18"/>
              </w:rPr>
              <w:t>34</w:t>
            </w:r>
          </w:p>
        </w:tc>
        <w:tc>
          <w:tcPr>
            <w:tcW w:w="717" w:type="dxa"/>
          </w:tcPr>
          <w:p w14:paraId="396582E1" w14:textId="77777777" w:rsidR="008F6BF4" w:rsidRDefault="008F6BF4" w:rsidP="00821831">
            <w:pPr>
              <w:keepNext/>
              <w:keepLines/>
              <w:spacing w:after="0"/>
              <w:rPr>
                <w:rFonts w:ascii="Arial" w:hAnsi="Arial"/>
                <w:sz w:val="18"/>
              </w:rPr>
            </w:pPr>
            <w:r>
              <w:rPr>
                <w:rFonts w:ascii="Arial" w:hAnsi="Arial"/>
                <w:sz w:val="18"/>
              </w:rPr>
              <w:t>80</w:t>
            </w:r>
          </w:p>
        </w:tc>
        <w:tc>
          <w:tcPr>
            <w:tcW w:w="717" w:type="dxa"/>
          </w:tcPr>
          <w:p w14:paraId="065AD41F"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5A8FB1E9" w14:textId="77777777" w:rsidTr="00821831">
        <w:tc>
          <w:tcPr>
            <w:tcW w:w="959" w:type="dxa"/>
          </w:tcPr>
          <w:p w14:paraId="3E31CF9D" w14:textId="77777777" w:rsidR="008F6BF4" w:rsidRPr="0008759E" w:rsidRDefault="008F6BF4" w:rsidP="00821831">
            <w:pPr>
              <w:keepNext/>
              <w:keepLines/>
              <w:spacing w:after="0"/>
              <w:rPr>
                <w:rFonts w:ascii="Arial" w:hAnsi="Arial"/>
                <w:sz w:val="18"/>
              </w:rPr>
            </w:pPr>
          </w:p>
        </w:tc>
        <w:tc>
          <w:tcPr>
            <w:tcW w:w="717" w:type="dxa"/>
          </w:tcPr>
          <w:p w14:paraId="17F68C9C"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687CF697"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1D0CE85B"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133ABB4F"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4F308DC8" w14:textId="77777777" w:rsidR="008F6BF4" w:rsidRDefault="008F6BF4" w:rsidP="00821831">
            <w:pPr>
              <w:keepNext/>
              <w:keepLines/>
              <w:spacing w:after="0"/>
              <w:rPr>
                <w:rFonts w:ascii="Arial" w:hAnsi="Arial"/>
                <w:sz w:val="18"/>
              </w:rPr>
            </w:pPr>
          </w:p>
        </w:tc>
        <w:tc>
          <w:tcPr>
            <w:tcW w:w="717" w:type="dxa"/>
          </w:tcPr>
          <w:p w14:paraId="14BC0175" w14:textId="77777777" w:rsidR="008F6BF4" w:rsidRPr="00C75289" w:rsidRDefault="008F6BF4" w:rsidP="00821831">
            <w:pPr>
              <w:keepNext/>
              <w:keepLines/>
              <w:spacing w:after="0"/>
              <w:rPr>
                <w:rFonts w:ascii="Arial" w:hAnsi="Arial"/>
                <w:sz w:val="18"/>
              </w:rPr>
            </w:pPr>
          </w:p>
        </w:tc>
        <w:tc>
          <w:tcPr>
            <w:tcW w:w="717" w:type="dxa"/>
          </w:tcPr>
          <w:p w14:paraId="0B90AA24" w14:textId="77777777" w:rsidR="008F6BF4" w:rsidRDefault="008F6BF4" w:rsidP="00821831">
            <w:pPr>
              <w:keepNext/>
              <w:keepLines/>
              <w:spacing w:after="0"/>
              <w:rPr>
                <w:rFonts w:ascii="Arial" w:hAnsi="Arial"/>
                <w:sz w:val="18"/>
              </w:rPr>
            </w:pPr>
          </w:p>
        </w:tc>
        <w:tc>
          <w:tcPr>
            <w:tcW w:w="717" w:type="dxa"/>
          </w:tcPr>
          <w:p w14:paraId="47DBE93D" w14:textId="77777777" w:rsidR="008F6BF4" w:rsidRPr="00C75289" w:rsidRDefault="008F6BF4" w:rsidP="00821831">
            <w:pPr>
              <w:keepNext/>
              <w:keepLines/>
              <w:spacing w:after="0"/>
              <w:rPr>
                <w:rFonts w:ascii="Arial" w:hAnsi="Arial"/>
                <w:sz w:val="18"/>
              </w:rPr>
            </w:pPr>
          </w:p>
        </w:tc>
      </w:tr>
      <w:tr w:rsidR="008F6BF4" w:rsidRPr="0008759E" w14:paraId="1A3615CD" w14:textId="77777777" w:rsidTr="00821831">
        <w:tc>
          <w:tcPr>
            <w:tcW w:w="959" w:type="dxa"/>
          </w:tcPr>
          <w:p w14:paraId="55A90EEF" w14:textId="77777777" w:rsidR="008F6BF4" w:rsidRPr="0008759E" w:rsidRDefault="008F6BF4" w:rsidP="00821831">
            <w:pPr>
              <w:keepNext/>
              <w:keepLines/>
              <w:spacing w:after="0"/>
              <w:rPr>
                <w:rFonts w:ascii="Arial" w:hAnsi="Arial"/>
                <w:sz w:val="18"/>
              </w:rPr>
            </w:pPr>
          </w:p>
        </w:tc>
        <w:tc>
          <w:tcPr>
            <w:tcW w:w="717" w:type="dxa"/>
          </w:tcPr>
          <w:p w14:paraId="51AED81D"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3BA5C2F4"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134CC20"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4187DE6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146B51FC" w14:textId="77777777" w:rsidR="008F6BF4" w:rsidRPr="0008759E" w:rsidRDefault="008F6BF4" w:rsidP="00821831">
            <w:pPr>
              <w:keepNext/>
              <w:keepLines/>
              <w:spacing w:after="0"/>
              <w:rPr>
                <w:rFonts w:ascii="Arial" w:hAnsi="Arial"/>
                <w:sz w:val="18"/>
              </w:rPr>
            </w:pPr>
          </w:p>
        </w:tc>
        <w:tc>
          <w:tcPr>
            <w:tcW w:w="717" w:type="dxa"/>
          </w:tcPr>
          <w:p w14:paraId="7434F81A" w14:textId="77777777" w:rsidR="008F6BF4" w:rsidRPr="0008759E" w:rsidRDefault="008F6BF4" w:rsidP="00821831">
            <w:pPr>
              <w:keepNext/>
              <w:keepLines/>
              <w:spacing w:after="0"/>
              <w:rPr>
                <w:rFonts w:ascii="Arial" w:hAnsi="Arial"/>
                <w:sz w:val="18"/>
              </w:rPr>
            </w:pPr>
          </w:p>
        </w:tc>
        <w:tc>
          <w:tcPr>
            <w:tcW w:w="717" w:type="dxa"/>
          </w:tcPr>
          <w:p w14:paraId="2F1EE932" w14:textId="77777777" w:rsidR="008F6BF4" w:rsidRPr="0008759E" w:rsidRDefault="008F6BF4" w:rsidP="00821831">
            <w:pPr>
              <w:keepNext/>
              <w:keepLines/>
              <w:spacing w:after="0"/>
              <w:rPr>
                <w:rFonts w:ascii="Arial" w:hAnsi="Arial"/>
                <w:sz w:val="18"/>
              </w:rPr>
            </w:pPr>
          </w:p>
        </w:tc>
        <w:tc>
          <w:tcPr>
            <w:tcW w:w="717" w:type="dxa"/>
          </w:tcPr>
          <w:p w14:paraId="4FE4DE6F" w14:textId="77777777" w:rsidR="008F6BF4" w:rsidRPr="0008759E" w:rsidRDefault="008F6BF4" w:rsidP="00821831">
            <w:pPr>
              <w:keepNext/>
              <w:keepLines/>
              <w:spacing w:after="0"/>
              <w:rPr>
                <w:rFonts w:ascii="Arial" w:hAnsi="Arial"/>
                <w:sz w:val="18"/>
              </w:rPr>
            </w:pPr>
          </w:p>
        </w:tc>
      </w:tr>
    </w:tbl>
    <w:p w14:paraId="27EF2C45" w14:textId="77777777" w:rsidR="008F6BF4" w:rsidRPr="00A9272E" w:rsidRDefault="008F6BF4" w:rsidP="008F6BF4"/>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49099F44" w14:textId="77777777" w:rsidR="00374694" w:rsidRPr="0046266F" w:rsidRDefault="00374694" w:rsidP="00374694">
      <w:pPr>
        <w:pStyle w:val="B1"/>
      </w:pPr>
      <w:r w:rsidRPr="004F2F9C">
        <w:t>a)</w:t>
      </w:r>
      <w:r w:rsidRPr="004F2F9C">
        <w:tab/>
        <w:t>The UE is powered on.</w:t>
      </w:r>
    </w:p>
    <w:p w14:paraId="112FBCC3" w14:textId="77D44589" w:rsidR="00374694" w:rsidRPr="0046266F" w:rsidRDefault="00374694" w:rsidP="00374694">
      <w:pPr>
        <w:pStyle w:val="B1"/>
      </w:pPr>
      <w:r w:rsidRPr="0046266F">
        <w:lastRenderedPageBreak/>
        <w:t>b)</w:t>
      </w:r>
      <w:r w:rsidRPr="0046266F">
        <w:tab/>
        <w:t xml:space="preserve">After receipt of an </w:t>
      </w:r>
      <w:r w:rsidRPr="0046266F">
        <w:rPr>
          <w:i/>
        </w:rPr>
        <w:t>RRCRequest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6F693C22" w14:textId="77777777" w:rsidR="00374694" w:rsidRPr="0046266F" w:rsidRDefault="00374694" w:rsidP="0037469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334E681" w14:textId="257C8977"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F7BA9F9"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16347766" w14:textId="35B254E6"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75D53189" w14:textId="77777777" w:rsidR="00374694" w:rsidRPr="0046266F" w:rsidRDefault="00374694" w:rsidP="00374694">
      <w:pPr>
        <w:pStyle w:val="B1"/>
      </w:pPr>
      <w:r w:rsidRPr="0046266F">
        <w:t>e)</w:t>
      </w:r>
      <w:r w:rsidRPr="0046266F">
        <w:tab/>
        <w:t>The UE is soft powered down.</w:t>
      </w:r>
    </w:p>
    <w:p w14:paraId="0EDA386D" w14:textId="77777777" w:rsidR="00374694" w:rsidRPr="0046266F" w:rsidRDefault="00374694" w:rsidP="00374694">
      <w:pPr>
        <w:pStyle w:val="Heading4"/>
        <w:keepNext w:val="0"/>
        <w:keepLines w:val="0"/>
      </w:pPr>
      <w:bookmarkStart w:id="3511" w:name="_Toc130990435"/>
      <w:r>
        <w:t>7.2.12.5</w:t>
      </w:r>
      <w:r w:rsidRPr="0046266F">
        <w:tab/>
        <w:t>Acceptance criteria</w:t>
      </w:r>
      <w:bookmarkEnd w:id="3511"/>
    </w:p>
    <w:p w14:paraId="64B3778D" w14:textId="156FDE03"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0B0DBD4D"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923E0E8"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6077E505"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7299C841"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0A464D8"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54CFAA95" w14:textId="77777777" w:rsidTr="00821831">
        <w:tc>
          <w:tcPr>
            <w:tcW w:w="959" w:type="dxa"/>
          </w:tcPr>
          <w:p w14:paraId="0DBD766F"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38752A23"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1DE41D5"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469035EF"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2571FC74"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20EEA477"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7E283727"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67D8CFC6"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03A7BB78"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780494F" w14:textId="77777777" w:rsidTr="00821831">
        <w:tc>
          <w:tcPr>
            <w:tcW w:w="959" w:type="dxa"/>
          </w:tcPr>
          <w:p w14:paraId="3DCFF49D"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6DE806B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957B3CF"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49A1817"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169B08FE"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54B4BB8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348C3B23"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02C56D8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B08B122"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43EB6B58" w14:textId="77777777" w:rsidTr="00821831">
        <w:tc>
          <w:tcPr>
            <w:tcW w:w="959" w:type="dxa"/>
          </w:tcPr>
          <w:p w14:paraId="1F893218" w14:textId="77777777" w:rsidR="008F6BF4" w:rsidRPr="0008759E" w:rsidRDefault="008F6BF4" w:rsidP="00821831">
            <w:pPr>
              <w:keepNext/>
              <w:keepLines/>
              <w:spacing w:after="0"/>
              <w:rPr>
                <w:rFonts w:ascii="Arial" w:hAnsi="Arial"/>
                <w:sz w:val="18"/>
              </w:rPr>
            </w:pPr>
          </w:p>
        </w:tc>
        <w:tc>
          <w:tcPr>
            <w:tcW w:w="717" w:type="dxa"/>
          </w:tcPr>
          <w:p w14:paraId="6D5386C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8657141"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26B6AE0C"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493FB742"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2C6641F5"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69FD2BD1"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3086ECA2"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4330D86B"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706A44C7" w14:textId="77777777" w:rsidTr="00821831">
        <w:tc>
          <w:tcPr>
            <w:tcW w:w="959" w:type="dxa"/>
          </w:tcPr>
          <w:p w14:paraId="3981ED14" w14:textId="77777777" w:rsidR="008F6BF4" w:rsidRPr="0008759E" w:rsidRDefault="008F6BF4" w:rsidP="00821831">
            <w:pPr>
              <w:keepNext/>
              <w:keepLines/>
              <w:spacing w:after="0"/>
              <w:rPr>
                <w:rFonts w:ascii="Arial" w:hAnsi="Arial"/>
                <w:sz w:val="18"/>
              </w:rPr>
            </w:pPr>
          </w:p>
        </w:tc>
        <w:tc>
          <w:tcPr>
            <w:tcW w:w="717" w:type="dxa"/>
          </w:tcPr>
          <w:p w14:paraId="4870F780"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30D3BE2C"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46335B33"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3B3E9CBA"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6C0F664E"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25D4BD44"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6D6DA827"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22D8C0D4"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3645C0FE" w14:textId="77777777" w:rsidTr="00821831">
        <w:tc>
          <w:tcPr>
            <w:tcW w:w="959" w:type="dxa"/>
          </w:tcPr>
          <w:p w14:paraId="37DD763D" w14:textId="77777777" w:rsidR="008F6BF4" w:rsidRPr="0008759E" w:rsidRDefault="008F6BF4" w:rsidP="00821831">
            <w:pPr>
              <w:keepNext/>
              <w:keepLines/>
              <w:spacing w:after="0"/>
              <w:rPr>
                <w:rFonts w:ascii="Arial" w:hAnsi="Arial"/>
                <w:sz w:val="18"/>
              </w:rPr>
            </w:pPr>
          </w:p>
        </w:tc>
        <w:tc>
          <w:tcPr>
            <w:tcW w:w="717" w:type="dxa"/>
          </w:tcPr>
          <w:p w14:paraId="460DC406"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1925E70F"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5E1DEBDC"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3CEE46B7"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1C1BB49F" w14:textId="77777777" w:rsidR="008F6BF4" w:rsidRDefault="008F6BF4" w:rsidP="00821831">
            <w:pPr>
              <w:keepNext/>
              <w:keepLines/>
              <w:spacing w:after="0"/>
              <w:rPr>
                <w:rFonts w:ascii="Arial" w:hAnsi="Arial"/>
                <w:sz w:val="18"/>
              </w:rPr>
            </w:pPr>
          </w:p>
        </w:tc>
        <w:tc>
          <w:tcPr>
            <w:tcW w:w="717" w:type="dxa"/>
          </w:tcPr>
          <w:p w14:paraId="6DECFEF1" w14:textId="77777777" w:rsidR="008F6BF4" w:rsidRPr="00C75289" w:rsidRDefault="008F6BF4" w:rsidP="00821831">
            <w:pPr>
              <w:keepNext/>
              <w:keepLines/>
              <w:spacing w:after="0"/>
              <w:rPr>
                <w:rFonts w:ascii="Arial" w:hAnsi="Arial"/>
                <w:sz w:val="18"/>
              </w:rPr>
            </w:pPr>
          </w:p>
        </w:tc>
        <w:tc>
          <w:tcPr>
            <w:tcW w:w="717" w:type="dxa"/>
          </w:tcPr>
          <w:p w14:paraId="37FD52D2" w14:textId="77777777" w:rsidR="008F6BF4" w:rsidRDefault="008F6BF4" w:rsidP="00821831">
            <w:pPr>
              <w:keepNext/>
              <w:keepLines/>
              <w:spacing w:after="0"/>
              <w:rPr>
                <w:rFonts w:ascii="Arial" w:hAnsi="Arial"/>
                <w:sz w:val="18"/>
              </w:rPr>
            </w:pPr>
          </w:p>
        </w:tc>
        <w:tc>
          <w:tcPr>
            <w:tcW w:w="717" w:type="dxa"/>
          </w:tcPr>
          <w:p w14:paraId="0C5F1217" w14:textId="77777777" w:rsidR="008F6BF4" w:rsidRPr="00C75289" w:rsidRDefault="008F6BF4" w:rsidP="00821831">
            <w:pPr>
              <w:keepNext/>
              <w:keepLines/>
              <w:spacing w:after="0"/>
              <w:rPr>
                <w:rFonts w:ascii="Arial" w:hAnsi="Arial"/>
                <w:sz w:val="18"/>
              </w:rPr>
            </w:pPr>
          </w:p>
        </w:tc>
      </w:tr>
      <w:tr w:rsidR="008F6BF4" w:rsidRPr="0008759E" w14:paraId="7F86369A" w14:textId="77777777" w:rsidTr="00821831">
        <w:tc>
          <w:tcPr>
            <w:tcW w:w="959" w:type="dxa"/>
          </w:tcPr>
          <w:p w14:paraId="2D099270" w14:textId="77777777" w:rsidR="008F6BF4" w:rsidRPr="0008759E" w:rsidRDefault="008F6BF4" w:rsidP="00821831">
            <w:pPr>
              <w:keepNext/>
              <w:keepLines/>
              <w:spacing w:after="0"/>
              <w:rPr>
                <w:rFonts w:ascii="Arial" w:hAnsi="Arial"/>
                <w:sz w:val="18"/>
              </w:rPr>
            </w:pPr>
          </w:p>
        </w:tc>
        <w:tc>
          <w:tcPr>
            <w:tcW w:w="717" w:type="dxa"/>
          </w:tcPr>
          <w:p w14:paraId="63439512"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32BAD132"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3F83618"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244002C6"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6B7276B" w14:textId="77777777" w:rsidR="008F6BF4" w:rsidRPr="0008759E" w:rsidRDefault="008F6BF4" w:rsidP="00821831">
            <w:pPr>
              <w:keepNext/>
              <w:keepLines/>
              <w:spacing w:after="0"/>
              <w:rPr>
                <w:rFonts w:ascii="Arial" w:hAnsi="Arial"/>
                <w:sz w:val="18"/>
              </w:rPr>
            </w:pPr>
          </w:p>
        </w:tc>
        <w:tc>
          <w:tcPr>
            <w:tcW w:w="717" w:type="dxa"/>
          </w:tcPr>
          <w:p w14:paraId="7B700444" w14:textId="77777777" w:rsidR="008F6BF4" w:rsidRPr="0008759E" w:rsidRDefault="008F6BF4" w:rsidP="00821831">
            <w:pPr>
              <w:keepNext/>
              <w:keepLines/>
              <w:spacing w:after="0"/>
              <w:rPr>
                <w:rFonts w:ascii="Arial" w:hAnsi="Arial"/>
                <w:sz w:val="18"/>
              </w:rPr>
            </w:pPr>
          </w:p>
        </w:tc>
        <w:tc>
          <w:tcPr>
            <w:tcW w:w="717" w:type="dxa"/>
          </w:tcPr>
          <w:p w14:paraId="1360A116" w14:textId="77777777" w:rsidR="008F6BF4" w:rsidRPr="0008759E" w:rsidRDefault="008F6BF4" w:rsidP="00821831">
            <w:pPr>
              <w:keepNext/>
              <w:keepLines/>
              <w:spacing w:after="0"/>
              <w:rPr>
                <w:rFonts w:ascii="Arial" w:hAnsi="Arial"/>
                <w:sz w:val="18"/>
              </w:rPr>
            </w:pPr>
          </w:p>
        </w:tc>
        <w:tc>
          <w:tcPr>
            <w:tcW w:w="717" w:type="dxa"/>
          </w:tcPr>
          <w:p w14:paraId="7D10908C" w14:textId="77777777" w:rsidR="008F6BF4" w:rsidRPr="0008759E" w:rsidRDefault="008F6BF4" w:rsidP="00821831">
            <w:pPr>
              <w:keepNext/>
              <w:keepLines/>
              <w:spacing w:after="0"/>
              <w:rPr>
                <w:rFonts w:ascii="Arial" w:hAnsi="Arial"/>
                <w:sz w:val="18"/>
              </w:rPr>
            </w:pPr>
          </w:p>
        </w:tc>
      </w:tr>
    </w:tbl>
    <w:p w14:paraId="5AE9B9F0" w14:textId="77777777" w:rsidR="008F6BF4" w:rsidRPr="00A9272E" w:rsidRDefault="008F6BF4" w:rsidP="008F6BF4"/>
    <w:p w14:paraId="538F201A" w14:textId="7FAB406E" w:rsidR="008F6BF4" w:rsidRPr="0046266F" w:rsidRDefault="008F6BF4" w:rsidP="008F6BF4">
      <w:pPr>
        <w:pStyle w:val="Heading3"/>
      </w:pPr>
      <w:r>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lastRenderedPageBreak/>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1C6A6B7A" w14:textId="77777777" w:rsidR="00374694" w:rsidRPr="0046266F" w:rsidRDefault="00374694" w:rsidP="00374694">
      <w:pPr>
        <w:pStyle w:val="B1"/>
      </w:pPr>
      <w:r w:rsidRPr="004F2F9C">
        <w:t>a)</w:t>
      </w:r>
      <w:r w:rsidRPr="004F2F9C">
        <w:tab/>
        <w:t>The UE is powered on.</w:t>
      </w:r>
    </w:p>
    <w:p w14:paraId="39A9DFAB" w14:textId="399A55E4"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44F678E0"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E881220" w14:textId="70DDE8A9"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52C2CEC"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0AC3FE4E" w14:textId="3332AAEA"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1BFF9C07" w14:textId="77777777" w:rsidR="00374694" w:rsidRPr="0046266F" w:rsidRDefault="00374694" w:rsidP="00374694">
      <w:pPr>
        <w:pStyle w:val="B1"/>
      </w:pPr>
      <w:r w:rsidRPr="0046266F">
        <w:t>e)</w:t>
      </w:r>
      <w:r w:rsidRPr="0046266F">
        <w:tab/>
        <w:t>The UE is soft powered down.</w:t>
      </w:r>
    </w:p>
    <w:p w14:paraId="38117A08" w14:textId="77777777" w:rsidR="00374694" w:rsidRPr="0046266F" w:rsidRDefault="00374694" w:rsidP="00374694">
      <w:pPr>
        <w:pStyle w:val="Heading4"/>
        <w:keepNext w:val="0"/>
        <w:keepLines w:val="0"/>
      </w:pPr>
      <w:r>
        <w:t>7.2.13.5</w:t>
      </w:r>
      <w:r w:rsidRPr="0046266F">
        <w:tab/>
        <w:t>Acceptance criteria</w:t>
      </w:r>
    </w:p>
    <w:p w14:paraId="1183554F" w14:textId="39D397CB"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73282EFF"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679FEFAF"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7DBB00EF" w14:textId="77777777" w:rsidR="008F6BF4" w:rsidRPr="00E6720E" w:rsidRDefault="008F6BF4" w:rsidP="008F6BF4">
      <w:pPr>
        <w:pStyle w:val="EW"/>
        <w:tabs>
          <w:tab w:val="left" w:pos="2835"/>
        </w:tabs>
        <w:rPr>
          <w:lang w:val="it-IT"/>
        </w:rPr>
      </w:pPr>
      <w:r w:rsidRPr="00E6720E">
        <w:rPr>
          <w:lang w:val="it-IT"/>
        </w:rPr>
        <w:lastRenderedPageBreak/>
        <w:tab/>
        <w:t>Last visited registered TAI in 5GS for 3GPP access:</w:t>
      </w:r>
      <w:r w:rsidRPr="00E6720E">
        <w:rPr>
          <w:lang w:val="it-IT"/>
        </w:rPr>
        <w:tab/>
      </w:r>
      <w:r w:rsidRPr="0046266F">
        <w:t>244/0</w:t>
      </w:r>
      <w:r>
        <w:t>8</w:t>
      </w:r>
      <w:r w:rsidRPr="0046266F">
        <w:t>3</w:t>
      </w:r>
      <w:r w:rsidRPr="00E6720E">
        <w:rPr>
          <w:lang w:val="it-IT"/>
        </w:rPr>
        <w:t>/000001</w:t>
      </w:r>
    </w:p>
    <w:p w14:paraId="0A1FD467"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02242566"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4D24091B" w14:textId="77777777" w:rsidTr="00821831">
        <w:tc>
          <w:tcPr>
            <w:tcW w:w="959" w:type="dxa"/>
          </w:tcPr>
          <w:p w14:paraId="3FBB7373"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1548E1DE"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280DB906"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17FD793"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107DE551"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48D30FC5"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6410CD02"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395BAC3"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522AC067"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D570194" w14:textId="77777777" w:rsidTr="00821831">
        <w:tc>
          <w:tcPr>
            <w:tcW w:w="959" w:type="dxa"/>
          </w:tcPr>
          <w:p w14:paraId="7A7E3AE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57A6B7E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1EA598F"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067A9CB8"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28DAE330"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704A5F95"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7041CB57"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2722BE52"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AEC110C"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6BE12394" w14:textId="77777777" w:rsidTr="00821831">
        <w:tc>
          <w:tcPr>
            <w:tcW w:w="959" w:type="dxa"/>
          </w:tcPr>
          <w:p w14:paraId="1DE46D4C" w14:textId="77777777" w:rsidR="008F6BF4" w:rsidRPr="0008759E" w:rsidRDefault="008F6BF4" w:rsidP="00821831">
            <w:pPr>
              <w:keepNext/>
              <w:keepLines/>
              <w:spacing w:after="0"/>
              <w:rPr>
                <w:rFonts w:ascii="Arial" w:hAnsi="Arial"/>
                <w:sz w:val="18"/>
              </w:rPr>
            </w:pPr>
          </w:p>
        </w:tc>
        <w:tc>
          <w:tcPr>
            <w:tcW w:w="717" w:type="dxa"/>
          </w:tcPr>
          <w:p w14:paraId="5F41D0FA"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7AFAF4E3"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0891A227"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5606650B"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4E5F3DA6"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36CCDD4D"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6C529E33"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388BF274"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FCBCDD5" w14:textId="77777777" w:rsidTr="00821831">
        <w:tc>
          <w:tcPr>
            <w:tcW w:w="959" w:type="dxa"/>
          </w:tcPr>
          <w:p w14:paraId="371EE3FF" w14:textId="77777777" w:rsidR="008F6BF4" w:rsidRPr="0008759E" w:rsidRDefault="008F6BF4" w:rsidP="00821831">
            <w:pPr>
              <w:keepNext/>
              <w:keepLines/>
              <w:spacing w:after="0"/>
              <w:rPr>
                <w:rFonts w:ascii="Arial" w:hAnsi="Arial"/>
                <w:sz w:val="18"/>
              </w:rPr>
            </w:pPr>
          </w:p>
        </w:tc>
        <w:tc>
          <w:tcPr>
            <w:tcW w:w="717" w:type="dxa"/>
          </w:tcPr>
          <w:p w14:paraId="371D7199"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7F9BCAC0"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16BE3598"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1A1AB5DA"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0DBF376D"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BBE1228"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45CB8643"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2BEA8A63"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561734D2" w14:textId="77777777" w:rsidTr="00821831">
        <w:tc>
          <w:tcPr>
            <w:tcW w:w="959" w:type="dxa"/>
          </w:tcPr>
          <w:p w14:paraId="28A4445D" w14:textId="77777777" w:rsidR="008F6BF4" w:rsidRPr="0008759E" w:rsidRDefault="008F6BF4" w:rsidP="00821831">
            <w:pPr>
              <w:keepNext/>
              <w:keepLines/>
              <w:spacing w:after="0"/>
              <w:rPr>
                <w:rFonts w:ascii="Arial" w:hAnsi="Arial"/>
                <w:sz w:val="18"/>
              </w:rPr>
            </w:pPr>
          </w:p>
        </w:tc>
        <w:tc>
          <w:tcPr>
            <w:tcW w:w="717" w:type="dxa"/>
          </w:tcPr>
          <w:p w14:paraId="40DF7169"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570EA9E0"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6897E352"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25F89EAD"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4DEC1D2D" w14:textId="77777777" w:rsidR="008F6BF4" w:rsidRDefault="008F6BF4" w:rsidP="00821831">
            <w:pPr>
              <w:keepNext/>
              <w:keepLines/>
              <w:spacing w:after="0"/>
              <w:rPr>
                <w:rFonts w:ascii="Arial" w:hAnsi="Arial"/>
                <w:sz w:val="18"/>
              </w:rPr>
            </w:pPr>
          </w:p>
        </w:tc>
        <w:tc>
          <w:tcPr>
            <w:tcW w:w="717" w:type="dxa"/>
          </w:tcPr>
          <w:p w14:paraId="76282860" w14:textId="77777777" w:rsidR="008F6BF4" w:rsidRPr="00C75289" w:rsidRDefault="008F6BF4" w:rsidP="00821831">
            <w:pPr>
              <w:keepNext/>
              <w:keepLines/>
              <w:spacing w:after="0"/>
              <w:rPr>
                <w:rFonts w:ascii="Arial" w:hAnsi="Arial"/>
                <w:sz w:val="18"/>
              </w:rPr>
            </w:pPr>
          </w:p>
        </w:tc>
        <w:tc>
          <w:tcPr>
            <w:tcW w:w="717" w:type="dxa"/>
          </w:tcPr>
          <w:p w14:paraId="7DA1F3B1" w14:textId="77777777" w:rsidR="008F6BF4" w:rsidRDefault="008F6BF4" w:rsidP="00821831">
            <w:pPr>
              <w:keepNext/>
              <w:keepLines/>
              <w:spacing w:after="0"/>
              <w:rPr>
                <w:rFonts w:ascii="Arial" w:hAnsi="Arial"/>
                <w:sz w:val="18"/>
              </w:rPr>
            </w:pPr>
          </w:p>
        </w:tc>
        <w:tc>
          <w:tcPr>
            <w:tcW w:w="717" w:type="dxa"/>
          </w:tcPr>
          <w:p w14:paraId="490EC137" w14:textId="77777777" w:rsidR="008F6BF4" w:rsidRPr="00C75289" w:rsidRDefault="008F6BF4" w:rsidP="00821831">
            <w:pPr>
              <w:keepNext/>
              <w:keepLines/>
              <w:spacing w:after="0"/>
              <w:rPr>
                <w:rFonts w:ascii="Arial" w:hAnsi="Arial"/>
                <w:sz w:val="18"/>
              </w:rPr>
            </w:pPr>
          </w:p>
        </w:tc>
      </w:tr>
      <w:tr w:rsidR="008F6BF4" w:rsidRPr="0008759E" w14:paraId="3B3CF9B5" w14:textId="77777777" w:rsidTr="00821831">
        <w:tc>
          <w:tcPr>
            <w:tcW w:w="959" w:type="dxa"/>
          </w:tcPr>
          <w:p w14:paraId="53522DF6" w14:textId="77777777" w:rsidR="008F6BF4" w:rsidRPr="0008759E" w:rsidRDefault="008F6BF4" w:rsidP="00821831">
            <w:pPr>
              <w:keepNext/>
              <w:keepLines/>
              <w:spacing w:after="0"/>
              <w:rPr>
                <w:rFonts w:ascii="Arial" w:hAnsi="Arial"/>
                <w:sz w:val="18"/>
              </w:rPr>
            </w:pPr>
          </w:p>
        </w:tc>
        <w:tc>
          <w:tcPr>
            <w:tcW w:w="717" w:type="dxa"/>
          </w:tcPr>
          <w:p w14:paraId="12BA0FC2"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06FB53B5"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2C6EC24"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545E136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81BD0E7" w14:textId="77777777" w:rsidR="008F6BF4" w:rsidRPr="0008759E" w:rsidRDefault="008F6BF4" w:rsidP="00821831">
            <w:pPr>
              <w:keepNext/>
              <w:keepLines/>
              <w:spacing w:after="0"/>
              <w:rPr>
                <w:rFonts w:ascii="Arial" w:hAnsi="Arial"/>
                <w:sz w:val="18"/>
              </w:rPr>
            </w:pPr>
          </w:p>
        </w:tc>
        <w:tc>
          <w:tcPr>
            <w:tcW w:w="717" w:type="dxa"/>
          </w:tcPr>
          <w:p w14:paraId="1E2A1060" w14:textId="77777777" w:rsidR="008F6BF4" w:rsidRPr="0008759E" w:rsidRDefault="008F6BF4" w:rsidP="00821831">
            <w:pPr>
              <w:keepNext/>
              <w:keepLines/>
              <w:spacing w:after="0"/>
              <w:rPr>
                <w:rFonts w:ascii="Arial" w:hAnsi="Arial"/>
                <w:sz w:val="18"/>
              </w:rPr>
            </w:pPr>
          </w:p>
        </w:tc>
        <w:tc>
          <w:tcPr>
            <w:tcW w:w="717" w:type="dxa"/>
          </w:tcPr>
          <w:p w14:paraId="4EC30046" w14:textId="77777777" w:rsidR="008F6BF4" w:rsidRPr="0008759E" w:rsidRDefault="008F6BF4" w:rsidP="00821831">
            <w:pPr>
              <w:keepNext/>
              <w:keepLines/>
              <w:spacing w:after="0"/>
              <w:rPr>
                <w:rFonts w:ascii="Arial" w:hAnsi="Arial"/>
                <w:sz w:val="18"/>
              </w:rPr>
            </w:pPr>
          </w:p>
        </w:tc>
        <w:tc>
          <w:tcPr>
            <w:tcW w:w="717" w:type="dxa"/>
          </w:tcPr>
          <w:p w14:paraId="29EE6F9F" w14:textId="77777777" w:rsidR="008F6BF4" w:rsidRPr="0008759E" w:rsidRDefault="008F6BF4" w:rsidP="00821831">
            <w:pPr>
              <w:keepNext/>
              <w:keepLines/>
              <w:spacing w:after="0"/>
              <w:rPr>
                <w:rFonts w:ascii="Arial" w:hAnsi="Arial"/>
                <w:sz w:val="18"/>
              </w:rPr>
            </w:pPr>
          </w:p>
        </w:tc>
      </w:tr>
    </w:tbl>
    <w:p w14:paraId="2D447184" w14:textId="77777777" w:rsidR="008F6BF4" w:rsidRPr="00A9272E" w:rsidRDefault="008F6BF4" w:rsidP="008F6BF4"/>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1B0CFAA0" w14:textId="77777777" w:rsidR="008F6BF4" w:rsidRPr="0046266F" w:rsidRDefault="008F6BF4" w:rsidP="008F6BF4">
      <w:r w:rsidRPr="0046266F">
        <w:t>For this test both a</w:t>
      </w:r>
      <w:r>
        <w:t xml:space="preserve"> NG-SS </w:t>
      </w:r>
      <w:r w:rsidRPr="0046266F">
        <w:t xml:space="preserve">and a </w:t>
      </w:r>
      <w:r>
        <w:t>SAT-NG-SS</w:t>
      </w:r>
      <w:r w:rsidRPr="0046266F">
        <w:t xml:space="preserve"> is needed.</w:t>
      </w:r>
    </w:p>
    <w:p w14:paraId="5BF789F1" w14:textId="77777777" w:rsidR="008F6BF4" w:rsidRPr="00CC3716" w:rsidRDefault="008F6BF4" w:rsidP="008F6BF4">
      <w:r w:rsidRPr="00CC3716">
        <w:t>The NG-SS transmits on BCCH, with the following network parameters:</w:t>
      </w:r>
    </w:p>
    <w:p w14:paraId="4273B6C5" w14:textId="77777777" w:rsidR="008F6BF4" w:rsidRPr="00CC3716" w:rsidRDefault="008F6BF4" w:rsidP="008F6BF4">
      <w:pPr>
        <w:pStyle w:val="B1"/>
        <w:tabs>
          <w:tab w:val="left" w:pos="2835"/>
        </w:tabs>
      </w:pPr>
      <w:r w:rsidRPr="00CC3716">
        <w:t>-</w:t>
      </w:r>
      <w:r w:rsidRPr="00CC3716">
        <w:tab/>
        <w:t>TAI (MCC/MNC/TAC):</w:t>
      </w:r>
      <w:r w:rsidRPr="00CC3716">
        <w:tab/>
        <w:t>244/083/000001.</w:t>
      </w:r>
    </w:p>
    <w:p w14:paraId="6C3783B2" w14:textId="77777777" w:rsidR="008F6BF4" w:rsidRPr="00CC3716" w:rsidRDefault="008F6BF4" w:rsidP="008F6BF4">
      <w:pPr>
        <w:pStyle w:val="B1"/>
        <w:tabs>
          <w:tab w:val="left" w:pos="2835"/>
        </w:tabs>
      </w:pPr>
      <w:r w:rsidRPr="00CC3716">
        <w:t>-</w:t>
      </w:r>
      <w:r w:rsidRPr="00CC3716">
        <w:tab/>
        <w:t>Access control:</w:t>
      </w:r>
      <w:r w:rsidRPr="00CC3716">
        <w:tab/>
        <w:t>unrestricted.</w:t>
      </w:r>
    </w:p>
    <w:p w14:paraId="28C44597" w14:textId="77777777" w:rsidR="008F6BF4" w:rsidRPr="0046266F" w:rsidRDefault="008F6BF4" w:rsidP="008F6BF4">
      <w:r w:rsidRPr="00CC3716">
        <w:t>The SAT-NG-SS transmits</w:t>
      </w:r>
      <w:r w:rsidRPr="0046266F">
        <w:t xml:space="preserve"> on BCCH, with the following network parameters:</w:t>
      </w:r>
    </w:p>
    <w:p w14:paraId="0CAE8A80" w14:textId="77777777" w:rsidR="008F6BF4" w:rsidRPr="0046266F" w:rsidRDefault="008F6BF4" w:rsidP="008F6BF4">
      <w:pPr>
        <w:pStyle w:val="B1"/>
        <w:tabs>
          <w:tab w:val="left" w:pos="2835"/>
        </w:tabs>
      </w:pPr>
      <w:r w:rsidRPr="0046266F">
        <w:t>-</w:t>
      </w:r>
      <w:r w:rsidRPr="0046266F">
        <w:tab/>
        <w:t>TAI (MCC/MNC/TAC):</w:t>
      </w:r>
      <w:r w:rsidRPr="0046266F">
        <w:tab/>
        <w:t>244/00</w:t>
      </w:r>
      <w:r>
        <w:t>5</w:t>
      </w:r>
      <w:r w:rsidRPr="0046266F">
        <w:t>/00</w:t>
      </w:r>
      <w:r>
        <w:t>00</w:t>
      </w:r>
      <w:r w:rsidRPr="0046266F">
        <w:t>01.</w:t>
      </w:r>
    </w:p>
    <w:p w14:paraId="1F03FF68"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776A0761"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39AA02D5" w14:textId="77777777" w:rsidR="008F6BF4" w:rsidRPr="0046266F" w:rsidRDefault="008F6BF4" w:rsidP="008F6BF4">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EA45100" w14:textId="77777777" w:rsidR="00374694" w:rsidRPr="0046266F" w:rsidRDefault="00374694" w:rsidP="00374694">
      <w:pPr>
        <w:pStyle w:val="B1"/>
      </w:pPr>
      <w:r w:rsidRPr="004F2F9C">
        <w:t>a)</w:t>
      </w:r>
      <w:r w:rsidRPr="004F2F9C">
        <w:tab/>
        <w:t>The UE is powered on.</w:t>
      </w:r>
    </w:p>
    <w:p w14:paraId="30C459F2" w14:textId="5A701ADC" w:rsidR="00374694" w:rsidRPr="0046266F" w:rsidRDefault="00374694" w:rsidP="00374694">
      <w:pPr>
        <w:pStyle w:val="B1"/>
      </w:pPr>
      <w:r w:rsidRPr="0046266F">
        <w:lastRenderedPageBreak/>
        <w:t>b)</w:t>
      </w:r>
      <w:r w:rsidRPr="0046266F">
        <w:tab/>
        <w:t xml:space="preserve">After receipt of an </w:t>
      </w:r>
      <w:r w:rsidRPr="0046266F">
        <w:rPr>
          <w:i/>
        </w:rPr>
        <w:t>RRCRequest</w:t>
      </w:r>
      <w:r w:rsidRPr="0046266F">
        <w:t xml:space="preserve"> from the UE </w:t>
      </w:r>
      <w:r w:rsidRPr="006A433F">
        <w:t xml:space="preserve">on the satellite NG-RAN-cell related to the BCCH transmitting MCC/MNC 244/083, the SAT-NG-SS sends </w:t>
      </w:r>
      <w:r w:rsidRPr="006A433F">
        <w:rPr>
          <w:i/>
        </w:rPr>
        <w:t>RRCSetup</w:t>
      </w:r>
      <w:r w:rsidRPr="006A433F">
        <w:t xml:space="preserve"> to the UE, followed by </w:t>
      </w:r>
      <w:r w:rsidRPr="006A433F">
        <w:rPr>
          <w:i/>
        </w:rPr>
        <w:t>RRCSetupComplete</w:t>
      </w:r>
      <w:r w:rsidRPr="006A433F">
        <w:t xml:space="preserve"> sent by the UE to the SAT-NG-SS.</w:t>
      </w:r>
    </w:p>
    <w:p w14:paraId="77BB76F2"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6DCF208A" w14:textId="19C3542C"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3E204D70"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8478C8A" w14:textId="7580E530"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RRCRelease</w:t>
      </w:r>
      <w:r w:rsidRPr="0046266F">
        <w:t>.</w:t>
      </w:r>
    </w:p>
    <w:p w14:paraId="6BE77594" w14:textId="77777777" w:rsidR="00374694" w:rsidRPr="0046266F" w:rsidRDefault="00374694" w:rsidP="00374694">
      <w:pPr>
        <w:pStyle w:val="B1"/>
      </w:pPr>
      <w:r w:rsidRPr="0046266F">
        <w:t>e)</w:t>
      </w:r>
      <w:r w:rsidRPr="0046266F">
        <w:tab/>
        <w:t>The UE is soft powered down.</w:t>
      </w:r>
    </w:p>
    <w:p w14:paraId="29969AE4" w14:textId="77777777" w:rsidR="00374694" w:rsidRPr="0046266F" w:rsidRDefault="00374694" w:rsidP="00374694">
      <w:pPr>
        <w:pStyle w:val="Heading4"/>
        <w:keepNext w:val="0"/>
        <w:keepLines w:val="0"/>
      </w:pPr>
      <w:r>
        <w:t>7.2.14.5</w:t>
      </w:r>
      <w:r w:rsidRPr="0046266F">
        <w:tab/>
        <w:t>Acceptance criteria</w:t>
      </w:r>
    </w:p>
    <w:p w14:paraId="11C0D481" w14:textId="6CE54E08"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5449327"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2CE0706"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44F05270"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529763AF"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4D817FA"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7D4EA8FA" w14:textId="77777777" w:rsidTr="00821831">
        <w:tc>
          <w:tcPr>
            <w:tcW w:w="959" w:type="dxa"/>
          </w:tcPr>
          <w:p w14:paraId="411C9EC6"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0203DA51"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68DAF45E"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2DDBB07"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7F5CD634"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279280DA"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3A65FDB1"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5C2489D"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9689CA8"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55C27EFE" w14:textId="77777777" w:rsidTr="00821831">
        <w:tc>
          <w:tcPr>
            <w:tcW w:w="959" w:type="dxa"/>
          </w:tcPr>
          <w:p w14:paraId="4DB577C1"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45C0078C"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2EE56EE"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C89D6D5"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0F03724A"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12442A3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5C15708D"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3D8BBDD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4FFD606"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05AFFF20" w14:textId="77777777" w:rsidTr="00821831">
        <w:tc>
          <w:tcPr>
            <w:tcW w:w="959" w:type="dxa"/>
          </w:tcPr>
          <w:p w14:paraId="218EB5CF" w14:textId="77777777" w:rsidR="008F6BF4" w:rsidRPr="0008759E" w:rsidRDefault="008F6BF4" w:rsidP="00821831">
            <w:pPr>
              <w:keepNext/>
              <w:keepLines/>
              <w:spacing w:after="0"/>
              <w:rPr>
                <w:rFonts w:ascii="Arial" w:hAnsi="Arial"/>
                <w:sz w:val="18"/>
              </w:rPr>
            </w:pPr>
          </w:p>
        </w:tc>
        <w:tc>
          <w:tcPr>
            <w:tcW w:w="717" w:type="dxa"/>
          </w:tcPr>
          <w:p w14:paraId="7AE1906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A6CAC56"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761C23A6"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3090914A"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352292A2"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0A602706"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25C5C050"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2E6F7A35"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3E83221" w14:textId="77777777" w:rsidTr="00821831">
        <w:tc>
          <w:tcPr>
            <w:tcW w:w="959" w:type="dxa"/>
          </w:tcPr>
          <w:p w14:paraId="4BDB271F" w14:textId="77777777" w:rsidR="008F6BF4" w:rsidRPr="0008759E" w:rsidRDefault="008F6BF4" w:rsidP="00821831">
            <w:pPr>
              <w:keepNext/>
              <w:keepLines/>
              <w:spacing w:after="0"/>
              <w:rPr>
                <w:rFonts w:ascii="Arial" w:hAnsi="Arial"/>
                <w:sz w:val="18"/>
              </w:rPr>
            </w:pPr>
          </w:p>
        </w:tc>
        <w:tc>
          <w:tcPr>
            <w:tcW w:w="717" w:type="dxa"/>
          </w:tcPr>
          <w:p w14:paraId="3178A874"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7CE33BF5"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348033B2"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354BF9B9"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3EB801AD"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34253106"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11D69198"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6F9C2299"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1824A575" w14:textId="77777777" w:rsidTr="00821831">
        <w:tc>
          <w:tcPr>
            <w:tcW w:w="959" w:type="dxa"/>
          </w:tcPr>
          <w:p w14:paraId="0DD80138" w14:textId="77777777" w:rsidR="008F6BF4" w:rsidRPr="0008759E" w:rsidRDefault="008F6BF4" w:rsidP="00821831">
            <w:pPr>
              <w:keepNext/>
              <w:keepLines/>
              <w:spacing w:after="0"/>
              <w:rPr>
                <w:rFonts w:ascii="Arial" w:hAnsi="Arial"/>
                <w:sz w:val="18"/>
              </w:rPr>
            </w:pPr>
          </w:p>
        </w:tc>
        <w:tc>
          <w:tcPr>
            <w:tcW w:w="717" w:type="dxa"/>
          </w:tcPr>
          <w:p w14:paraId="32B38408"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2BDCF3B6"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567E478F"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458C2CDD"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2DA1F40D" w14:textId="77777777" w:rsidR="008F6BF4" w:rsidRDefault="008F6BF4" w:rsidP="00821831">
            <w:pPr>
              <w:keepNext/>
              <w:keepLines/>
              <w:spacing w:after="0"/>
              <w:rPr>
                <w:rFonts w:ascii="Arial" w:hAnsi="Arial"/>
                <w:sz w:val="18"/>
              </w:rPr>
            </w:pPr>
          </w:p>
        </w:tc>
        <w:tc>
          <w:tcPr>
            <w:tcW w:w="717" w:type="dxa"/>
          </w:tcPr>
          <w:p w14:paraId="391C616D" w14:textId="77777777" w:rsidR="008F6BF4" w:rsidRPr="00C75289" w:rsidRDefault="008F6BF4" w:rsidP="00821831">
            <w:pPr>
              <w:keepNext/>
              <w:keepLines/>
              <w:spacing w:after="0"/>
              <w:rPr>
                <w:rFonts w:ascii="Arial" w:hAnsi="Arial"/>
                <w:sz w:val="18"/>
              </w:rPr>
            </w:pPr>
          </w:p>
        </w:tc>
        <w:tc>
          <w:tcPr>
            <w:tcW w:w="717" w:type="dxa"/>
          </w:tcPr>
          <w:p w14:paraId="10D2701D" w14:textId="77777777" w:rsidR="008F6BF4" w:rsidRDefault="008F6BF4" w:rsidP="00821831">
            <w:pPr>
              <w:keepNext/>
              <w:keepLines/>
              <w:spacing w:after="0"/>
              <w:rPr>
                <w:rFonts w:ascii="Arial" w:hAnsi="Arial"/>
                <w:sz w:val="18"/>
              </w:rPr>
            </w:pPr>
          </w:p>
        </w:tc>
        <w:tc>
          <w:tcPr>
            <w:tcW w:w="717" w:type="dxa"/>
          </w:tcPr>
          <w:p w14:paraId="7423B005" w14:textId="77777777" w:rsidR="008F6BF4" w:rsidRPr="00C75289" w:rsidRDefault="008F6BF4" w:rsidP="00821831">
            <w:pPr>
              <w:keepNext/>
              <w:keepLines/>
              <w:spacing w:after="0"/>
              <w:rPr>
                <w:rFonts w:ascii="Arial" w:hAnsi="Arial"/>
                <w:sz w:val="18"/>
              </w:rPr>
            </w:pPr>
          </w:p>
        </w:tc>
      </w:tr>
      <w:tr w:rsidR="008F6BF4" w:rsidRPr="0008759E" w14:paraId="63CCA657" w14:textId="77777777" w:rsidTr="00821831">
        <w:tc>
          <w:tcPr>
            <w:tcW w:w="959" w:type="dxa"/>
          </w:tcPr>
          <w:p w14:paraId="50EC33DF" w14:textId="77777777" w:rsidR="008F6BF4" w:rsidRPr="0008759E" w:rsidRDefault="008F6BF4" w:rsidP="00821831">
            <w:pPr>
              <w:keepNext/>
              <w:keepLines/>
              <w:spacing w:after="0"/>
              <w:rPr>
                <w:rFonts w:ascii="Arial" w:hAnsi="Arial"/>
                <w:sz w:val="18"/>
              </w:rPr>
            </w:pPr>
          </w:p>
        </w:tc>
        <w:tc>
          <w:tcPr>
            <w:tcW w:w="717" w:type="dxa"/>
          </w:tcPr>
          <w:p w14:paraId="108EDEF6"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540C3AE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43C0727"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3DEB6A90"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B63F8D9" w14:textId="77777777" w:rsidR="008F6BF4" w:rsidRPr="0008759E" w:rsidRDefault="008F6BF4" w:rsidP="00821831">
            <w:pPr>
              <w:keepNext/>
              <w:keepLines/>
              <w:spacing w:after="0"/>
              <w:rPr>
                <w:rFonts w:ascii="Arial" w:hAnsi="Arial"/>
                <w:sz w:val="18"/>
              </w:rPr>
            </w:pPr>
          </w:p>
        </w:tc>
        <w:tc>
          <w:tcPr>
            <w:tcW w:w="717" w:type="dxa"/>
          </w:tcPr>
          <w:p w14:paraId="154E4AD7" w14:textId="77777777" w:rsidR="008F6BF4" w:rsidRPr="0008759E" w:rsidRDefault="008F6BF4" w:rsidP="00821831">
            <w:pPr>
              <w:keepNext/>
              <w:keepLines/>
              <w:spacing w:after="0"/>
              <w:rPr>
                <w:rFonts w:ascii="Arial" w:hAnsi="Arial"/>
                <w:sz w:val="18"/>
              </w:rPr>
            </w:pPr>
          </w:p>
        </w:tc>
        <w:tc>
          <w:tcPr>
            <w:tcW w:w="717" w:type="dxa"/>
          </w:tcPr>
          <w:p w14:paraId="7799E1CF" w14:textId="77777777" w:rsidR="008F6BF4" w:rsidRPr="0008759E" w:rsidRDefault="008F6BF4" w:rsidP="00821831">
            <w:pPr>
              <w:keepNext/>
              <w:keepLines/>
              <w:spacing w:after="0"/>
              <w:rPr>
                <w:rFonts w:ascii="Arial" w:hAnsi="Arial"/>
                <w:sz w:val="18"/>
              </w:rPr>
            </w:pPr>
          </w:p>
        </w:tc>
        <w:tc>
          <w:tcPr>
            <w:tcW w:w="717" w:type="dxa"/>
          </w:tcPr>
          <w:p w14:paraId="6578BBE1" w14:textId="77777777" w:rsidR="008F6BF4" w:rsidRPr="0008759E" w:rsidRDefault="008F6BF4" w:rsidP="00821831">
            <w:pPr>
              <w:keepNext/>
              <w:keepLines/>
              <w:spacing w:after="0"/>
              <w:rPr>
                <w:rFonts w:ascii="Arial" w:hAnsi="Arial"/>
                <w:sz w:val="18"/>
              </w:rPr>
            </w:pPr>
          </w:p>
        </w:tc>
      </w:tr>
    </w:tbl>
    <w:p w14:paraId="08D36443" w14:textId="77777777" w:rsidR="008F6BF4" w:rsidRPr="0046266F" w:rsidRDefault="008F6BF4" w:rsidP="00BD7469"/>
    <w:p w14:paraId="036A6F06" w14:textId="77777777" w:rsidR="00BD7469" w:rsidRPr="0046266F" w:rsidRDefault="00BD7469" w:rsidP="00BD7469">
      <w:pPr>
        <w:pStyle w:val="Heading2"/>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lastRenderedPageBreak/>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lastRenderedPageBreak/>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lastRenderedPageBreak/>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lastRenderedPageBreak/>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lastRenderedPageBreak/>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lastRenderedPageBreak/>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lastRenderedPageBreak/>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lastRenderedPageBreak/>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lastRenderedPageBreak/>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lastRenderedPageBreak/>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4E5738EF" w14:textId="77777777" w:rsidR="00BD7469" w:rsidRPr="0046266F" w:rsidRDefault="00BD7469" w:rsidP="00BD7469"/>
    <w:p w14:paraId="3E2CE5E7" w14:textId="678C5E45" w:rsidR="00F27C91" w:rsidRPr="0046266F" w:rsidRDefault="00F27C91" w:rsidP="00F27C91">
      <w:pPr>
        <w:pStyle w:val="Heading3"/>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7.3.</w:t>
      </w:r>
      <w:r>
        <w:t>10</w:t>
      </w:r>
      <w:r w:rsidRPr="0046266F">
        <w:tab/>
        <w:t xml:space="preserve">UE recognising the priority order of the Operator controlled PLMN selector list when accessing </w:t>
      </w:r>
      <w:r>
        <w:t>NG-RAN</w:t>
      </w:r>
    </w:p>
    <w:p w14:paraId="5B7CA0AA" w14:textId="030B89EE" w:rsidR="00F27C91" w:rsidRPr="0046266F" w:rsidRDefault="00F27C91" w:rsidP="00F27C91">
      <w:pPr>
        <w:pStyle w:val="Heading4"/>
      </w:pPr>
      <w:r w:rsidRPr="0046266F">
        <w:t>7.3.</w:t>
      </w:r>
      <w:r>
        <w:t>10</w:t>
      </w:r>
      <w:r w:rsidRPr="0046266F">
        <w:t>.1</w:t>
      </w:r>
      <w:r w:rsidRPr="0046266F">
        <w:tab/>
        <w:t>Definition and applicability</w:t>
      </w:r>
    </w:p>
    <w:p w14:paraId="572C7A1D" w14:textId="77777777" w:rsidR="00F27C91" w:rsidRPr="0046266F" w:rsidRDefault="00F27C91" w:rsidP="00F27C91">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0559B00" w14:textId="161E039A" w:rsidR="00F27C91" w:rsidRPr="0046266F" w:rsidRDefault="00F27C91" w:rsidP="00F27C91">
      <w:pPr>
        <w:pStyle w:val="Heading4"/>
      </w:pPr>
      <w:r w:rsidRPr="0046266F">
        <w:t>7.3.</w:t>
      </w:r>
      <w:r>
        <w:t>10</w:t>
      </w:r>
      <w:r w:rsidRPr="0046266F">
        <w:t>.2</w:t>
      </w:r>
      <w:r w:rsidRPr="0046266F">
        <w:tab/>
        <w:t>Conformance requirement</w:t>
      </w:r>
    </w:p>
    <w:p w14:paraId="4F28417D" w14:textId="77777777" w:rsidR="00F27C91" w:rsidRPr="0046266F" w:rsidRDefault="00F27C91" w:rsidP="00F27C91">
      <w:r w:rsidRPr="0046266F">
        <w:t>When registering onto a VPLMN the UE shall take into account the priority of OPLMNs in the preferred list on the USIM.</w:t>
      </w:r>
    </w:p>
    <w:p w14:paraId="5665473A" w14:textId="77777777" w:rsidR="00F27C91" w:rsidRPr="0046266F" w:rsidRDefault="00F27C91" w:rsidP="00F27C91">
      <w:pPr>
        <w:pStyle w:val="B1"/>
      </w:pPr>
      <w:r w:rsidRPr="0046266F">
        <w:t>-</w:t>
      </w:r>
      <w:r w:rsidRPr="0046266F">
        <w:tab/>
        <w:t>TS 22.011 [6], clause 3.2.2;</w:t>
      </w:r>
    </w:p>
    <w:p w14:paraId="066A6EB7" w14:textId="77777777" w:rsidR="00F27C91" w:rsidRPr="0046266F" w:rsidRDefault="00F27C91" w:rsidP="00F27C91">
      <w:pPr>
        <w:pStyle w:val="B1"/>
      </w:pPr>
      <w:r w:rsidRPr="0046266F">
        <w:t>-</w:t>
      </w:r>
      <w:r w:rsidRPr="0046266F">
        <w:tab/>
        <w:t>TS 31.102 [4], clause 4.2.53 and 5.1.1.2.</w:t>
      </w:r>
    </w:p>
    <w:p w14:paraId="3C261283" w14:textId="4A0157CB" w:rsidR="00F27C91" w:rsidRPr="0046266F" w:rsidRDefault="00F27C91" w:rsidP="00F27C91">
      <w:pPr>
        <w:pStyle w:val="Heading4"/>
      </w:pPr>
      <w:r w:rsidRPr="0046266F">
        <w:t>7.3.</w:t>
      </w:r>
      <w:r>
        <w:t>10</w:t>
      </w:r>
      <w:r w:rsidRPr="0046266F">
        <w:t>.3</w:t>
      </w:r>
      <w:r w:rsidRPr="0046266F">
        <w:tab/>
        <w:t>Test purpose</w:t>
      </w:r>
    </w:p>
    <w:p w14:paraId="1BA0EFA1" w14:textId="77777777" w:rsidR="00F27C91" w:rsidRPr="0046266F" w:rsidRDefault="00F27C91" w:rsidP="00F27C91">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NG-RAN</w:t>
      </w:r>
      <w:r w:rsidRPr="0046266F">
        <w:t xml:space="preserve"> has to be handled correctly by the UE.</w:t>
      </w:r>
    </w:p>
    <w:p w14:paraId="0815A445" w14:textId="26B34828" w:rsidR="00F27C91" w:rsidRPr="0046266F" w:rsidRDefault="00F27C91" w:rsidP="00F27C91">
      <w:pPr>
        <w:pStyle w:val="Heading4"/>
      </w:pPr>
      <w:r w:rsidRPr="0046266F">
        <w:t>7.3.</w:t>
      </w:r>
      <w:r>
        <w:t>10</w:t>
      </w:r>
      <w:r w:rsidRPr="0046266F">
        <w:t>.4</w:t>
      </w:r>
      <w:r w:rsidRPr="0046266F">
        <w:tab/>
        <w:t>Method of test</w:t>
      </w:r>
    </w:p>
    <w:p w14:paraId="414BA80F" w14:textId="0AC592EB" w:rsidR="00F27C91" w:rsidRPr="0046266F" w:rsidRDefault="00F27C91" w:rsidP="00F27C91">
      <w:pPr>
        <w:pStyle w:val="Heading5"/>
      </w:pPr>
      <w:r w:rsidRPr="0046266F">
        <w:t>7.3.</w:t>
      </w:r>
      <w:r>
        <w:t>10</w:t>
      </w:r>
      <w:r w:rsidRPr="0046266F">
        <w:t>.4.1</w:t>
      </w:r>
      <w:r w:rsidRPr="0046266F">
        <w:tab/>
        <w:t>Initial conditions</w:t>
      </w:r>
    </w:p>
    <w:p w14:paraId="0E7B1BBF" w14:textId="77777777" w:rsidR="00F27C91" w:rsidRPr="0046266F" w:rsidRDefault="00F27C91" w:rsidP="00F27C91">
      <w:r w:rsidRPr="0046266F">
        <w:t>For this test both a</w:t>
      </w:r>
      <w:r>
        <w:t xml:space="preserve"> NG-SS </w:t>
      </w:r>
      <w:r w:rsidRPr="0046266F">
        <w:t>and a</w:t>
      </w:r>
      <w:r>
        <w:t>n</w:t>
      </w:r>
      <w:r w:rsidRPr="0046266F">
        <w:t xml:space="preserve"> E-USS </w:t>
      </w:r>
      <w:r>
        <w:t>are</w:t>
      </w:r>
      <w:r w:rsidRPr="0046266F">
        <w:t xml:space="preserve"> needed.</w:t>
      </w:r>
    </w:p>
    <w:p w14:paraId="23E42F20" w14:textId="77777777" w:rsidR="00F27C91" w:rsidRPr="0046266F" w:rsidRDefault="00F27C91" w:rsidP="00F27C91">
      <w:r w:rsidRPr="00E33330">
        <w:t xml:space="preserve">The </w:t>
      </w:r>
      <w:r w:rsidRPr="00CC3716">
        <w:t xml:space="preserve">NG-SS </w:t>
      </w:r>
      <w:r w:rsidRPr="0046266F">
        <w:t>transmits on two BCCHs, with the following network parameters:</w:t>
      </w:r>
    </w:p>
    <w:p w14:paraId="03F0B612" w14:textId="77777777" w:rsidR="00F27C91" w:rsidRPr="0046266F" w:rsidRDefault="00F27C91" w:rsidP="00F27C91">
      <w:pPr>
        <w:pStyle w:val="B1"/>
        <w:tabs>
          <w:tab w:val="left" w:pos="2835"/>
        </w:tabs>
      </w:pPr>
      <w:r w:rsidRPr="0046266F">
        <w:lastRenderedPageBreak/>
        <w:t>-</w:t>
      </w:r>
      <w:r w:rsidRPr="0046266F">
        <w:tab/>
        <w:t>TAI (MCC/MNC/TAC):</w:t>
      </w:r>
      <w:r w:rsidRPr="0046266F">
        <w:tab/>
        <w:t>254/0</w:t>
      </w:r>
      <w:r>
        <w:t>01</w:t>
      </w:r>
      <w:r w:rsidRPr="0046266F">
        <w:t>/00</w:t>
      </w:r>
      <w:r>
        <w:t>00</w:t>
      </w:r>
      <w:r w:rsidRPr="0046266F">
        <w:t>01.</w:t>
      </w:r>
    </w:p>
    <w:p w14:paraId="4485830A"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10100CE" w14:textId="77777777" w:rsidR="00F27C91" w:rsidRPr="0046266F" w:rsidRDefault="00F27C91" w:rsidP="00F27C91">
      <w:pPr>
        <w:pStyle w:val="B1"/>
        <w:tabs>
          <w:tab w:val="left" w:pos="2835"/>
        </w:tabs>
      </w:pPr>
    </w:p>
    <w:p w14:paraId="2E88C770" w14:textId="77777777" w:rsidR="00F27C91" w:rsidRPr="0046266F" w:rsidRDefault="00F27C91" w:rsidP="00F27C91">
      <w:pPr>
        <w:pStyle w:val="B1"/>
        <w:tabs>
          <w:tab w:val="left" w:pos="2835"/>
        </w:tabs>
      </w:pPr>
      <w:r w:rsidRPr="0046266F">
        <w:t>-</w:t>
      </w:r>
      <w:r w:rsidRPr="0046266F">
        <w:tab/>
        <w:t>TAI (MCC/MNC/TAC):</w:t>
      </w:r>
      <w:r w:rsidRPr="0046266F">
        <w:tab/>
        <w:t>254/0</w:t>
      </w:r>
      <w:r>
        <w:t>02</w:t>
      </w:r>
      <w:r w:rsidRPr="0046266F">
        <w:t>/0</w:t>
      </w:r>
      <w:r>
        <w:t>00</w:t>
      </w:r>
      <w:r w:rsidRPr="0046266F">
        <w:t>001.</w:t>
      </w:r>
    </w:p>
    <w:p w14:paraId="5057DD0B"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5C7C22A" w14:textId="77777777" w:rsidR="00F27C91" w:rsidRPr="0046266F" w:rsidRDefault="00F27C91" w:rsidP="00F27C91">
      <w:r w:rsidRPr="0046266F">
        <w:t>The E-USS</w:t>
      </w:r>
      <w:r w:rsidRPr="00CC3716">
        <w:t xml:space="preserve"> </w:t>
      </w:r>
      <w:r w:rsidRPr="0046266F">
        <w:t>transmits on BCCH, with the following network parameters:</w:t>
      </w:r>
    </w:p>
    <w:p w14:paraId="6B70B6EC" w14:textId="77777777" w:rsidR="00F27C91" w:rsidRPr="0046266F" w:rsidRDefault="00F27C91" w:rsidP="00F27C91">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5E266AA0" w14:textId="77777777" w:rsidR="00F27C91" w:rsidRPr="0046266F" w:rsidRDefault="00F27C91" w:rsidP="00F27C91">
      <w:pPr>
        <w:tabs>
          <w:tab w:val="left" w:pos="2835"/>
        </w:tabs>
        <w:ind w:left="568" w:hanging="284"/>
      </w:pPr>
      <w:r w:rsidRPr="0046266F">
        <w:t>-</w:t>
      </w:r>
      <w:r w:rsidRPr="0046266F">
        <w:tab/>
        <w:t>Access control:</w:t>
      </w:r>
      <w:r w:rsidRPr="0046266F">
        <w:tab/>
        <w:t>unrestricted.</w:t>
      </w:r>
    </w:p>
    <w:p w14:paraId="02D575BD" w14:textId="77777777" w:rsidR="00F27C91" w:rsidRPr="0046266F" w:rsidRDefault="00F27C91" w:rsidP="00F27C91">
      <w:r w:rsidRPr="0046266F">
        <w:t xml:space="preserve">The default </w:t>
      </w:r>
      <w:r w:rsidRPr="003C6991">
        <w:t xml:space="preserve">5G-NR UICC </w:t>
      </w:r>
      <w:r w:rsidRPr="0046266F">
        <w:t>is used with the following exceptions:</w:t>
      </w:r>
    </w:p>
    <w:p w14:paraId="52127F91"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2AB4C87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16DCF547" w14:textId="77777777" w:rsidTr="00C8554F">
        <w:tc>
          <w:tcPr>
            <w:tcW w:w="1473" w:type="dxa"/>
            <w:hideMark/>
          </w:tcPr>
          <w:p w14:paraId="747ACE66"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264D0B1A" w14:textId="77777777" w:rsidR="00F27C91" w:rsidRDefault="00F27C91" w:rsidP="00C8554F">
            <w:pPr>
              <w:spacing w:after="0"/>
              <w:ind w:left="34"/>
              <w:rPr>
                <w:rFonts w:ascii="Arial" w:hAnsi="Arial"/>
                <w:sz w:val="18"/>
              </w:rPr>
            </w:pPr>
          </w:p>
        </w:tc>
        <w:tc>
          <w:tcPr>
            <w:tcW w:w="4701" w:type="dxa"/>
            <w:hideMark/>
          </w:tcPr>
          <w:p w14:paraId="74AFBB96" w14:textId="77777777" w:rsidR="00F27C91" w:rsidRDefault="00F27C91" w:rsidP="00C8554F">
            <w:pPr>
              <w:spacing w:after="0"/>
              <w:ind w:left="34"/>
              <w:rPr>
                <w:sz w:val="18"/>
                <w:szCs w:val="18"/>
              </w:rPr>
            </w:pPr>
            <w:r w:rsidRPr="001B5D77">
              <w:rPr>
                <w:rFonts w:ascii="Arial" w:hAnsi="Arial"/>
                <w:sz w:val="18"/>
              </w:rPr>
              <w:t>Operator controlled PLMN selector with Access Technology</w:t>
            </w:r>
          </w:p>
        </w:tc>
        <w:tc>
          <w:tcPr>
            <w:tcW w:w="1360" w:type="dxa"/>
            <w:hideMark/>
          </w:tcPr>
          <w:p w14:paraId="14BC4CDA" w14:textId="77777777" w:rsidR="00F27C91" w:rsidRDefault="00F27C91" w:rsidP="00C8554F">
            <w:pPr>
              <w:spacing w:after="0"/>
              <w:ind w:left="34"/>
              <w:rPr>
                <w:rFonts w:ascii="Arial" w:hAnsi="Arial"/>
                <w:sz w:val="18"/>
              </w:rPr>
            </w:pPr>
            <w:r>
              <w:rPr>
                <w:rFonts w:ascii="Arial" w:hAnsi="Arial"/>
                <w:sz w:val="18"/>
              </w:rPr>
              <w:t>available</w:t>
            </w:r>
          </w:p>
        </w:tc>
      </w:tr>
    </w:tbl>
    <w:p w14:paraId="35BA7378" w14:textId="77777777" w:rsidR="00F27C91" w:rsidRPr="0046266F" w:rsidRDefault="00F27C91" w:rsidP="00F27C91">
      <w:pPr>
        <w:pStyle w:val="EW"/>
        <w:ind w:hanging="850"/>
      </w:pPr>
    </w:p>
    <w:p w14:paraId="4CEC91CB"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773AF956" w14:textId="77777777" w:rsidTr="00C8554F">
        <w:tc>
          <w:tcPr>
            <w:tcW w:w="959" w:type="dxa"/>
          </w:tcPr>
          <w:p w14:paraId="2AA1F25D" w14:textId="77777777" w:rsidR="00F27C91" w:rsidRPr="0046266F" w:rsidRDefault="00F27C91" w:rsidP="00C8554F">
            <w:pPr>
              <w:pStyle w:val="TAL"/>
            </w:pPr>
            <w:r w:rsidRPr="0046266F">
              <w:t>Coding:</w:t>
            </w:r>
          </w:p>
        </w:tc>
        <w:tc>
          <w:tcPr>
            <w:tcW w:w="1134" w:type="dxa"/>
          </w:tcPr>
          <w:p w14:paraId="21DB968E" w14:textId="77777777" w:rsidR="00F27C91" w:rsidRPr="0046266F" w:rsidRDefault="00F27C91" w:rsidP="00C8554F">
            <w:pPr>
              <w:pStyle w:val="TAL"/>
            </w:pPr>
            <w:r w:rsidRPr="0046266F">
              <w:t>B1</w:t>
            </w:r>
          </w:p>
        </w:tc>
        <w:tc>
          <w:tcPr>
            <w:tcW w:w="1134" w:type="dxa"/>
          </w:tcPr>
          <w:p w14:paraId="002B84FB" w14:textId="77777777" w:rsidR="00F27C91" w:rsidRPr="0046266F" w:rsidRDefault="00F27C91" w:rsidP="00C8554F">
            <w:pPr>
              <w:pStyle w:val="TAL"/>
            </w:pPr>
            <w:r w:rsidRPr="0046266F">
              <w:t>B2</w:t>
            </w:r>
          </w:p>
        </w:tc>
        <w:tc>
          <w:tcPr>
            <w:tcW w:w="1134" w:type="dxa"/>
          </w:tcPr>
          <w:p w14:paraId="209937EC" w14:textId="77777777" w:rsidR="00F27C91" w:rsidRPr="0046266F" w:rsidRDefault="00F27C91" w:rsidP="00C8554F">
            <w:pPr>
              <w:pStyle w:val="TAL"/>
            </w:pPr>
            <w:r w:rsidRPr="0046266F">
              <w:t>B3</w:t>
            </w:r>
          </w:p>
        </w:tc>
        <w:tc>
          <w:tcPr>
            <w:tcW w:w="1134" w:type="dxa"/>
          </w:tcPr>
          <w:p w14:paraId="31032F0E" w14:textId="77777777" w:rsidR="00F27C91" w:rsidRPr="0046266F" w:rsidRDefault="00F27C91" w:rsidP="00C8554F">
            <w:pPr>
              <w:pStyle w:val="TAL"/>
            </w:pPr>
            <w:r w:rsidRPr="0046266F">
              <w:t>B4</w:t>
            </w:r>
          </w:p>
        </w:tc>
        <w:tc>
          <w:tcPr>
            <w:tcW w:w="1134" w:type="dxa"/>
          </w:tcPr>
          <w:p w14:paraId="6230F789" w14:textId="77777777" w:rsidR="00F27C91" w:rsidRPr="0046266F" w:rsidRDefault="00F27C91" w:rsidP="00C8554F">
            <w:pPr>
              <w:pStyle w:val="TAL"/>
            </w:pPr>
            <w:r w:rsidRPr="0046266F">
              <w:t>B5</w:t>
            </w:r>
          </w:p>
        </w:tc>
        <w:tc>
          <w:tcPr>
            <w:tcW w:w="1134" w:type="dxa"/>
          </w:tcPr>
          <w:p w14:paraId="0B953F9B" w14:textId="77777777" w:rsidR="00F27C91" w:rsidRPr="0046266F" w:rsidRDefault="00F27C91" w:rsidP="00C8554F">
            <w:pPr>
              <w:pStyle w:val="TAL"/>
            </w:pPr>
            <w:r w:rsidRPr="0046266F">
              <w:t>B6</w:t>
            </w:r>
          </w:p>
        </w:tc>
        <w:tc>
          <w:tcPr>
            <w:tcW w:w="1134" w:type="dxa"/>
          </w:tcPr>
          <w:p w14:paraId="77B5C1F2" w14:textId="77777777" w:rsidR="00F27C91" w:rsidRPr="0046266F" w:rsidRDefault="00F27C91" w:rsidP="00C8554F">
            <w:pPr>
              <w:pStyle w:val="TAL"/>
            </w:pPr>
            <w:r w:rsidRPr="0046266F">
              <w:t>B7</w:t>
            </w:r>
          </w:p>
        </w:tc>
        <w:tc>
          <w:tcPr>
            <w:tcW w:w="1134" w:type="dxa"/>
          </w:tcPr>
          <w:p w14:paraId="12DE5A4D" w14:textId="77777777" w:rsidR="00F27C91" w:rsidRPr="0046266F" w:rsidRDefault="00F27C91" w:rsidP="00C8554F">
            <w:pPr>
              <w:pStyle w:val="TAL"/>
            </w:pPr>
            <w:r w:rsidRPr="0046266F">
              <w:t>B8</w:t>
            </w:r>
          </w:p>
        </w:tc>
      </w:tr>
      <w:tr w:rsidR="00F27C91" w:rsidRPr="0046266F" w14:paraId="7D955A68" w14:textId="77777777" w:rsidTr="00C8554F">
        <w:tc>
          <w:tcPr>
            <w:tcW w:w="959" w:type="dxa"/>
          </w:tcPr>
          <w:p w14:paraId="2C7C4F61" w14:textId="77777777" w:rsidR="00F27C91" w:rsidRPr="0046266F" w:rsidRDefault="00F27C91" w:rsidP="00C8554F">
            <w:pPr>
              <w:pStyle w:val="TAL"/>
            </w:pPr>
            <w:r w:rsidRPr="0046266F">
              <w:t>Binary</w:t>
            </w:r>
          </w:p>
        </w:tc>
        <w:tc>
          <w:tcPr>
            <w:tcW w:w="1134" w:type="dxa"/>
          </w:tcPr>
          <w:p w14:paraId="37FE0EE3" w14:textId="77777777" w:rsidR="00F27C91" w:rsidRPr="0046266F" w:rsidRDefault="00F27C91" w:rsidP="00C8554F">
            <w:pPr>
              <w:pStyle w:val="TAL"/>
            </w:pPr>
            <w:r w:rsidRPr="0046266F">
              <w:t>xx</w:t>
            </w:r>
            <w:r>
              <w:t>x</w:t>
            </w:r>
            <w:r w:rsidRPr="0046266F">
              <w:t>x xx</w:t>
            </w:r>
            <w:r>
              <w:t>xx</w:t>
            </w:r>
          </w:p>
        </w:tc>
        <w:tc>
          <w:tcPr>
            <w:tcW w:w="1134" w:type="dxa"/>
          </w:tcPr>
          <w:p w14:paraId="288DDB5B" w14:textId="77777777" w:rsidR="00F27C91" w:rsidRPr="0046266F" w:rsidRDefault="00F27C91" w:rsidP="00C8554F">
            <w:pPr>
              <w:pStyle w:val="TAL"/>
            </w:pPr>
            <w:r w:rsidRPr="0046266F">
              <w:t>xxxx xxxx</w:t>
            </w:r>
          </w:p>
        </w:tc>
        <w:tc>
          <w:tcPr>
            <w:tcW w:w="1134" w:type="dxa"/>
          </w:tcPr>
          <w:p w14:paraId="6524F112" w14:textId="77777777" w:rsidR="00F27C91" w:rsidRPr="0046266F" w:rsidRDefault="00F27C91" w:rsidP="00C8554F">
            <w:pPr>
              <w:pStyle w:val="TAL"/>
            </w:pPr>
            <w:r w:rsidRPr="0046266F">
              <w:t>xxxx </w:t>
            </w:r>
            <w:r>
              <w:t>x</w:t>
            </w:r>
            <w:r w:rsidRPr="0046266F">
              <w:t>x</w:t>
            </w:r>
            <w:r>
              <w:t>xx</w:t>
            </w:r>
          </w:p>
        </w:tc>
        <w:tc>
          <w:tcPr>
            <w:tcW w:w="1134" w:type="dxa"/>
          </w:tcPr>
          <w:p w14:paraId="55413686" w14:textId="77777777" w:rsidR="00F27C91" w:rsidRPr="0046266F" w:rsidRDefault="00F27C91" w:rsidP="00C8554F">
            <w:pPr>
              <w:pStyle w:val="TAL"/>
            </w:pPr>
            <w:r w:rsidRPr="0046266F">
              <w:t>xxxx x</w:t>
            </w:r>
            <w:r>
              <w:t>x</w:t>
            </w:r>
            <w:r w:rsidRPr="0046266F">
              <w:t>xx</w:t>
            </w:r>
          </w:p>
        </w:tc>
        <w:tc>
          <w:tcPr>
            <w:tcW w:w="1134" w:type="dxa"/>
          </w:tcPr>
          <w:p w14:paraId="41D59D9A" w14:textId="77777777" w:rsidR="00F27C91" w:rsidRPr="0046266F" w:rsidRDefault="00F27C91" w:rsidP="00C8554F">
            <w:pPr>
              <w:pStyle w:val="TAL"/>
            </w:pPr>
            <w:r w:rsidRPr="0046266F">
              <w:t>xxxx xx</w:t>
            </w:r>
            <w:r>
              <w:t>xx</w:t>
            </w:r>
          </w:p>
        </w:tc>
        <w:tc>
          <w:tcPr>
            <w:tcW w:w="1134" w:type="dxa"/>
          </w:tcPr>
          <w:p w14:paraId="3B0BFE81" w14:textId="77777777" w:rsidR="00F27C91" w:rsidRPr="0046266F" w:rsidRDefault="00F27C91" w:rsidP="00C8554F">
            <w:pPr>
              <w:pStyle w:val="TAL"/>
            </w:pPr>
            <w:r w:rsidRPr="0046266F">
              <w:t>xxxx xx1x</w:t>
            </w:r>
          </w:p>
        </w:tc>
        <w:tc>
          <w:tcPr>
            <w:tcW w:w="1134" w:type="dxa"/>
          </w:tcPr>
          <w:p w14:paraId="562F615F" w14:textId="77777777" w:rsidR="00F27C91" w:rsidRPr="0046266F" w:rsidRDefault="00F27C91" w:rsidP="00C8554F">
            <w:pPr>
              <w:pStyle w:val="TAL"/>
            </w:pPr>
            <w:r w:rsidRPr="0046266F">
              <w:t>xxxx xxxx</w:t>
            </w:r>
          </w:p>
        </w:tc>
        <w:tc>
          <w:tcPr>
            <w:tcW w:w="1134" w:type="dxa"/>
          </w:tcPr>
          <w:p w14:paraId="72B7506D" w14:textId="77777777" w:rsidR="00F27C91" w:rsidRPr="0046266F" w:rsidRDefault="00F27C91" w:rsidP="00C8554F">
            <w:pPr>
              <w:pStyle w:val="TAL"/>
            </w:pPr>
            <w:r w:rsidRPr="0046266F">
              <w:t>xxxx xxxx</w:t>
            </w:r>
          </w:p>
        </w:tc>
      </w:tr>
      <w:tr w:rsidR="00F27C91" w:rsidRPr="0046266F" w14:paraId="6965BF2A" w14:textId="77777777" w:rsidTr="00C8554F">
        <w:tc>
          <w:tcPr>
            <w:tcW w:w="959" w:type="dxa"/>
          </w:tcPr>
          <w:p w14:paraId="65BA4EE0" w14:textId="77777777" w:rsidR="00F27C91" w:rsidRPr="0046266F" w:rsidRDefault="00F27C91" w:rsidP="00C8554F">
            <w:pPr>
              <w:pStyle w:val="TAL"/>
            </w:pPr>
          </w:p>
        </w:tc>
        <w:tc>
          <w:tcPr>
            <w:tcW w:w="1134" w:type="dxa"/>
          </w:tcPr>
          <w:p w14:paraId="3770D466" w14:textId="77777777" w:rsidR="00F27C91" w:rsidRPr="0046266F" w:rsidRDefault="00F27C91" w:rsidP="00C8554F">
            <w:pPr>
              <w:pStyle w:val="TAL"/>
            </w:pPr>
          </w:p>
        </w:tc>
        <w:tc>
          <w:tcPr>
            <w:tcW w:w="1134" w:type="dxa"/>
          </w:tcPr>
          <w:p w14:paraId="7E910B8B" w14:textId="77777777" w:rsidR="00F27C91" w:rsidRPr="0046266F" w:rsidRDefault="00F27C91" w:rsidP="00C8554F">
            <w:pPr>
              <w:pStyle w:val="TAL"/>
            </w:pPr>
          </w:p>
        </w:tc>
        <w:tc>
          <w:tcPr>
            <w:tcW w:w="1134" w:type="dxa"/>
          </w:tcPr>
          <w:p w14:paraId="1D74C012" w14:textId="77777777" w:rsidR="00F27C91" w:rsidRPr="0046266F" w:rsidRDefault="00F27C91" w:rsidP="00C8554F">
            <w:pPr>
              <w:pStyle w:val="TAL"/>
            </w:pPr>
          </w:p>
        </w:tc>
        <w:tc>
          <w:tcPr>
            <w:tcW w:w="1134" w:type="dxa"/>
          </w:tcPr>
          <w:p w14:paraId="22F92DA9" w14:textId="77777777" w:rsidR="00F27C91" w:rsidRPr="0046266F" w:rsidRDefault="00F27C91" w:rsidP="00C8554F">
            <w:pPr>
              <w:pStyle w:val="TAL"/>
            </w:pPr>
          </w:p>
        </w:tc>
        <w:tc>
          <w:tcPr>
            <w:tcW w:w="1134" w:type="dxa"/>
          </w:tcPr>
          <w:p w14:paraId="4C596BEF" w14:textId="77777777" w:rsidR="00F27C91" w:rsidRPr="0046266F" w:rsidRDefault="00F27C91" w:rsidP="00C8554F">
            <w:pPr>
              <w:pStyle w:val="TAL"/>
            </w:pPr>
          </w:p>
        </w:tc>
        <w:tc>
          <w:tcPr>
            <w:tcW w:w="1134" w:type="dxa"/>
          </w:tcPr>
          <w:p w14:paraId="1D8E8ADD" w14:textId="77777777" w:rsidR="00F27C91" w:rsidRPr="0046266F" w:rsidRDefault="00F27C91" w:rsidP="00C8554F">
            <w:pPr>
              <w:pStyle w:val="TAL"/>
            </w:pPr>
          </w:p>
        </w:tc>
        <w:tc>
          <w:tcPr>
            <w:tcW w:w="1134" w:type="dxa"/>
          </w:tcPr>
          <w:p w14:paraId="00720E5D" w14:textId="77777777" w:rsidR="00F27C91" w:rsidRPr="0046266F" w:rsidRDefault="00F27C91" w:rsidP="00C8554F">
            <w:pPr>
              <w:pStyle w:val="TAL"/>
            </w:pPr>
          </w:p>
        </w:tc>
        <w:tc>
          <w:tcPr>
            <w:tcW w:w="1134" w:type="dxa"/>
          </w:tcPr>
          <w:p w14:paraId="329DC39A" w14:textId="77777777" w:rsidR="00F27C91" w:rsidRPr="0046266F" w:rsidRDefault="00F27C91" w:rsidP="00C8554F">
            <w:pPr>
              <w:pStyle w:val="TAL"/>
            </w:pPr>
          </w:p>
        </w:tc>
      </w:tr>
      <w:tr w:rsidR="00F27C91" w:rsidRPr="0046266F" w14:paraId="24B557C8" w14:textId="77777777" w:rsidTr="00C8554F">
        <w:tc>
          <w:tcPr>
            <w:tcW w:w="959" w:type="dxa"/>
          </w:tcPr>
          <w:p w14:paraId="7F6399E4" w14:textId="77777777" w:rsidR="00F27C91" w:rsidRPr="0046266F" w:rsidRDefault="00F27C91" w:rsidP="00C8554F">
            <w:pPr>
              <w:pStyle w:val="TAL"/>
            </w:pPr>
          </w:p>
        </w:tc>
        <w:tc>
          <w:tcPr>
            <w:tcW w:w="1134" w:type="dxa"/>
          </w:tcPr>
          <w:p w14:paraId="2B13AA14" w14:textId="77777777" w:rsidR="00F27C91" w:rsidRPr="0046266F" w:rsidRDefault="00F27C91" w:rsidP="00C8554F">
            <w:pPr>
              <w:pStyle w:val="TAL"/>
            </w:pPr>
            <w:r w:rsidRPr="0046266F">
              <w:t>B9</w:t>
            </w:r>
          </w:p>
        </w:tc>
        <w:tc>
          <w:tcPr>
            <w:tcW w:w="1134" w:type="dxa"/>
          </w:tcPr>
          <w:p w14:paraId="2C708A9F" w14:textId="77777777" w:rsidR="00F27C91" w:rsidRPr="0046266F" w:rsidRDefault="00F27C91" w:rsidP="00C8554F">
            <w:pPr>
              <w:pStyle w:val="TAL"/>
            </w:pPr>
            <w:r w:rsidRPr="0046266F">
              <w:t>B10</w:t>
            </w:r>
          </w:p>
        </w:tc>
        <w:tc>
          <w:tcPr>
            <w:tcW w:w="1134" w:type="dxa"/>
          </w:tcPr>
          <w:p w14:paraId="7482C8EE" w14:textId="77777777" w:rsidR="00F27C91" w:rsidRPr="0046266F" w:rsidRDefault="00F27C91" w:rsidP="00C8554F">
            <w:pPr>
              <w:pStyle w:val="TAL"/>
            </w:pPr>
            <w:r w:rsidRPr="0046266F">
              <w:t>B11</w:t>
            </w:r>
          </w:p>
        </w:tc>
        <w:tc>
          <w:tcPr>
            <w:tcW w:w="1134" w:type="dxa"/>
          </w:tcPr>
          <w:p w14:paraId="58634420" w14:textId="77777777" w:rsidR="00F27C91" w:rsidRPr="0046266F" w:rsidRDefault="00F27C91" w:rsidP="00C8554F">
            <w:pPr>
              <w:pStyle w:val="TAL"/>
              <w:jc w:val="center"/>
            </w:pPr>
            <w:r>
              <w:t>…</w:t>
            </w:r>
          </w:p>
        </w:tc>
        <w:tc>
          <w:tcPr>
            <w:tcW w:w="1134" w:type="dxa"/>
          </w:tcPr>
          <w:p w14:paraId="73396E97" w14:textId="77777777" w:rsidR="00F27C91" w:rsidRPr="0046266F" w:rsidRDefault="00F27C91" w:rsidP="00C8554F">
            <w:pPr>
              <w:pStyle w:val="TAL"/>
            </w:pPr>
            <w:r>
              <w:t>B16</w:t>
            </w:r>
          </w:p>
        </w:tc>
        <w:tc>
          <w:tcPr>
            <w:tcW w:w="1134" w:type="dxa"/>
          </w:tcPr>
          <w:p w14:paraId="7D54976E" w14:textId="77777777" w:rsidR="00F27C91" w:rsidRPr="0046266F" w:rsidRDefault="00F27C91" w:rsidP="00C8554F">
            <w:pPr>
              <w:pStyle w:val="TAL"/>
            </w:pPr>
          </w:p>
        </w:tc>
        <w:tc>
          <w:tcPr>
            <w:tcW w:w="1134" w:type="dxa"/>
          </w:tcPr>
          <w:p w14:paraId="31424B7A" w14:textId="77777777" w:rsidR="00F27C91" w:rsidRPr="0046266F" w:rsidRDefault="00F27C91" w:rsidP="00C8554F">
            <w:pPr>
              <w:pStyle w:val="TAL"/>
            </w:pPr>
          </w:p>
        </w:tc>
        <w:tc>
          <w:tcPr>
            <w:tcW w:w="1134" w:type="dxa"/>
          </w:tcPr>
          <w:p w14:paraId="57564C2E" w14:textId="77777777" w:rsidR="00F27C91" w:rsidRPr="0046266F" w:rsidRDefault="00F27C91" w:rsidP="00C8554F">
            <w:pPr>
              <w:pStyle w:val="TAL"/>
            </w:pPr>
          </w:p>
        </w:tc>
      </w:tr>
      <w:tr w:rsidR="00F27C91" w:rsidRPr="0046266F" w14:paraId="657AE020" w14:textId="77777777" w:rsidTr="00C8554F">
        <w:tc>
          <w:tcPr>
            <w:tcW w:w="959" w:type="dxa"/>
          </w:tcPr>
          <w:p w14:paraId="5BF549AE" w14:textId="77777777" w:rsidR="00F27C91" w:rsidRPr="0046266F" w:rsidRDefault="00F27C91" w:rsidP="00C8554F">
            <w:pPr>
              <w:pStyle w:val="TAL"/>
            </w:pPr>
          </w:p>
        </w:tc>
        <w:tc>
          <w:tcPr>
            <w:tcW w:w="1134" w:type="dxa"/>
          </w:tcPr>
          <w:p w14:paraId="6C1870A0" w14:textId="77777777" w:rsidR="00F27C91" w:rsidRPr="0046266F" w:rsidRDefault="00F27C91" w:rsidP="00C8554F">
            <w:pPr>
              <w:pStyle w:val="TAL"/>
            </w:pPr>
            <w:r w:rsidRPr="0046266F">
              <w:t>xxxx xxxx</w:t>
            </w:r>
          </w:p>
        </w:tc>
        <w:tc>
          <w:tcPr>
            <w:tcW w:w="1134" w:type="dxa"/>
          </w:tcPr>
          <w:p w14:paraId="00A590DB" w14:textId="77777777" w:rsidR="00F27C91" w:rsidRPr="0046266F" w:rsidRDefault="00F27C91" w:rsidP="00C8554F">
            <w:pPr>
              <w:pStyle w:val="TAL"/>
            </w:pPr>
            <w:r w:rsidRPr="0046266F">
              <w:t>xxxx xxxx</w:t>
            </w:r>
          </w:p>
        </w:tc>
        <w:tc>
          <w:tcPr>
            <w:tcW w:w="1134" w:type="dxa"/>
          </w:tcPr>
          <w:p w14:paraId="6AB2D63B" w14:textId="77777777" w:rsidR="00F27C91" w:rsidRPr="0046266F" w:rsidRDefault="00F27C91" w:rsidP="00C8554F">
            <w:pPr>
              <w:pStyle w:val="TAL"/>
            </w:pPr>
            <w:r w:rsidRPr="0046266F">
              <w:t>xx</w:t>
            </w:r>
            <w:r>
              <w:t>xx</w:t>
            </w:r>
            <w:r w:rsidRPr="0046266F">
              <w:t> xxxx</w:t>
            </w:r>
          </w:p>
        </w:tc>
        <w:tc>
          <w:tcPr>
            <w:tcW w:w="1134" w:type="dxa"/>
          </w:tcPr>
          <w:p w14:paraId="69D189DF" w14:textId="77777777" w:rsidR="00F27C91" w:rsidRPr="0046266F" w:rsidRDefault="00F27C91" w:rsidP="00C8554F">
            <w:pPr>
              <w:pStyle w:val="TAL"/>
            </w:pPr>
          </w:p>
        </w:tc>
        <w:tc>
          <w:tcPr>
            <w:tcW w:w="1134" w:type="dxa"/>
          </w:tcPr>
          <w:p w14:paraId="26A31FA8" w14:textId="77777777" w:rsidR="00F27C91" w:rsidRPr="0046266F" w:rsidRDefault="00F27C91" w:rsidP="00C8554F">
            <w:pPr>
              <w:pStyle w:val="TAL"/>
            </w:pPr>
            <w:r w:rsidRPr="0046266F">
              <w:t>xxxx xx</w:t>
            </w:r>
            <w:r>
              <w:t>xx</w:t>
            </w:r>
          </w:p>
        </w:tc>
        <w:tc>
          <w:tcPr>
            <w:tcW w:w="1134" w:type="dxa"/>
          </w:tcPr>
          <w:p w14:paraId="5B023C3B" w14:textId="77777777" w:rsidR="00F27C91" w:rsidRPr="0046266F" w:rsidRDefault="00F27C91" w:rsidP="00C8554F">
            <w:pPr>
              <w:pStyle w:val="TAL"/>
            </w:pPr>
          </w:p>
        </w:tc>
        <w:tc>
          <w:tcPr>
            <w:tcW w:w="1134" w:type="dxa"/>
          </w:tcPr>
          <w:p w14:paraId="7FCD9938" w14:textId="77777777" w:rsidR="00F27C91" w:rsidRPr="0046266F" w:rsidRDefault="00F27C91" w:rsidP="00C8554F">
            <w:pPr>
              <w:pStyle w:val="TAL"/>
            </w:pPr>
          </w:p>
        </w:tc>
        <w:tc>
          <w:tcPr>
            <w:tcW w:w="1134" w:type="dxa"/>
          </w:tcPr>
          <w:p w14:paraId="0D7BE7DE" w14:textId="77777777" w:rsidR="00F27C91" w:rsidRPr="0046266F" w:rsidRDefault="00F27C91" w:rsidP="00C8554F">
            <w:pPr>
              <w:pStyle w:val="TAL"/>
            </w:pPr>
          </w:p>
        </w:tc>
      </w:tr>
    </w:tbl>
    <w:p w14:paraId="35F51979" w14:textId="77777777" w:rsidR="00F27C91" w:rsidRPr="0046266F" w:rsidRDefault="00F27C91" w:rsidP="00F27C91"/>
    <w:p w14:paraId="16DEF560" w14:textId="77777777" w:rsidR="00F27C91" w:rsidRPr="0046266F" w:rsidRDefault="00F27C91" w:rsidP="00F27C91">
      <w:r w:rsidRPr="0046266F">
        <w:t>The UICC is installed into the Terminal and the UE is set to automatic PLMN selection mode.</w:t>
      </w:r>
    </w:p>
    <w:p w14:paraId="0278231E" w14:textId="1EB6A57A" w:rsidR="00F27C91" w:rsidRPr="0046266F" w:rsidRDefault="00F27C91" w:rsidP="00F27C91">
      <w:pPr>
        <w:pStyle w:val="Heading5"/>
      </w:pPr>
      <w:r w:rsidRPr="0046266F">
        <w:t>7.3.</w:t>
      </w:r>
      <w:r>
        <w:t>10</w:t>
      </w:r>
      <w:r w:rsidRPr="0046266F">
        <w:t>.4.2</w:t>
      </w:r>
      <w:r w:rsidRPr="0046266F">
        <w:tab/>
        <w:t>Procedure</w:t>
      </w:r>
    </w:p>
    <w:p w14:paraId="55E7F510" w14:textId="77777777" w:rsidR="00F27C91" w:rsidRPr="0046266F" w:rsidRDefault="00F27C91" w:rsidP="00F27C91">
      <w:pPr>
        <w:pStyle w:val="B1"/>
      </w:pPr>
      <w:r w:rsidRPr="0046266F">
        <w:t>a)</w:t>
      </w:r>
      <w:r w:rsidRPr="0046266F">
        <w:tab/>
        <w:t>The UE is powered on.</w:t>
      </w:r>
    </w:p>
    <w:p w14:paraId="3EB14560" w14:textId="77777777" w:rsidR="00F27C91" w:rsidRPr="0046266F" w:rsidRDefault="00F27C91" w:rsidP="00F27C91">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w:t>
      </w:r>
      <w:r w:rsidRPr="00E33330">
        <w:t>254/001, the</w:t>
      </w:r>
      <w:r w:rsidRPr="0046266F">
        <w:t xml:space="preserv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1BF4732" w14:textId="77777777" w:rsidR="00F27C91" w:rsidRPr="00E33330" w:rsidRDefault="00F27C91" w:rsidP="00F27C91">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w:t>
      </w:r>
      <w:r w:rsidRPr="00E33330">
        <w:t>, starts integrity by using the security procedure and sends REGISTRATION ACCEPT to the UE with:</w:t>
      </w:r>
    </w:p>
    <w:p w14:paraId="121B2268" w14:textId="77777777" w:rsidR="00F27C91" w:rsidRPr="00E33330" w:rsidRDefault="00F27C91" w:rsidP="00F27C91">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3603B012" w14:textId="77777777" w:rsidR="00F27C91" w:rsidRPr="00E33330" w:rsidRDefault="00F27C91" w:rsidP="00F27C91">
      <w:pPr>
        <w:pStyle w:val="B2"/>
        <w:rPr>
          <w:lang w:val="fr-FR"/>
        </w:rPr>
      </w:pPr>
      <w:r w:rsidRPr="00E33330">
        <w:rPr>
          <w:lang w:val="fr-FR"/>
        </w:rPr>
        <w:tab/>
        <w:t>5G-GUTI</w:t>
      </w:r>
      <w:r>
        <w:rPr>
          <w:lang w:val="fr-FR"/>
        </w:rPr>
        <w:t xml:space="preserve"> </w:t>
      </w:r>
      <w:r w:rsidRPr="00E33330">
        <w:rPr>
          <w:lang w:val="fr-FR"/>
        </w:rPr>
        <w:t>:</w:t>
      </w:r>
      <w:r w:rsidRPr="00E33330">
        <w:rPr>
          <w:lang w:val="fr-FR"/>
        </w:rPr>
        <w:tab/>
        <w:t>"25400100010266436587"</w:t>
      </w:r>
    </w:p>
    <w:p w14:paraId="46867689" w14:textId="77777777" w:rsidR="00F27C91" w:rsidRPr="00E33330" w:rsidRDefault="00F27C91" w:rsidP="00F27C91">
      <w:pPr>
        <w:pStyle w:val="B1"/>
      </w:pPr>
      <w:r w:rsidRPr="00E33330">
        <w:t>d)</w:t>
      </w:r>
      <w:r w:rsidRPr="00E33330">
        <w:tab/>
        <w:t xml:space="preserve">After receipt of the REGISTRATION COMPLETE during registration from the UE, the NG-SS sends </w:t>
      </w:r>
      <w:r w:rsidRPr="00E33330">
        <w:rPr>
          <w:i/>
        </w:rPr>
        <w:t>RRCRelease</w:t>
      </w:r>
      <w:r w:rsidRPr="00E33330">
        <w:t>.</w:t>
      </w:r>
    </w:p>
    <w:p w14:paraId="2F7E3100" w14:textId="77777777" w:rsidR="00F27C91" w:rsidRPr="00E33330" w:rsidRDefault="00F27C91" w:rsidP="00F27C91">
      <w:pPr>
        <w:pStyle w:val="B1"/>
      </w:pPr>
      <w:r w:rsidRPr="00E33330">
        <w:t>e)</w:t>
      </w:r>
      <w:r w:rsidRPr="00E33330">
        <w:tab/>
        <w:t>The UE is soft powered down.</w:t>
      </w:r>
    </w:p>
    <w:p w14:paraId="172A8E91" w14:textId="685D3219" w:rsidR="00F27C91" w:rsidRPr="00E33330" w:rsidRDefault="00F27C91" w:rsidP="00F27C91">
      <w:pPr>
        <w:pStyle w:val="Heading4"/>
      </w:pPr>
      <w:r w:rsidRPr="00E33330">
        <w:t>7.3.</w:t>
      </w:r>
      <w:r>
        <w:t>10</w:t>
      </w:r>
      <w:r w:rsidRPr="00E33330">
        <w:t>.5</w:t>
      </w:r>
      <w:r w:rsidRPr="00E33330">
        <w:tab/>
        <w:t>Acceptance criteria</w:t>
      </w:r>
    </w:p>
    <w:p w14:paraId="56AC01AE" w14:textId="77777777" w:rsidR="00F27C91" w:rsidRPr="00E33330" w:rsidRDefault="00F27C91" w:rsidP="00F27C91">
      <w:pPr>
        <w:pStyle w:val="B1"/>
        <w:keepNext/>
        <w:keepLines/>
      </w:pPr>
      <w:r w:rsidRPr="00E33330">
        <w:t xml:space="preserve">1.) After step a) the UE shall send a </w:t>
      </w:r>
      <w:r w:rsidRPr="00E33330">
        <w:rPr>
          <w:i/>
        </w:rPr>
        <w:t>RRCRequest</w:t>
      </w:r>
      <w:r w:rsidRPr="00E33330">
        <w:t xml:space="preserve"> on the NG-RAN-cell related to the BCCH transmitting MCC/MNC 254/001</w:t>
      </w:r>
      <w:r>
        <w:t xml:space="preserve"> </w:t>
      </w:r>
      <w:r w:rsidRPr="00E33330">
        <w:t>to the NG-SS.</w:t>
      </w:r>
    </w:p>
    <w:p w14:paraId="1FC9421C" w14:textId="77777777" w:rsidR="00F27C91" w:rsidRPr="00E33330" w:rsidRDefault="00F27C91" w:rsidP="00F27C91">
      <w:pPr>
        <w:pStyle w:val="B1"/>
      </w:pPr>
      <w:r w:rsidRPr="00E33330">
        <w:t>2)</w:t>
      </w:r>
      <w:r w:rsidRPr="00E33330">
        <w:tab/>
        <w:t>After step b) the terminal shall send REGISTRATION REQUEST to the NG-SS.</w:t>
      </w:r>
    </w:p>
    <w:p w14:paraId="06F9F41B" w14:textId="77777777" w:rsidR="00F27C91" w:rsidRPr="00E33330" w:rsidRDefault="00F27C91" w:rsidP="00F27C91">
      <w:pPr>
        <w:pStyle w:val="B1"/>
      </w:pPr>
      <w:r w:rsidRPr="00E33330">
        <w:t>3)</w:t>
      </w:r>
      <w:r w:rsidRPr="00E33330">
        <w:tab/>
        <w:t>After step c) the terminal shall respond with REGISTRATION COMPLETE during registration.</w:t>
      </w:r>
    </w:p>
    <w:p w14:paraId="3E1671AC" w14:textId="77777777" w:rsidR="00F27C91" w:rsidRPr="00E33330" w:rsidRDefault="00F27C91" w:rsidP="00F27C91">
      <w:pPr>
        <w:pStyle w:val="B1"/>
      </w:pPr>
      <w:r w:rsidRPr="00E33330">
        <w:t>4)</w:t>
      </w:r>
      <w:r w:rsidRPr="00E33330">
        <w:tab/>
        <w:t>After step e) the USIM shall contain the following values:</w:t>
      </w:r>
    </w:p>
    <w:p w14:paraId="7E13A05B" w14:textId="77777777" w:rsidR="00F27C91" w:rsidRPr="00E33330" w:rsidRDefault="00F27C91" w:rsidP="00F27C91">
      <w:pPr>
        <w:keepNext/>
        <w:keepLines/>
        <w:rPr>
          <w:b/>
        </w:rPr>
      </w:pPr>
      <w:r w:rsidRPr="00AA7721">
        <w:rPr>
          <w:b/>
        </w:rPr>
        <w:lastRenderedPageBreak/>
        <w:t>EF</w:t>
      </w:r>
      <w:r w:rsidRPr="00AA7721">
        <w:rPr>
          <w:rFonts w:ascii="Arial" w:hAnsi="Arial"/>
          <w:b/>
          <w:sz w:val="24"/>
          <w:vertAlign w:val="subscript"/>
        </w:rPr>
        <w:t>5GS3GPPLOCI</w:t>
      </w:r>
      <w:r w:rsidRPr="00E33330">
        <w:rPr>
          <w:b/>
        </w:rPr>
        <w:t xml:space="preserve"> (5GS 3GPP location information)</w:t>
      </w:r>
    </w:p>
    <w:p w14:paraId="51FBD132" w14:textId="77777777" w:rsidR="00F27C91" w:rsidRPr="00E33330" w:rsidRDefault="00F27C91" w:rsidP="00F27C91">
      <w:pPr>
        <w:pStyle w:val="EW"/>
        <w:tabs>
          <w:tab w:val="left" w:pos="2835"/>
        </w:tabs>
        <w:rPr>
          <w:lang w:val="it-IT"/>
        </w:rPr>
      </w:pPr>
      <w:r w:rsidRPr="00E33330">
        <w:rPr>
          <w:lang w:val="it-IT"/>
        </w:rPr>
        <w:t>Logically:</w:t>
      </w:r>
      <w:r w:rsidRPr="00E33330">
        <w:rPr>
          <w:lang w:val="it-IT"/>
        </w:rPr>
        <w:tab/>
        <w:t>5G-GUTI:</w:t>
      </w:r>
      <w:r w:rsidRPr="00E33330">
        <w:rPr>
          <w:lang w:val="it-IT"/>
        </w:rPr>
        <w:tab/>
      </w:r>
      <w:r w:rsidRPr="00E33330">
        <w:t>25400100010266436587</w:t>
      </w:r>
    </w:p>
    <w:p w14:paraId="44955B08" w14:textId="77777777" w:rsidR="00F27C91" w:rsidRPr="00E33330" w:rsidRDefault="00F27C91" w:rsidP="00F27C91">
      <w:pPr>
        <w:pStyle w:val="EW"/>
        <w:tabs>
          <w:tab w:val="left" w:pos="2835"/>
        </w:tabs>
      </w:pPr>
      <w:r w:rsidRPr="00E33330">
        <w:rPr>
          <w:lang w:val="it-IT"/>
        </w:rPr>
        <w:tab/>
        <w:t>Last visited registered TAI in 5GS for 3GPP access:</w:t>
      </w:r>
      <w:r w:rsidRPr="00E33330">
        <w:rPr>
          <w:lang w:val="it-IT"/>
        </w:rPr>
        <w:tab/>
      </w:r>
      <w:r w:rsidRPr="00E33330">
        <w:t>254/001/000001</w:t>
      </w:r>
    </w:p>
    <w:p w14:paraId="30D22304" w14:textId="77777777" w:rsidR="00F27C91" w:rsidRPr="00E33330" w:rsidRDefault="00F27C91" w:rsidP="00F27C91">
      <w:pPr>
        <w:pStyle w:val="EW"/>
        <w:tabs>
          <w:tab w:val="left" w:pos="2835"/>
        </w:tabs>
        <w:rPr>
          <w:lang w:val="it-IT"/>
        </w:rPr>
      </w:pPr>
      <w:r w:rsidRPr="00E33330">
        <w:rPr>
          <w:lang w:val="it-IT"/>
        </w:rPr>
        <w:tab/>
        <w:t>5GS update status for 3GPP access:</w:t>
      </w:r>
      <w:r w:rsidRPr="00E33330">
        <w:rPr>
          <w:lang w:val="it-IT"/>
        </w:rPr>
        <w:tab/>
        <w:t>5U1 UPDATED</w:t>
      </w:r>
    </w:p>
    <w:p w14:paraId="08961385" w14:textId="77777777" w:rsidR="00F27C91" w:rsidRPr="00E33330" w:rsidRDefault="00F27C91" w:rsidP="00F27C91">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27C91" w:rsidRPr="00E33330" w14:paraId="37703F9E" w14:textId="77777777" w:rsidTr="00C8554F">
        <w:tc>
          <w:tcPr>
            <w:tcW w:w="959" w:type="dxa"/>
          </w:tcPr>
          <w:p w14:paraId="0077783D" w14:textId="77777777" w:rsidR="00F27C91" w:rsidRPr="00E33330" w:rsidRDefault="00F27C91" w:rsidP="00C8554F">
            <w:pPr>
              <w:keepNext/>
              <w:keepLines/>
              <w:spacing w:after="0"/>
              <w:rPr>
                <w:rFonts w:ascii="Arial" w:hAnsi="Arial"/>
                <w:sz w:val="18"/>
              </w:rPr>
            </w:pPr>
            <w:r w:rsidRPr="00E33330">
              <w:rPr>
                <w:rFonts w:ascii="Arial" w:hAnsi="Arial"/>
                <w:sz w:val="18"/>
              </w:rPr>
              <w:t>Coding:</w:t>
            </w:r>
          </w:p>
        </w:tc>
        <w:tc>
          <w:tcPr>
            <w:tcW w:w="717" w:type="dxa"/>
          </w:tcPr>
          <w:p w14:paraId="024C6201" w14:textId="77777777" w:rsidR="00F27C91" w:rsidRPr="00E33330" w:rsidRDefault="00F27C91" w:rsidP="00C8554F">
            <w:pPr>
              <w:keepNext/>
              <w:keepLines/>
              <w:spacing w:after="0"/>
              <w:rPr>
                <w:rFonts w:ascii="Arial" w:hAnsi="Arial"/>
                <w:b/>
                <w:sz w:val="18"/>
              </w:rPr>
            </w:pPr>
            <w:r w:rsidRPr="00E33330">
              <w:rPr>
                <w:rFonts w:ascii="Arial" w:hAnsi="Arial"/>
                <w:b/>
                <w:sz w:val="18"/>
              </w:rPr>
              <w:t>B1</w:t>
            </w:r>
          </w:p>
        </w:tc>
        <w:tc>
          <w:tcPr>
            <w:tcW w:w="717" w:type="dxa"/>
          </w:tcPr>
          <w:p w14:paraId="4758696D" w14:textId="77777777" w:rsidR="00F27C91" w:rsidRPr="00E33330" w:rsidRDefault="00F27C91" w:rsidP="00C8554F">
            <w:pPr>
              <w:keepNext/>
              <w:keepLines/>
              <w:spacing w:after="0"/>
              <w:rPr>
                <w:rFonts w:ascii="Arial" w:hAnsi="Arial"/>
                <w:b/>
                <w:sz w:val="18"/>
              </w:rPr>
            </w:pPr>
            <w:r w:rsidRPr="00E33330">
              <w:rPr>
                <w:rFonts w:ascii="Arial" w:hAnsi="Arial"/>
                <w:b/>
                <w:sz w:val="18"/>
              </w:rPr>
              <w:t>B2</w:t>
            </w:r>
          </w:p>
        </w:tc>
        <w:tc>
          <w:tcPr>
            <w:tcW w:w="717" w:type="dxa"/>
          </w:tcPr>
          <w:p w14:paraId="25D14E41" w14:textId="77777777" w:rsidR="00F27C91" w:rsidRPr="00E33330" w:rsidRDefault="00F27C91" w:rsidP="00C8554F">
            <w:pPr>
              <w:keepNext/>
              <w:keepLines/>
              <w:spacing w:after="0"/>
              <w:rPr>
                <w:rFonts w:ascii="Arial" w:hAnsi="Arial"/>
                <w:b/>
                <w:sz w:val="18"/>
              </w:rPr>
            </w:pPr>
            <w:r w:rsidRPr="00E33330">
              <w:rPr>
                <w:rFonts w:ascii="Arial" w:hAnsi="Arial"/>
                <w:b/>
                <w:sz w:val="18"/>
              </w:rPr>
              <w:t>B3</w:t>
            </w:r>
          </w:p>
        </w:tc>
        <w:tc>
          <w:tcPr>
            <w:tcW w:w="717" w:type="dxa"/>
          </w:tcPr>
          <w:p w14:paraId="69B3E210" w14:textId="77777777" w:rsidR="00F27C91" w:rsidRPr="00E33330" w:rsidRDefault="00F27C91" w:rsidP="00C8554F">
            <w:pPr>
              <w:keepNext/>
              <w:keepLines/>
              <w:spacing w:after="0"/>
              <w:rPr>
                <w:rFonts w:ascii="Arial" w:hAnsi="Arial"/>
                <w:b/>
                <w:sz w:val="18"/>
              </w:rPr>
            </w:pPr>
            <w:r w:rsidRPr="00E33330">
              <w:rPr>
                <w:rFonts w:ascii="Arial" w:hAnsi="Arial"/>
                <w:b/>
                <w:sz w:val="18"/>
              </w:rPr>
              <w:t>B4</w:t>
            </w:r>
          </w:p>
        </w:tc>
        <w:tc>
          <w:tcPr>
            <w:tcW w:w="717" w:type="dxa"/>
          </w:tcPr>
          <w:p w14:paraId="34F46079" w14:textId="77777777" w:rsidR="00F27C91" w:rsidRPr="00E33330" w:rsidRDefault="00F27C91" w:rsidP="00C8554F">
            <w:pPr>
              <w:keepNext/>
              <w:keepLines/>
              <w:spacing w:after="0"/>
              <w:rPr>
                <w:rFonts w:ascii="Arial" w:hAnsi="Arial"/>
                <w:b/>
                <w:sz w:val="18"/>
              </w:rPr>
            </w:pPr>
            <w:r w:rsidRPr="00E33330">
              <w:rPr>
                <w:rFonts w:ascii="Arial" w:hAnsi="Arial"/>
                <w:b/>
                <w:sz w:val="18"/>
              </w:rPr>
              <w:t>B5</w:t>
            </w:r>
          </w:p>
        </w:tc>
        <w:tc>
          <w:tcPr>
            <w:tcW w:w="717" w:type="dxa"/>
          </w:tcPr>
          <w:p w14:paraId="1E25C193" w14:textId="77777777" w:rsidR="00F27C91" w:rsidRPr="00E33330" w:rsidRDefault="00F27C91" w:rsidP="00C8554F">
            <w:pPr>
              <w:keepNext/>
              <w:keepLines/>
              <w:spacing w:after="0"/>
              <w:rPr>
                <w:rFonts w:ascii="Arial" w:hAnsi="Arial"/>
                <w:b/>
                <w:sz w:val="18"/>
              </w:rPr>
            </w:pPr>
            <w:r w:rsidRPr="00E33330">
              <w:rPr>
                <w:rFonts w:ascii="Arial" w:hAnsi="Arial"/>
                <w:b/>
                <w:sz w:val="18"/>
              </w:rPr>
              <w:t>B6</w:t>
            </w:r>
          </w:p>
        </w:tc>
        <w:tc>
          <w:tcPr>
            <w:tcW w:w="717" w:type="dxa"/>
          </w:tcPr>
          <w:p w14:paraId="297FE00C" w14:textId="77777777" w:rsidR="00F27C91" w:rsidRPr="00E33330" w:rsidRDefault="00F27C91" w:rsidP="00C8554F">
            <w:pPr>
              <w:keepNext/>
              <w:keepLines/>
              <w:spacing w:after="0"/>
              <w:rPr>
                <w:rFonts w:ascii="Arial" w:hAnsi="Arial"/>
                <w:b/>
                <w:sz w:val="18"/>
              </w:rPr>
            </w:pPr>
            <w:r w:rsidRPr="00E33330">
              <w:rPr>
                <w:rFonts w:ascii="Arial" w:hAnsi="Arial"/>
                <w:b/>
                <w:sz w:val="18"/>
              </w:rPr>
              <w:t>B7</w:t>
            </w:r>
          </w:p>
        </w:tc>
        <w:tc>
          <w:tcPr>
            <w:tcW w:w="717" w:type="dxa"/>
          </w:tcPr>
          <w:p w14:paraId="29C2F651" w14:textId="77777777" w:rsidR="00F27C91" w:rsidRPr="00E33330" w:rsidRDefault="00F27C91" w:rsidP="00C8554F">
            <w:pPr>
              <w:keepNext/>
              <w:keepLines/>
              <w:spacing w:after="0"/>
              <w:rPr>
                <w:rFonts w:ascii="Arial" w:hAnsi="Arial"/>
                <w:b/>
                <w:sz w:val="18"/>
              </w:rPr>
            </w:pPr>
            <w:r w:rsidRPr="00E33330">
              <w:rPr>
                <w:rFonts w:ascii="Arial" w:hAnsi="Arial"/>
                <w:b/>
                <w:sz w:val="18"/>
              </w:rPr>
              <w:t>B8</w:t>
            </w:r>
          </w:p>
        </w:tc>
      </w:tr>
      <w:tr w:rsidR="00F27C91" w:rsidRPr="00E33330" w14:paraId="1257D1D5" w14:textId="77777777" w:rsidTr="00C8554F">
        <w:tc>
          <w:tcPr>
            <w:tcW w:w="959" w:type="dxa"/>
            <w:tcBorders>
              <w:bottom w:val="single" w:sz="4" w:space="0" w:color="auto"/>
            </w:tcBorders>
          </w:tcPr>
          <w:p w14:paraId="68456118" w14:textId="77777777" w:rsidR="00F27C91" w:rsidRPr="00E33330" w:rsidRDefault="00F27C91" w:rsidP="00C8554F">
            <w:pPr>
              <w:keepNext/>
              <w:keepLines/>
              <w:spacing w:after="0"/>
              <w:rPr>
                <w:rFonts w:ascii="Arial" w:hAnsi="Arial"/>
                <w:sz w:val="18"/>
              </w:rPr>
            </w:pPr>
            <w:r w:rsidRPr="00E33330">
              <w:rPr>
                <w:rFonts w:ascii="Arial" w:hAnsi="Arial"/>
                <w:sz w:val="18"/>
              </w:rPr>
              <w:t>Hex</w:t>
            </w:r>
          </w:p>
        </w:tc>
        <w:tc>
          <w:tcPr>
            <w:tcW w:w="717" w:type="dxa"/>
          </w:tcPr>
          <w:p w14:paraId="48AAC79C" w14:textId="77777777" w:rsidR="00F27C91" w:rsidRPr="00E33330" w:rsidRDefault="00F27C91" w:rsidP="00C8554F">
            <w:pPr>
              <w:keepNext/>
              <w:keepLines/>
              <w:spacing w:after="0"/>
              <w:rPr>
                <w:rFonts w:ascii="Arial" w:hAnsi="Arial"/>
                <w:sz w:val="18"/>
              </w:rPr>
            </w:pPr>
            <w:r w:rsidRPr="00E33330">
              <w:rPr>
                <w:rFonts w:ascii="Arial" w:hAnsi="Arial"/>
                <w:sz w:val="18"/>
              </w:rPr>
              <w:t>00</w:t>
            </w:r>
          </w:p>
        </w:tc>
        <w:tc>
          <w:tcPr>
            <w:tcW w:w="717" w:type="dxa"/>
          </w:tcPr>
          <w:p w14:paraId="5AB8891B" w14:textId="77777777" w:rsidR="00F27C91" w:rsidRPr="00E33330" w:rsidRDefault="00F27C91" w:rsidP="00C8554F">
            <w:pPr>
              <w:keepNext/>
              <w:keepLines/>
              <w:spacing w:after="0"/>
              <w:rPr>
                <w:rFonts w:ascii="Arial" w:hAnsi="Arial"/>
                <w:sz w:val="18"/>
              </w:rPr>
            </w:pPr>
            <w:r w:rsidRPr="00E33330">
              <w:rPr>
                <w:rFonts w:ascii="Arial" w:hAnsi="Arial"/>
                <w:sz w:val="18"/>
              </w:rPr>
              <w:t xml:space="preserve">0B </w:t>
            </w:r>
          </w:p>
        </w:tc>
        <w:tc>
          <w:tcPr>
            <w:tcW w:w="717" w:type="dxa"/>
          </w:tcPr>
          <w:p w14:paraId="7470BE0D" w14:textId="77777777" w:rsidR="00F27C91" w:rsidRPr="00E33330" w:rsidRDefault="00F27C91" w:rsidP="00C8554F">
            <w:pPr>
              <w:keepNext/>
              <w:keepLines/>
              <w:spacing w:after="0"/>
              <w:rPr>
                <w:rFonts w:ascii="Arial" w:hAnsi="Arial"/>
                <w:sz w:val="18"/>
              </w:rPr>
            </w:pPr>
            <w:r w:rsidRPr="00E33330">
              <w:rPr>
                <w:rFonts w:ascii="Arial" w:hAnsi="Arial"/>
                <w:sz w:val="18"/>
              </w:rPr>
              <w:t>F2</w:t>
            </w:r>
          </w:p>
        </w:tc>
        <w:tc>
          <w:tcPr>
            <w:tcW w:w="717" w:type="dxa"/>
          </w:tcPr>
          <w:p w14:paraId="2437F27C" w14:textId="77777777" w:rsidR="00F27C91" w:rsidRPr="00E33330" w:rsidRDefault="00F27C91" w:rsidP="00C8554F">
            <w:pPr>
              <w:keepNext/>
              <w:keepLines/>
              <w:spacing w:after="0"/>
              <w:rPr>
                <w:rFonts w:ascii="Arial" w:hAnsi="Arial"/>
                <w:sz w:val="18"/>
              </w:rPr>
            </w:pPr>
            <w:r w:rsidRPr="00E33330">
              <w:rPr>
                <w:rFonts w:ascii="Arial" w:hAnsi="Arial"/>
                <w:sz w:val="18"/>
              </w:rPr>
              <w:t>52</w:t>
            </w:r>
          </w:p>
        </w:tc>
        <w:tc>
          <w:tcPr>
            <w:tcW w:w="717" w:type="dxa"/>
          </w:tcPr>
          <w:p w14:paraId="115E38F8" w14:textId="77777777" w:rsidR="00F27C91" w:rsidRPr="00E33330" w:rsidRDefault="00F27C91" w:rsidP="00C8554F">
            <w:pPr>
              <w:keepNext/>
              <w:keepLines/>
              <w:spacing w:after="0"/>
              <w:rPr>
                <w:rFonts w:ascii="Arial" w:hAnsi="Arial"/>
                <w:sz w:val="18"/>
              </w:rPr>
            </w:pPr>
            <w:r w:rsidRPr="00E33330">
              <w:rPr>
                <w:rFonts w:ascii="Arial" w:hAnsi="Arial"/>
                <w:sz w:val="18"/>
              </w:rPr>
              <w:t>14</w:t>
            </w:r>
          </w:p>
        </w:tc>
        <w:tc>
          <w:tcPr>
            <w:tcW w:w="717" w:type="dxa"/>
          </w:tcPr>
          <w:p w14:paraId="66BC453A" w14:textId="77777777" w:rsidR="00F27C91" w:rsidRPr="00E33330" w:rsidRDefault="00F27C91" w:rsidP="00C8554F">
            <w:pPr>
              <w:keepNext/>
              <w:keepLines/>
              <w:spacing w:after="0"/>
              <w:rPr>
                <w:rFonts w:ascii="Arial" w:hAnsi="Arial"/>
                <w:sz w:val="18"/>
              </w:rPr>
            </w:pPr>
            <w:r w:rsidRPr="00E33330">
              <w:rPr>
                <w:rFonts w:ascii="Arial" w:hAnsi="Arial"/>
                <w:sz w:val="18"/>
              </w:rPr>
              <w:t>00</w:t>
            </w:r>
          </w:p>
        </w:tc>
        <w:tc>
          <w:tcPr>
            <w:tcW w:w="717" w:type="dxa"/>
          </w:tcPr>
          <w:p w14:paraId="5FB8B8AE" w14:textId="77777777" w:rsidR="00F27C91" w:rsidRPr="00E33330" w:rsidRDefault="00F27C91" w:rsidP="00C8554F">
            <w:pPr>
              <w:keepNext/>
              <w:keepLines/>
              <w:spacing w:after="0"/>
              <w:rPr>
                <w:rFonts w:ascii="Arial" w:hAnsi="Arial"/>
                <w:sz w:val="18"/>
              </w:rPr>
            </w:pPr>
            <w:r w:rsidRPr="00E33330">
              <w:rPr>
                <w:rFonts w:ascii="Arial" w:hAnsi="Arial"/>
                <w:sz w:val="18"/>
              </w:rPr>
              <w:t>00</w:t>
            </w:r>
          </w:p>
        </w:tc>
        <w:tc>
          <w:tcPr>
            <w:tcW w:w="717" w:type="dxa"/>
          </w:tcPr>
          <w:p w14:paraId="4C91D9A8" w14:textId="77777777" w:rsidR="00F27C91" w:rsidRPr="00E33330" w:rsidRDefault="00F27C91" w:rsidP="00C8554F">
            <w:pPr>
              <w:keepNext/>
              <w:keepLines/>
              <w:spacing w:after="0"/>
              <w:rPr>
                <w:rFonts w:ascii="Arial" w:hAnsi="Arial"/>
                <w:sz w:val="18"/>
              </w:rPr>
            </w:pPr>
            <w:r w:rsidRPr="00E33330">
              <w:rPr>
                <w:rFonts w:ascii="Arial" w:hAnsi="Arial"/>
                <w:sz w:val="18"/>
              </w:rPr>
              <w:t>01</w:t>
            </w:r>
          </w:p>
        </w:tc>
      </w:tr>
      <w:tr w:rsidR="00F27C91" w:rsidRPr="00E33330" w14:paraId="38E88F7B" w14:textId="77777777" w:rsidTr="00C8554F">
        <w:tc>
          <w:tcPr>
            <w:tcW w:w="959" w:type="dxa"/>
            <w:tcBorders>
              <w:left w:val="nil"/>
              <w:bottom w:val="nil"/>
            </w:tcBorders>
          </w:tcPr>
          <w:p w14:paraId="4E199D03" w14:textId="77777777" w:rsidR="00F27C91" w:rsidRPr="00E33330" w:rsidRDefault="00F27C91" w:rsidP="00C8554F">
            <w:pPr>
              <w:keepNext/>
              <w:keepLines/>
              <w:spacing w:after="0"/>
              <w:rPr>
                <w:rFonts w:ascii="Arial" w:hAnsi="Arial"/>
                <w:sz w:val="18"/>
              </w:rPr>
            </w:pPr>
          </w:p>
        </w:tc>
        <w:tc>
          <w:tcPr>
            <w:tcW w:w="717" w:type="dxa"/>
          </w:tcPr>
          <w:p w14:paraId="47A9649D" w14:textId="77777777" w:rsidR="00F27C91" w:rsidRPr="00E33330" w:rsidRDefault="00F27C91" w:rsidP="00C8554F">
            <w:pPr>
              <w:keepNext/>
              <w:keepLines/>
              <w:spacing w:after="0"/>
              <w:rPr>
                <w:rFonts w:ascii="Arial" w:hAnsi="Arial"/>
                <w:sz w:val="18"/>
              </w:rPr>
            </w:pPr>
            <w:r w:rsidRPr="00E33330">
              <w:rPr>
                <w:rFonts w:ascii="Arial" w:hAnsi="Arial"/>
                <w:b/>
                <w:sz w:val="18"/>
              </w:rPr>
              <w:t>B9</w:t>
            </w:r>
          </w:p>
        </w:tc>
        <w:tc>
          <w:tcPr>
            <w:tcW w:w="717" w:type="dxa"/>
          </w:tcPr>
          <w:p w14:paraId="4885C3C9" w14:textId="77777777" w:rsidR="00F27C91" w:rsidRPr="00E33330" w:rsidRDefault="00F27C91" w:rsidP="00C8554F">
            <w:pPr>
              <w:keepNext/>
              <w:keepLines/>
              <w:spacing w:after="0"/>
              <w:rPr>
                <w:rFonts w:ascii="Arial" w:hAnsi="Arial"/>
                <w:sz w:val="18"/>
              </w:rPr>
            </w:pPr>
            <w:r w:rsidRPr="00E33330">
              <w:rPr>
                <w:rFonts w:ascii="Arial" w:hAnsi="Arial"/>
                <w:b/>
                <w:sz w:val="18"/>
              </w:rPr>
              <w:t>B10</w:t>
            </w:r>
          </w:p>
        </w:tc>
        <w:tc>
          <w:tcPr>
            <w:tcW w:w="717" w:type="dxa"/>
          </w:tcPr>
          <w:p w14:paraId="4EB4CD4F" w14:textId="77777777" w:rsidR="00F27C91" w:rsidRPr="00E33330" w:rsidRDefault="00F27C91" w:rsidP="00C8554F">
            <w:pPr>
              <w:keepNext/>
              <w:keepLines/>
              <w:spacing w:after="0"/>
              <w:rPr>
                <w:rFonts w:ascii="Arial" w:hAnsi="Arial"/>
                <w:sz w:val="18"/>
              </w:rPr>
            </w:pPr>
            <w:r w:rsidRPr="00E33330">
              <w:rPr>
                <w:rFonts w:ascii="Arial" w:hAnsi="Arial"/>
                <w:b/>
                <w:sz w:val="18"/>
              </w:rPr>
              <w:t>B11</w:t>
            </w:r>
          </w:p>
        </w:tc>
        <w:tc>
          <w:tcPr>
            <w:tcW w:w="717" w:type="dxa"/>
          </w:tcPr>
          <w:p w14:paraId="093540FF" w14:textId="77777777" w:rsidR="00F27C91" w:rsidRPr="00E33330" w:rsidRDefault="00F27C91" w:rsidP="00C8554F">
            <w:pPr>
              <w:keepNext/>
              <w:keepLines/>
              <w:spacing w:after="0"/>
              <w:rPr>
                <w:rFonts w:ascii="Arial" w:hAnsi="Arial"/>
                <w:sz w:val="18"/>
              </w:rPr>
            </w:pPr>
            <w:r w:rsidRPr="00E33330">
              <w:rPr>
                <w:rFonts w:ascii="Arial" w:hAnsi="Arial"/>
                <w:b/>
                <w:sz w:val="18"/>
              </w:rPr>
              <w:t>B12</w:t>
            </w:r>
          </w:p>
        </w:tc>
        <w:tc>
          <w:tcPr>
            <w:tcW w:w="717" w:type="dxa"/>
          </w:tcPr>
          <w:p w14:paraId="5B0B1C53" w14:textId="77777777" w:rsidR="00F27C91" w:rsidRPr="00E33330" w:rsidRDefault="00F27C91" w:rsidP="00C8554F">
            <w:pPr>
              <w:keepNext/>
              <w:keepLines/>
              <w:spacing w:after="0"/>
              <w:rPr>
                <w:rFonts w:ascii="Arial" w:hAnsi="Arial"/>
                <w:sz w:val="18"/>
              </w:rPr>
            </w:pPr>
            <w:r w:rsidRPr="00E33330">
              <w:rPr>
                <w:rFonts w:ascii="Arial" w:hAnsi="Arial"/>
                <w:b/>
                <w:sz w:val="18"/>
              </w:rPr>
              <w:t>B13</w:t>
            </w:r>
          </w:p>
        </w:tc>
        <w:tc>
          <w:tcPr>
            <w:tcW w:w="717" w:type="dxa"/>
          </w:tcPr>
          <w:p w14:paraId="544A8401" w14:textId="77777777" w:rsidR="00F27C91" w:rsidRPr="00E33330" w:rsidRDefault="00F27C91" w:rsidP="00C8554F">
            <w:pPr>
              <w:keepNext/>
              <w:keepLines/>
              <w:spacing w:after="0"/>
              <w:rPr>
                <w:rFonts w:ascii="Arial" w:hAnsi="Arial"/>
                <w:sz w:val="18"/>
              </w:rPr>
            </w:pPr>
            <w:r w:rsidRPr="00E33330">
              <w:rPr>
                <w:rFonts w:ascii="Arial" w:hAnsi="Arial"/>
                <w:b/>
                <w:sz w:val="18"/>
              </w:rPr>
              <w:t>B14</w:t>
            </w:r>
          </w:p>
        </w:tc>
        <w:tc>
          <w:tcPr>
            <w:tcW w:w="717" w:type="dxa"/>
          </w:tcPr>
          <w:p w14:paraId="49B6EAC3" w14:textId="77777777" w:rsidR="00F27C91" w:rsidRPr="00E33330" w:rsidRDefault="00F27C91" w:rsidP="00C8554F">
            <w:pPr>
              <w:keepNext/>
              <w:keepLines/>
              <w:spacing w:after="0"/>
              <w:rPr>
                <w:rFonts w:ascii="Arial" w:hAnsi="Arial"/>
                <w:sz w:val="18"/>
              </w:rPr>
            </w:pPr>
            <w:r w:rsidRPr="00E33330">
              <w:rPr>
                <w:rFonts w:ascii="Arial" w:hAnsi="Arial"/>
                <w:b/>
                <w:sz w:val="18"/>
              </w:rPr>
              <w:t>B15</w:t>
            </w:r>
          </w:p>
        </w:tc>
        <w:tc>
          <w:tcPr>
            <w:tcW w:w="717" w:type="dxa"/>
          </w:tcPr>
          <w:p w14:paraId="095910DC" w14:textId="77777777" w:rsidR="00F27C91" w:rsidRPr="00E33330" w:rsidRDefault="00F27C91" w:rsidP="00C8554F">
            <w:pPr>
              <w:keepNext/>
              <w:keepLines/>
              <w:spacing w:after="0"/>
              <w:rPr>
                <w:rFonts w:ascii="Arial" w:hAnsi="Arial"/>
                <w:sz w:val="18"/>
              </w:rPr>
            </w:pPr>
            <w:r w:rsidRPr="00E33330">
              <w:rPr>
                <w:rFonts w:ascii="Arial" w:hAnsi="Arial"/>
                <w:b/>
                <w:sz w:val="18"/>
              </w:rPr>
              <w:t>B16</w:t>
            </w:r>
          </w:p>
        </w:tc>
      </w:tr>
      <w:tr w:rsidR="00F27C91" w:rsidRPr="00E33330" w14:paraId="1970E752" w14:textId="77777777" w:rsidTr="00C8554F">
        <w:tc>
          <w:tcPr>
            <w:tcW w:w="959" w:type="dxa"/>
            <w:tcBorders>
              <w:top w:val="nil"/>
              <w:left w:val="nil"/>
              <w:bottom w:val="nil"/>
            </w:tcBorders>
          </w:tcPr>
          <w:p w14:paraId="4CD52711" w14:textId="77777777" w:rsidR="00F27C91" w:rsidRPr="00E33330" w:rsidRDefault="00F27C91" w:rsidP="00C8554F">
            <w:pPr>
              <w:keepNext/>
              <w:keepLines/>
              <w:spacing w:after="0"/>
              <w:rPr>
                <w:rFonts w:ascii="Arial" w:hAnsi="Arial"/>
                <w:sz w:val="18"/>
              </w:rPr>
            </w:pPr>
          </w:p>
        </w:tc>
        <w:tc>
          <w:tcPr>
            <w:tcW w:w="717" w:type="dxa"/>
          </w:tcPr>
          <w:p w14:paraId="284898A9" w14:textId="77777777" w:rsidR="00F27C91" w:rsidRPr="00E33330" w:rsidRDefault="00F27C91" w:rsidP="00C8554F">
            <w:pPr>
              <w:keepNext/>
              <w:keepLines/>
              <w:spacing w:after="0"/>
              <w:rPr>
                <w:rFonts w:ascii="Arial" w:hAnsi="Arial"/>
                <w:sz w:val="18"/>
              </w:rPr>
            </w:pPr>
            <w:r w:rsidRPr="00E33330">
              <w:rPr>
                <w:rFonts w:ascii="Arial" w:hAnsi="Arial"/>
                <w:sz w:val="18"/>
              </w:rPr>
              <w:t>02</w:t>
            </w:r>
          </w:p>
        </w:tc>
        <w:tc>
          <w:tcPr>
            <w:tcW w:w="717" w:type="dxa"/>
          </w:tcPr>
          <w:p w14:paraId="04154AF0" w14:textId="77777777" w:rsidR="00F27C91" w:rsidRPr="00E33330" w:rsidRDefault="00F27C91" w:rsidP="00C8554F">
            <w:pPr>
              <w:keepNext/>
              <w:keepLines/>
              <w:spacing w:after="0"/>
              <w:rPr>
                <w:rFonts w:ascii="Arial" w:hAnsi="Arial"/>
                <w:sz w:val="18"/>
              </w:rPr>
            </w:pPr>
            <w:r w:rsidRPr="00E33330">
              <w:rPr>
                <w:rFonts w:ascii="Arial" w:hAnsi="Arial"/>
                <w:sz w:val="18"/>
              </w:rPr>
              <w:t>66</w:t>
            </w:r>
          </w:p>
        </w:tc>
        <w:tc>
          <w:tcPr>
            <w:tcW w:w="717" w:type="dxa"/>
          </w:tcPr>
          <w:p w14:paraId="3FE88DDD" w14:textId="77777777" w:rsidR="00F27C91" w:rsidRPr="00E33330" w:rsidRDefault="00F27C91" w:rsidP="00C8554F">
            <w:pPr>
              <w:keepNext/>
              <w:keepLines/>
              <w:spacing w:after="0"/>
              <w:rPr>
                <w:rFonts w:ascii="Arial" w:hAnsi="Arial"/>
                <w:sz w:val="18"/>
              </w:rPr>
            </w:pPr>
            <w:r w:rsidRPr="00E33330">
              <w:rPr>
                <w:rFonts w:ascii="Arial" w:hAnsi="Arial"/>
                <w:sz w:val="18"/>
              </w:rPr>
              <w:t>43</w:t>
            </w:r>
          </w:p>
        </w:tc>
        <w:tc>
          <w:tcPr>
            <w:tcW w:w="717" w:type="dxa"/>
          </w:tcPr>
          <w:p w14:paraId="5797255C" w14:textId="77777777" w:rsidR="00F27C91" w:rsidRPr="00E33330" w:rsidRDefault="00F27C91" w:rsidP="00C8554F">
            <w:pPr>
              <w:keepNext/>
              <w:keepLines/>
              <w:spacing w:after="0"/>
              <w:rPr>
                <w:rFonts w:ascii="Arial" w:hAnsi="Arial"/>
                <w:sz w:val="18"/>
              </w:rPr>
            </w:pPr>
            <w:r w:rsidRPr="00E33330">
              <w:rPr>
                <w:rFonts w:ascii="Arial" w:hAnsi="Arial"/>
                <w:sz w:val="18"/>
              </w:rPr>
              <w:t>65</w:t>
            </w:r>
          </w:p>
        </w:tc>
        <w:tc>
          <w:tcPr>
            <w:tcW w:w="717" w:type="dxa"/>
            <w:tcBorders>
              <w:bottom w:val="single" w:sz="4" w:space="0" w:color="auto"/>
            </w:tcBorders>
          </w:tcPr>
          <w:p w14:paraId="5C811E99" w14:textId="77777777" w:rsidR="00F27C91" w:rsidRPr="00E33330" w:rsidRDefault="00F27C91" w:rsidP="00C8554F">
            <w:pPr>
              <w:keepNext/>
              <w:keepLines/>
              <w:spacing w:after="0"/>
              <w:rPr>
                <w:rFonts w:ascii="Arial" w:hAnsi="Arial"/>
                <w:sz w:val="18"/>
              </w:rPr>
            </w:pPr>
            <w:r w:rsidRPr="00E33330">
              <w:rPr>
                <w:rFonts w:ascii="Arial" w:hAnsi="Arial"/>
                <w:sz w:val="18"/>
              </w:rPr>
              <w:t>87</w:t>
            </w:r>
          </w:p>
        </w:tc>
        <w:tc>
          <w:tcPr>
            <w:tcW w:w="717" w:type="dxa"/>
            <w:tcBorders>
              <w:bottom w:val="single" w:sz="4" w:space="0" w:color="auto"/>
            </w:tcBorders>
          </w:tcPr>
          <w:p w14:paraId="607FCE2A" w14:textId="77777777" w:rsidR="00F27C91" w:rsidRPr="00E33330" w:rsidRDefault="00F27C91" w:rsidP="00C8554F">
            <w:pPr>
              <w:keepNext/>
              <w:keepLines/>
              <w:spacing w:after="0"/>
              <w:rPr>
                <w:rFonts w:ascii="Arial" w:hAnsi="Arial"/>
                <w:sz w:val="18"/>
              </w:rPr>
            </w:pPr>
            <w:r w:rsidRPr="00E33330">
              <w:rPr>
                <w:rFonts w:ascii="Arial" w:hAnsi="Arial"/>
                <w:sz w:val="18"/>
              </w:rPr>
              <w:t>52</w:t>
            </w:r>
          </w:p>
        </w:tc>
        <w:tc>
          <w:tcPr>
            <w:tcW w:w="717" w:type="dxa"/>
            <w:tcBorders>
              <w:bottom w:val="single" w:sz="4" w:space="0" w:color="auto"/>
            </w:tcBorders>
          </w:tcPr>
          <w:p w14:paraId="22150165" w14:textId="77777777" w:rsidR="00F27C91" w:rsidRPr="00E33330" w:rsidRDefault="00F27C91" w:rsidP="00C8554F">
            <w:pPr>
              <w:keepNext/>
              <w:keepLines/>
              <w:spacing w:after="0"/>
              <w:rPr>
                <w:rFonts w:ascii="Arial" w:hAnsi="Arial"/>
                <w:sz w:val="18"/>
              </w:rPr>
            </w:pPr>
            <w:r w:rsidRPr="00E33330">
              <w:rPr>
                <w:rFonts w:ascii="Arial" w:hAnsi="Arial"/>
                <w:sz w:val="18"/>
              </w:rPr>
              <w:t>14</w:t>
            </w:r>
          </w:p>
        </w:tc>
        <w:tc>
          <w:tcPr>
            <w:tcW w:w="717" w:type="dxa"/>
            <w:tcBorders>
              <w:bottom w:val="single" w:sz="4" w:space="0" w:color="auto"/>
            </w:tcBorders>
          </w:tcPr>
          <w:p w14:paraId="1AE334E5" w14:textId="77777777" w:rsidR="00F27C91" w:rsidRPr="00E33330" w:rsidRDefault="00F27C91" w:rsidP="00C8554F">
            <w:pPr>
              <w:keepNext/>
              <w:keepLines/>
              <w:spacing w:after="0"/>
              <w:rPr>
                <w:rFonts w:ascii="Arial" w:hAnsi="Arial"/>
                <w:sz w:val="18"/>
              </w:rPr>
            </w:pPr>
            <w:r w:rsidRPr="00E33330">
              <w:rPr>
                <w:rFonts w:ascii="Arial" w:hAnsi="Arial"/>
                <w:sz w:val="18"/>
              </w:rPr>
              <w:t>00</w:t>
            </w:r>
          </w:p>
        </w:tc>
      </w:tr>
      <w:tr w:rsidR="00F27C91" w:rsidRPr="00E33330" w14:paraId="19B8C7DE" w14:textId="77777777" w:rsidTr="00C8554F">
        <w:tc>
          <w:tcPr>
            <w:tcW w:w="959" w:type="dxa"/>
            <w:tcBorders>
              <w:top w:val="nil"/>
              <w:left w:val="nil"/>
              <w:bottom w:val="nil"/>
            </w:tcBorders>
          </w:tcPr>
          <w:p w14:paraId="1B66FC20" w14:textId="77777777" w:rsidR="00F27C91" w:rsidRPr="00E33330" w:rsidRDefault="00F27C91" w:rsidP="00C8554F">
            <w:pPr>
              <w:keepNext/>
              <w:keepLines/>
              <w:spacing w:after="0"/>
              <w:rPr>
                <w:rFonts w:ascii="Arial" w:hAnsi="Arial"/>
                <w:sz w:val="18"/>
              </w:rPr>
            </w:pPr>
          </w:p>
        </w:tc>
        <w:tc>
          <w:tcPr>
            <w:tcW w:w="717" w:type="dxa"/>
          </w:tcPr>
          <w:p w14:paraId="58E3081A" w14:textId="77777777" w:rsidR="00F27C91" w:rsidRPr="00E33330" w:rsidRDefault="00F27C91" w:rsidP="00C8554F">
            <w:pPr>
              <w:keepNext/>
              <w:keepLines/>
              <w:spacing w:after="0"/>
              <w:rPr>
                <w:rFonts w:ascii="Arial" w:hAnsi="Arial"/>
                <w:sz w:val="18"/>
              </w:rPr>
            </w:pPr>
            <w:r w:rsidRPr="00E33330">
              <w:rPr>
                <w:rFonts w:ascii="Arial" w:hAnsi="Arial"/>
                <w:b/>
                <w:sz w:val="18"/>
              </w:rPr>
              <w:t>B17</w:t>
            </w:r>
          </w:p>
        </w:tc>
        <w:tc>
          <w:tcPr>
            <w:tcW w:w="717" w:type="dxa"/>
          </w:tcPr>
          <w:p w14:paraId="18BABB4B" w14:textId="77777777" w:rsidR="00F27C91" w:rsidRPr="00E33330" w:rsidRDefault="00F27C91" w:rsidP="00C8554F">
            <w:pPr>
              <w:keepNext/>
              <w:keepLines/>
              <w:spacing w:after="0"/>
              <w:rPr>
                <w:rFonts w:ascii="Arial" w:hAnsi="Arial"/>
                <w:sz w:val="18"/>
              </w:rPr>
            </w:pPr>
            <w:r w:rsidRPr="00E33330">
              <w:rPr>
                <w:rFonts w:ascii="Arial" w:hAnsi="Arial"/>
                <w:b/>
                <w:sz w:val="18"/>
              </w:rPr>
              <w:t>B18</w:t>
            </w:r>
          </w:p>
        </w:tc>
        <w:tc>
          <w:tcPr>
            <w:tcW w:w="717" w:type="dxa"/>
          </w:tcPr>
          <w:p w14:paraId="4EAFEAA9" w14:textId="77777777" w:rsidR="00F27C91" w:rsidRPr="00E33330" w:rsidRDefault="00F27C91" w:rsidP="00C8554F">
            <w:pPr>
              <w:keepNext/>
              <w:keepLines/>
              <w:spacing w:after="0"/>
              <w:rPr>
                <w:rFonts w:ascii="Arial" w:hAnsi="Arial"/>
                <w:sz w:val="18"/>
              </w:rPr>
            </w:pPr>
            <w:r w:rsidRPr="00E33330">
              <w:rPr>
                <w:rFonts w:ascii="Arial" w:hAnsi="Arial"/>
                <w:b/>
                <w:sz w:val="18"/>
              </w:rPr>
              <w:t>B19</w:t>
            </w:r>
          </w:p>
        </w:tc>
        <w:tc>
          <w:tcPr>
            <w:tcW w:w="717" w:type="dxa"/>
          </w:tcPr>
          <w:p w14:paraId="4DCA3AFF" w14:textId="77777777" w:rsidR="00F27C91" w:rsidRPr="00E33330" w:rsidRDefault="00F27C91" w:rsidP="00C8554F">
            <w:pPr>
              <w:keepNext/>
              <w:keepLines/>
              <w:spacing w:after="0"/>
              <w:rPr>
                <w:rFonts w:ascii="Arial" w:hAnsi="Arial"/>
                <w:sz w:val="18"/>
              </w:rPr>
            </w:pPr>
            <w:r w:rsidRPr="00E33330">
              <w:rPr>
                <w:rFonts w:ascii="Arial" w:hAnsi="Arial"/>
                <w:b/>
                <w:sz w:val="18"/>
              </w:rPr>
              <w:t>B20</w:t>
            </w:r>
          </w:p>
        </w:tc>
        <w:tc>
          <w:tcPr>
            <w:tcW w:w="717" w:type="dxa"/>
            <w:tcBorders>
              <w:bottom w:val="nil"/>
              <w:right w:val="nil"/>
            </w:tcBorders>
          </w:tcPr>
          <w:p w14:paraId="62462E2A" w14:textId="77777777" w:rsidR="00F27C91" w:rsidRPr="00E33330" w:rsidRDefault="00F27C91" w:rsidP="00C8554F">
            <w:pPr>
              <w:keepNext/>
              <w:keepLines/>
              <w:spacing w:after="0"/>
              <w:rPr>
                <w:rFonts w:ascii="Arial" w:hAnsi="Arial"/>
                <w:sz w:val="18"/>
              </w:rPr>
            </w:pPr>
          </w:p>
        </w:tc>
        <w:tc>
          <w:tcPr>
            <w:tcW w:w="717" w:type="dxa"/>
            <w:tcBorders>
              <w:left w:val="nil"/>
              <w:bottom w:val="nil"/>
              <w:right w:val="nil"/>
            </w:tcBorders>
          </w:tcPr>
          <w:p w14:paraId="3965DFD1" w14:textId="77777777" w:rsidR="00F27C91" w:rsidRPr="00E33330" w:rsidRDefault="00F27C91" w:rsidP="00C8554F">
            <w:pPr>
              <w:keepNext/>
              <w:keepLines/>
              <w:spacing w:after="0"/>
              <w:rPr>
                <w:rFonts w:ascii="Arial" w:hAnsi="Arial"/>
                <w:sz w:val="18"/>
              </w:rPr>
            </w:pPr>
          </w:p>
        </w:tc>
        <w:tc>
          <w:tcPr>
            <w:tcW w:w="717" w:type="dxa"/>
            <w:tcBorders>
              <w:left w:val="nil"/>
              <w:bottom w:val="nil"/>
              <w:right w:val="nil"/>
            </w:tcBorders>
          </w:tcPr>
          <w:p w14:paraId="1448379C" w14:textId="77777777" w:rsidR="00F27C91" w:rsidRPr="00E33330" w:rsidRDefault="00F27C91" w:rsidP="00C8554F">
            <w:pPr>
              <w:keepNext/>
              <w:keepLines/>
              <w:spacing w:after="0"/>
              <w:rPr>
                <w:rFonts w:ascii="Arial" w:hAnsi="Arial"/>
                <w:sz w:val="18"/>
              </w:rPr>
            </w:pPr>
          </w:p>
        </w:tc>
        <w:tc>
          <w:tcPr>
            <w:tcW w:w="717" w:type="dxa"/>
            <w:tcBorders>
              <w:left w:val="nil"/>
              <w:bottom w:val="nil"/>
              <w:right w:val="nil"/>
            </w:tcBorders>
          </w:tcPr>
          <w:p w14:paraId="318A179E" w14:textId="77777777" w:rsidR="00F27C91" w:rsidRPr="00E33330" w:rsidRDefault="00F27C91" w:rsidP="00C8554F">
            <w:pPr>
              <w:keepNext/>
              <w:keepLines/>
              <w:spacing w:after="0"/>
              <w:rPr>
                <w:rFonts w:ascii="Arial" w:hAnsi="Arial"/>
                <w:sz w:val="18"/>
              </w:rPr>
            </w:pPr>
          </w:p>
        </w:tc>
      </w:tr>
      <w:tr w:rsidR="00F27C91" w:rsidRPr="0008759E" w14:paraId="70D59AB1" w14:textId="77777777" w:rsidTr="00C8554F">
        <w:tc>
          <w:tcPr>
            <w:tcW w:w="959" w:type="dxa"/>
            <w:tcBorders>
              <w:top w:val="nil"/>
              <w:left w:val="nil"/>
              <w:bottom w:val="nil"/>
            </w:tcBorders>
          </w:tcPr>
          <w:p w14:paraId="60D83D5A" w14:textId="77777777" w:rsidR="00F27C91" w:rsidRPr="00E33330" w:rsidRDefault="00F27C91" w:rsidP="00C8554F">
            <w:pPr>
              <w:keepNext/>
              <w:keepLines/>
              <w:spacing w:after="0"/>
              <w:rPr>
                <w:rFonts w:ascii="Arial" w:hAnsi="Arial"/>
                <w:sz w:val="18"/>
              </w:rPr>
            </w:pPr>
          </w:p>
        </w:tc>
        <w:tc>
          <w:tcPr>
            <w:tcW w:w="717" w:type="dxa"/>
          </w:tcPr>
          <w:p w14:paraId="62B69E41" w14:textId="77777777" w:rsidR="00F27C91" w:rsidRPr="00E33330" w:rsidRDefault="00F27C91" w:rsidP="00C8554F">
            <w:pPr>
              <w:keepNext/>
              <w:keepLines/>
              <w:spacing w:after="0"/>
              <w:rPr>
                <w:rFonts w:ascii="Arial" w:hAnsi="Arial"/>
                <w:sz w:val="18"/>
              </w:rPr>
            </w:pPr>
            <w:r w:rsidRPr="00E33330">
              <w:rPr>
                <w:rFonts w:ascii="Arial" w:hAnsi="Arial"/>
                <w:sz w:val="18"/>
              </w:rPr>
              <w:t>00</w:t>
            </w:r>
          </w:p>
        </w:tc>
        <w:tc>
          <w:tcPr>
            <w:tcW w:w="717" w:type="dxa"/>
          </w:tcPr>
          <w:p w14:paraId="12E2076C" w14:textId="77777777" w:rsidR="00F27C91" w:rsidRPr="00E33330" w:rsidRDefault="00F27C91" w:rsidP="00C8554F">
            <w:pPr>
              <w:keepNext/>
              <w:keepLines/>
              <w:spacing w:after="0"/>
              <w:rPr>
                <w:rFonts w:ascii="Arial" w:hAnsi="Arial"/>
                <w:sz w:val="18"/>
              </w:rPr>
            </w:pPr>
            <w:r w:rsidRPr="00E33330">
              <w:rPr>
                <w:rFonts w:ascii="Arial" w:hAnsi="Arial"/>
                <w:sz w:val="18"/>
              </w:rPr>
              <w:t>00</w:t>
            </w:r>
          </w:p>
        </w:tc>
        <w:tc>
          <w:tcPr>
            <w:tcW w:w="717" w:type="dxa"/>
          </w:tcPr>
          <w:p w14:paraId="04436B9E" w14:textId="77777777" w:rsidR="00F27C91" w:rsidRPr="00E33330" w:rsidRDefault="00F27C91" w:rsidP="00C8554F">
            <w:pPr>
              <w:keepNext/>
              <w:keepLines/>
              <w:spacing w:after="0"/>
              <w:rPr>
                <w:rFonts w:ascii="Arial" w:hAnsi="Arial"/>
                <w:sz w:val="18"/>
              </w:rPr>
            </w:pPr>
            <w:r w:rsidRPr="00E33330">
              <w:rPr>
                <w:rFonts w:ascii="Arial" w:hAnsi="Arial"/>
                <w:sz w:val="18"/>
              </w:rPr>
              <w:t>01</w:t>
            </w:r>
          </w:p>
        </w:tc>
        <w:tc>
          <w:tcPr>
            <w:tcW w:w="717" w:type="dxa"/>
          </w:tcPr>
          <w:p w14:paraId="29843469" w14:textId="77777777" w:rsidR="00F27C91" w:rsidRPr="0008759E" w:rsidRDefault="00F27C91" w:rsidP="00C8554F">
            <w:pPr>
              <w:keepNext/>
              <w:keepLines/>
              <w:spacing w:after="0"/>
              <w:rPr>
                <w:rFonts w:ascii="Arial" w:hAnsi="Arial"/>
                <w:sz w:val="18"/>
              </w:rPr>
            </w:pPr>
            <w:r w:rsidRPr="00E33330">
              <w:rPr>
                <w:rFonts w:ascii="Arial" w:hAnsi="Arial"/>
                <w:sz w:val="18"/>
              </w:rPr>
              <w:t>00</w:t>
            </w:r>
          </w:p>
        </w:tc>
        <w:tc>
          <w:tcPr>
            <w:tcW w:w="717" w:type="dxa"/>
            <w:tcBorders>
              <w:top w:val="nil"/>
              <w:bottom w:val="nil"/>
              <w:right w:val="nil"/>
            </w:tcBorders>
          </w:tcPr>
          <w:p w14:paraId="4FDB79D5" w14:textId="77777777" w:rsidR="00F27C91" w:rsidRPr="0008759E" w:rsidRDefault="00F27C91" w:rsidP="00C8554F">
            <w:pPr>
              <w:keepNext/>
              <w:keepLines/>
              <w:spacing w:after="0"/>
              <w:rPr>
                <w:rFonts w:ascii="Arial" w:hAnsi="Arial"/>
                <w:sz w:val="18"/>
              </w:rPr>
            </w:pPr>
          </w:p>
        </w:tc>
        <w:tc>
          <w:tcPr>
            <w:tcW w:w="717" w:type="dxa"/>
            <w:tcBorders>
              <w:top w:val="nil"/>
              <w:left w:val="nil"/>
              <w:bottom w:val="nil"/>
              <w:right w:val="nil"/>
            </w:tcBorders>
          </w:tcPr>
          <w:p w14:paraId="31DDCA7B" w14:textId="77777777" w:rsidR="00F27C91" w:rsidRPr="0008759E" w:rsidRDefault="00F27C91" w:rsidP="00C8554F">
            <w:pPr>
              <w:keepNext/>
              <w:keepLines/>
              <w:spacing w:after="0"/>
              <w:rPr>
                <w:rFonts w:ascii="Arial" w:hAnsi="Arial"/>
                <w:sz w:val="18"/>
              </w:rPr>
            </w:pPr>
          </w:p>
        </w:tc>
        <w:tc>
          <w:tcPr>
            <w:tcW w:w="717" w:type="dxa"/>
            <w:tcBorders>
              <w:top w:val="nil"/>
              <w:left w:val="nil"/>
              <w:bottom w:val="nil"/>
              <w:right w:val="nil"/>
            </w:tcBorders>
          </w:tcPr>
          <w:p w14:paraId="24AD8BF4" w14:textId="77777777" w:rsidR="00F27C91" w:rsidRPr="0008759E" w:rsidRDefault="00F27C91" w:rsidP="00C8554F">
            <w:pPr>
              <w:keepNext/>
              <w:keepLines/>
              <w:spacing w:after="0"/>
              <w:rPr>
                <w:rFonts w:ascii="Arial" w:hAnsi="Arial"/>
                <w:sz w:val="18"/>
              </w:rPr>
            </w:pPr>
          </w:p>
        </w:tc>
        <w:tc>
          <w:tcPr>
            <w:tcW w:w="717" w:type="dxa"/>
            <w:tcBorders>
              <w:top w:val="nil"/>
              <w:left w:val="nil"/>
              <w:bottom w:val="nil"/>
              <w:right w:val="nil"/>
            </w:tcBorders>
          </w:tcPr>
          <w:p w14:paraId="30DEDD1E" w14:textId="77777777" w:rsidR="00F27C91" w:rsidRPr="0008759E" w:rsidRDefault="00F27C91" w:rsidP="00C8554F">
            <w:pPr>
              <w:keepNext/>
              <w:keepLines/>
              <w:spacing w:after="0"/>
              <w:rPr>
                <w:rFonts w:ascii="Arial" w:hAnsi="Arial"/>
                <w:sz w:val="18"/>
              </w:rPr>
            </w:pPr>
          </w:p>
        </w:tc>
      </w:tr>
    </w:tbl>
    <w:p w14:paraId="4D9C6D7D" w14:textId="77777777" w:rsidR="00F27C91" w:rsidRPr="0046266F" w:rsidRDefault="00F27C91" w:rsidP="00F27C91"/>
    <w:p w14:paraId="0521318D" w14:textId="1F6D805D" w:rsidR="00F27C91" w:rsidRPr="0046266F" w:rsidRDefault="00F27C91" w:rsidP="00F27C91">
      <w:pPr>
        <w:pStyle w:val="Heading3"/>
      </w:pPr>
      <w:r w:rsidRPr="00E33330">
        <w:t>7.3.</w:t>
      </w:r>
      <w:r>
        <w:t>11</w:t>
      </w:r>
      <w:r w:rsidRPr="0046266F">
        <w:tab/>
        <w:t xml:space="preserve">UE recognising the priority order of the User controlled PLMN selector over the Operator controlled PLMN selector list – </w:t>
      </w:r>
      <w:r>
        <w:t>NG-RAN</w:t>
      </w:r>
    </w:p>
    <w:p w14:paraId="6576993B" w14:textId="55935D46" w:rsidR="00F27C91" w:rsidRPr="0046266F" w:rsidRDefault="00F27C91" w:rsidP="00F27C91">
      <w:pPr>
        <w:pStyle w:val="Heading4"/>
      </w:pPr>
      <w:r w:rsidRPr="0046266F">
        <w:t>7.3.</w:t>
      </w:r>
      <w:r>
        <w:t>11</w:t>
      </w:r>
      <w:r w:rsidRPr="0046266F">
        <w:t>.1</w:t>
      </w:r>
      <w:r w:rsidRPr="0046266F">
        <w:tab/>
        <w:t>Definition and applicability</w:t>
      </w:r>
    </w:p>
    <w:p w14:paraId="11E15051" w14:textId="77777777" w:rsidR="00F27C91" w:rsidRPr="0046266F" w:rsidRDefault="00F27C91" w:rsidP="00F27C91">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BD2EBC6" w14:textId="219D19D0" w:rsidR="00F27C91" w:rsidRPr="0046266F" w:rsidRDefault="00F27C91" w:rsidP="00F27C91">
      <w:pPr>
        <w:pStyle w:val="Heading4"/>
      </w:pPr>
      <w:r w:rsidRPr="0046266F">
        <w:t>7.3.</w:t>
      </w:r>
      <w:r>
        <w:t>11</w:t>
      </w:r>
      <w:r w:rsidRPr="0046266F">
        <w:t>.2</w:t>
      </w:r>
      <w:r w:rsidRPr="0046266F">
        <w:tab/>
        <w:t>Conformance requirement</w:t>
      </w:r>
    </w:p>
    <w:p w14:paraId="35ABD52F" w14:textId="77777777" w:rsidR="00F27C91" w:rsidRPr="0046266F" w:rsidRDefault="00F27C91" w:rsidP="00F27C91">
      <w:r w:rsidRPr="0046266F">
        <w:t>When registering onto a VPLMN the UE shall take into account the priority of UPLMNs first before the OPLMNs in the preferred list on the USIM.</w:t>
      </w:r>
    </w:p>
    <w:p w14:paraId="1C1E4624" w14:textId="77777777" w:rsidR="00F27C91" w:rsidRPr="0046266F" w:rsidRDefault="00F27C91" w:rsidP="00F27C91">
      <w:pPr>
        <w:pStyle w:val="B1"/>
      </w:pPr>
      <w:r w:rsidRPr="0046266F">
        <w:t>-</w:t>
      </w:r>
      <w:r w:rsidRPr="0046266F">
        <w:tab/>
        <w:t>TS 22.011 [6], clause 3.2.2.2;</w:t>
      </w:r>
    </w:p>
    <w:p w14:paraId="5075934A" w14:textId="77777777" w:rsidR="00F27C91" w:rsidRPr="0046266F" w:rsidRDefault="00F27C91" w:rsidP="00F27C91">
      <w:pPr>
        <w:pStyle w:val="B1"/>
      </w:pPr>
      <w:r w:rsidRPr="0046266F">
        <w:t>-</w:t>
      </w:r>
      <w:r w:rsidRPr="0046266F">
        <w:tab/>
        <w:t>TS 31.102 [4], clauses 4.2.5, 4.2.53 and 5.1.1.2.</w:t>
      </w:r>
    </w:p>
    <w:p w14:paraId="49A07146" w14:textId="33C73A6E" w:rsidR="00F27C91" w:rsidRPr="0046266F" w:rsidRDefault="00F27C91" w:rsidP="00F27C91">
      <w:pPr>
        <w:pStyle w:val="Heading4"/>
      </w:pPr>
      <w:r w:rsidRPr="0046266F">
        <w:t>7.3.</w:t>
      </w:r>
      <w:r>
        <w:t>11</w:t>
      </w:r>
      <w:r w:rsidRPr="0046266F">
        <w:t>.3</w:t>
      </w:r>
      <w:r w:rsidRPr="0046266F">
        <w:tab/>
        <w:t>Test purpose</w:t>
      </w:r>
    </w:p>
    <w:p w14:paraId="2B2659C8" w14:textId="77777777" w:rsidR="00F27C91" w:rsidRPr="0046266F" w:rsidRDefault="00F27C91" w:rsidP="00F27C91">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NG-RAN</w:t>
      </w:r>
      <w:r w:rsidRPr="0046266F">
        <w:t xml:space="preserve"> has to be handled correctly by the UE.</w:t>
      </w:r>
    </w:p>
    <w:p w14:paraId="794F0ED7" w14:textId="399BB74C" w:rsidR="00F27C91" w:rsidRPr="0046266F" w:rsidRDefault="00F27C91" w:rsidP="00F27C91">
      <w:pPr>
        <w:pStyle w:val="Heading4"/>
      </w:pPr>
      <w:r w:rsidRPr="0046266F">
        <w:t>7.3.</w:t>
      </w:r>
      <w:r>
        <w:t>11</w:t>
      </w:r>
      <w:r w:rsidRPr="0046266F">
        <w:t>.4</w:t>
      </w:r>
      <w:r w:rsidRPr="0046266F">
        <w:tab/>
        <w:t>Method of test</w:t>
      </w:r>
    </w:p>
    <w:p w14:paraId="68F94F5B" w14:textId="4C788878" w:rsidR="00F27C91" w:rsidRPr="0046266F" w:rsidRDefault="00F27C91" w:rsidP="00F27C91">
      <w:pPr>
        <w:pStyle w:val="Heading5"/>
      </w:pPr>
      <w:r w:rsidRPr="0046266F">
        <w:t>7.3.</w:t>
      </w:r>
      <w:r>
        <w:t>11</w:t>
      </w:r>
      <w:r w:rsidRPr="0046266F">
        <w:t>.4.1</w:t>
      </w:r>
      <w:r w:rsidRPr="0046266F">
        <w:tab/>
        <w:t>Initial conditions</w:t>
      </w:r>
    </w:p>
    <w:p w14:paraId="3F663CA3" w14:textId="77777777" w:rsidR="00F27C91" w:rsidRPr="0046266F" w:rsidRDefault="00F27C91" w:rsidP="00F27C91">
      <w:r w:rsidRPr="0046266F">
        <w:t xml:space="preserve">For this test an </w:t>
      </w:r>
      <w:r>
        <w:t>NG-SS</w:t>
      </w:r>
      <w:r w:rsidRPr="0046266F">
        <w:t xml:space="preserve"> is required.</w:t>
      </w:r>
    </w:p>
    <w:p w14:paraId="5031063E" w14:textId="77777777" w:rsidR="00F27C91" w:rsidRPr="0046266F" w:rsidRDefault="00F27C91" w:rsidP="00F27C91">
      <w:r w:rsidRPr="0046266F">
        <w:t xml:space="preserve">The </w:t>
      </w:r>
      <w:r>
        <w:t>NG-SS</w:t>
      </w:r>
      <w:r w:rsidRPr="0046266F">
        <w:t xml:space="preserve"> transmits on two BCCHs, with the following network parameters:</w:t>
      </w:r>
    </w:p>
    <w:p w14:paraId="03C947E0" w14:textId="77777777" w:rsidR="00F27C91" w:rsidRPr="0046266F" w:rsidRDefault="00F27C91" w:rsidP="00F27C91">
      <w:pPr>
        <w:pStyle w:val="B1"/>
        <w:tabs>
          <w:tab w:val="left" w:pos="2835"/>
        </w:tabs>
      </w:pPr>
      <w:r w:rsidRPr="0046266F">
        <w:t>-</w:t>
      </w:r>
      <w:r w:rsidRPr="0046266F">
        <w:tab/>
        <w:t>TAI (MCC/MNC/TAC):</w:t>
      </w:r>
      <w:r w:rsidRPr="0046266F">
        <w:tab/>
        <w:t>2</w:t>
      </w:r>
      <w:r>
        <w:t>4</w:t>
      </w:r>
      <w:r w:rsidRPr="0046266F">
        <w:t>4/00</w:t>
      </w:r>
      <w:r>
        <w:t>5</w:t>
      </w:r>
      <w:r w:rsidRPr="0046266F">
        <w:t>/00</w:t>
      </w:r>
      <w:r>
        <w:t>00</w:t>
      </w:r>
      <w:r w:rsidRPr="0046266F">
        <w:t>01.</w:t>
      </w:r>
    </w:p>
    <w:p w14:paraId="5BD71D90"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6695F833" w14:textId="77777777" w:rsidR="00F27C91" w:rsidRPr="0046266F" w:rsidRDefault="00F27C91" w:rsidP="00F27C91">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25FA308"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49FE2FF7" w14:textId="77777777" w:rsidR="00F27C91" w:rsidRPr="0046266F" w:rsidRDefault="00F27C91" w:rsidP="00F27C91">
      <w:r w:rsidRPr="0046266F">
        <w:t xml:space="preserve">The default </w:t>
      </w:r>
      <w:r w:rsidRPr="003C6991">
        <w:t xml:space="preserve">5G-NR UICC </w:t>
      </w:r>
      <w:r w:rsidRPr="0046266F">
        <w:t>is used with the following exception:</w:t>
      </w:r>
    </w:p>
    <w:p w14:paraId="3782EA34"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345F8DB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71095972" w14:textId="77777777" w:rsidTr="00C8554F">
        <w:tc>
          <w:tcPr>
            <w:tcW w:w="1473" w:type="dxa"/>
            <w:hideMark/>
          </w:tcPr>
          <w:p w14:paraId="50CC10CD"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3FAD5D38" w14:textId="77777777" w:rsidR="00F27C91" w:rsidRDefault="00F27C91" w:rsidP="00C8554F">
            <w:pPr>
              <w:spacing w:after="0"/>
              <w:ind w:left="34"/>
              <w:rPr>
                <w:rFonts w:ascii="Arial" w:hAnsi="Arial"/>
                <w:sz w:val="18"/>
              </w:rPr>
            </w:pPr>
          </w:p>
        </w:tc>
        <w:tc>
          <w:tcPr>
            <w:tcW w:w="4701" w:type="dxa"/>
            <w:hideMark/>
          </w:tcPr>
          <w:p w14:paraId="78DDF186" w14:textId="77777777" w:rsidR="00F27C91" w:rsidRDefault="00F27C91" w:rsidP="00C8554F">
            <w:pPr>
              <w:pStyle w:val="Default"/>
              <w:rPr>
                <w:sz w:val="18"/>
                <w:szCs w:val="18"/>
              </w:rPr>
            </w:pPr>
            <w:r w:rsidRPr="001474BB">
              <w:rPr>
                <w:sz w:val="18"/>
                <w:szCs w:val="18"/>
              </w:rPr>
              <w:t>Operator controlled PLMN selector with Access Technology</w:t>
            </w:r>
          </w:p>
        </w:tc>
        <w:tc>
          <w:tcPr>
            <w:tcW w:w="1360" w:type="dxa"/>
            <w:hideMark/>
          </w:tcPr>
          <w:p w14:paraId="7587AD1E" w14:textId="77777777" w:rsidR="00F27C91" w:rsidRDefault="00F27C91" w:rsidP="00C8554F">
            <w:pPr>
              <w:spacing w:after="0"/>
              <w:ind w:left="34"/>
              <w:rPr>
                <w:rFonts w:ascii="Arial" w:hAnsi="Arial"/>
                <w:sz w:val="18"/>
              </w:rPr>
            </w:pPr>
            <w:r>
              <w:rPr>
                <w:rFonts w:ascii="Arial" w:hAnsi="Arial"/>
                <w:sz w:val="18"/>
              </w:rPr>
              <w:t>available</w:t>
            </w:r>
          </w:p>
        </w:tc>
      </w:tr>
    </w:tbl>
    <w:p w14:paraId="0EB96CDE" w14:textId="77777777" w:rsidR="00F27C91" w:rsidRPr="0046266F" w:rsidRDefault="00F27C91" w:rsidP="00F27C91">
      <w:pPr>
        <w:pStyle w:val="EW"/>
        <w:ind w:hanging="850"/>
      </w:pPr>
    </w:p>
    <w:p w14:paraId="7A923D43"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33F3B9B1" w14:textId="77777777" w:rsidTr="00C8554F">
        <w:tc>
          <w:tcPr>
            <w:tcW w:w="959" w:type="dxa"/>
          </w:tcPr>
          <w:p w14:paraId="57453185" w14:textId="77777777" w:rsidR="00F27C91" w:rsidRPr="0046266F" w:rsidRDefault="00F27C91" w:rsidP="00C8554F">
            <w:pPr>
              <w:pStyle w:val="TAL"/>
            </w:pPr>
            <w:r w:rsidRPr="0046266F">
              <w:t>Coding:</w:t>
            </w:r>
          </w:p>
        </w:tc>
        <w:tc>
          <w:tcPr>
            <w:tcW w:w="1134" w:type="dxa"/>
          </w:tcPr>
          <w:p w14:paraId="148990AA" w14:textId="77777777" w:rsidR="00F27C91" w:rsidRPr="0046266F" w:rsidRDefault="00F27C91" w:rsidP="00C8554F">
            <w:pPr>
              <w:pStyle w:val="TAL"/>
            </w:pPr>
            <w:r w:rsidRPr="0046266F">
              <w:t>B1</w:t>
            </w:r>
          </w:p>
        </w:tc>
        <w:tc>
          <w:tcPr>
            <w:tcW w:w="1134" w:type="dxa"/>
          </w:tcPr>
          <w:p w14:paraId="7C7F78F6" w14:textId="77777777" w:rsidR="00F27C91" w:rsidRPr="0046266F" w:rsidRDefault="00F27C91" w:rsidP="00C8554F">
            <w:pPr>
              <w:pStyle w:val="TAL"/>
            </w:pPr>
            <w:r w:rsidRPr="0046266F">
              <w:t>B2</w:t>
            </w:r>
          </w:p>
        </w:tc>
        <w:tc>
          <w:tcPr>
            <w:tcW w:w="1134" w:type="dxa"/>
          </w:tcPr>
          <w:p w14:paraId="41505FD7" w14:textId="77777777" w:rsidR="00F27C91" w:rsidRPr="0046266F" w:rsidRDefault="00F27C91" w:rsidP="00C8554F">
            <w:pPr>
              <w:pStyle w:val="TAL"/>
            </w:pPr>
            <w:r w:rsidRPr="0046266F">
              <w:t>B3</w:t>
            </w:r>
          </w:p>
        </w:tc>
        <w:tc>
          <w:tcPr>
            <w:tcW w:w="1134" w:type="dxa"/>
          </w:tcPr>
          <w:p w14:paraId="4379994A" w14:textId="77777777" w:rsidR="00F27C91" w:rsidRPr="0046266F" w:rsidRDefault="00F27C91" w:rsidP="00C8554F">
            <w:pPr>
              <w:pStyle w:val="TAL"/>
            </w:pPr>
            <w:r w:rsidRPr="0046266F">
              <w:t>B4</w:t>
            </w:r>
          </w:p>
        </w:tc>
        <w:tc>
          <w:tcPr>
            <w:tcW w:w="1134" w:type="dxa"/>
          </w:tcPr>
          <w:p w14:paraId="2AFA9216" w14:textId="77777777" w:rsidR="00F27C91" w:rsidRPr="0046266F" w:rsidRDefault="00F27C91" w:rsidP="00C8554F">
            <w:pPr>
              <w:pStyle w:val="TAL"/>
            </w:pPr>
            <w:r w:rsidRPr="0046266F">
              <w:t>B5</w:t>
            </w:r>
          </w:p>
        </w:tc>
        <w:tc>
          <w:tcPr>
            <w:tcW w:w="1134" w:type="dxa"/>
          </w:tcPr>
          <w:p w14:paraId="69C3268A" w14:textId="77777777" w:rsidR="00F27C91" w:rsidRPr="0046266F" w:rsidRDefault="00F27C91" w:rsidP="00C8554F">
            <w:pPr>
              <w:pStyle w:val="TAL"/>
            </w:pPr>
            <w:r w:rsidRPr="0046266F">
              <w:t>B6</w:t>
            </w:r>
          </w:p>
        </w:tc>
        <w:tc>
          <w:tcPr>
            <w:tcW w:w="1134" w:type="dxa"/>
          </w:tcPr>
          <w:p w14:paraId="7EAA6015" w14:textId="77777777" w:rsidR="00F27C91" w:rsidRPr="0046266F" w:rsidRDefault="00F27C91" w:rsidP="00C8554F">
            <w:pPr>
              <w:pStyle w:val="TAL"/>
            </w:pPr>
            <w:r w:rsidRPr="0046266F">
              <w:t>B7</w:t>
            </w:r>
          </w:p>
        </w:tc>
        <w:tc>
          <w:tcPr>
            <w:tcW w:w="1134" w:type="dxa"/>
          </w:tcPr>
          <w:p w14:paraId="693511AB" w14:textId="77777777" w:rsidR="00F27C91" w:rsidRPr="0046266F" w:rsidRDefault="00F27C91" w:rsidP="00C8554F">
            <w:pPr>
              <w:pStyle w:val="TAL"/>
            </w:pPr>
            <w:r w:rsidRPr="0046266F">
              <w:t>B8</w:t>
            </w:r>
          </w:p>
        </w:tc>
      </w:tr>
      <w:tr w:rsidR="00F27C91" w:rsidRPr="0046266F" w14:paraId="37461324" w14:textId="77777777" w:rsidTr="00C8554F">
        <w:tc>
          <w:tcPr>
            <w:tcW w:w="959" w:type="dxa"/>
          </w:tcPr>
          <w:p w14:paraId="28279CB6" w14:textId="77777777" w:rsidR="00F27C91" w:rsidRPr="0046266F" w:rsidRDefault="00F27C91" w:rsidP="00C8554F">
            <w:pPr>
              <w:pStyle w:val="TAL"/>
            </w:pPr>
            <w:r w:rsidRPr="0046266F">
              <w:t>Binary</w:t>
            </w:r>
          </w:p>
        </w:tc>
        <w:tc>
          <w:tcPr>
            <w:tcW w:w="1134" w:type="dxa"/>
          </w:tcPr>
          <w:p w14:paraId="12B3AAB1" w14:textId="77777777" w:rsidR="00F27C91" w:rsidRPr="0046266F" w:rsidRDefault="00F27C91" w:rsidP="00C8554F">
            <w:pPr>
              <w:pStyle w:val="TAL"/>
            </w:pPr>
            <w:r w:rsidRPr="0046266F">
              <w:t>xx</w:t>
            </w:r>
            <w:r>
              <w:t>x</w:t>
            </w:r>
            <w:r w:rsidRPr="0046266F">
              <w:t>x xx</w:t>
            </w:r>
            <w:r>
              <w:t>xx</w:t>
            </w:r>
          </w:p>
        </w:tc>
        <w:tc>
          <w:tcPr>
            <w:tcW w:w="1134" w:type="dxa"/>
          </w:tcPr>
          <w:p w14:paraId="11A80119" w14:textId="77777777" w:rsidR="00F27C91" w:rsidRPr="0046266F" w:rsidRDefault="00F27C91" w:rsidP="00C8554F">
            <w:pPr>
              <w:pStyle w:val="TAL"/>
            </w:pPr>
            <w:r w:rsidRPr="0046266F">
              <w:t>xxxx xxxx</w:t>
            </w:r>
          </w:p>
        </w:tc>
        <w:tc>
          <w:tcPr>
            <w:tcW w:w="1134" w:type="dxa"/>
          </w:tcPr>
          <w:p w14:paraId="753EE9C8" w14:textId="77777777" w:rsidR="00F27C91" w:rsidRPr="0046266F" w:rsidRDefault="00F27C91" w:rsidP="00C8554F">
            <w:pPr>
              <w:pStyle w:val="TAL"/>
            </w:pPr>
            <w:r w:rsidRPr="0046266F">
              <w:t>xxxx </w:t>
            </w:r>
            <w:r>
              <w:t>x</w:t>
            </w:r>
            <w:r w:rsidRPr="0046266F">
              <w:t>x</w:t>
            </w:r>
            <w:r>
              <w:t>xx</w:t>
            </w:r>
          </w:p>
        </w:tc>
        <w:tc>
          <w:tcPr>
            <w:tcW w:w="1134" w:type="dxa"/>
          </w:tcPr>
          <w:p w14:paraId="099B855C" w14:textId="77777777" w:rsidR="00F27C91" w:rsidRPr="0046266F" w:rsidRDefault="00F27C91" w:rsidP="00C8554F">
            <w:pPr>
              <w:pStyle w:val="TAL"/>
            </w:pPr>
            <w:r w:rsidRPr="0046266F">
              <w:t>xxxx x</w:t>
            </w:r>
            <w:r>
              <w:t>x</w:t>
            </w:r>
            <w:r w:rsidRPr="0046266F">
              <w:t>xx</w:t>
            </w:r>
          </w:p>
        </w:tc>
        <w:tc>
          <w:tcPr>
            <w:tcW w:w="1134" w:type="dxa"/>
          </w:tcPr>
          <w:p w14:paraId="2E57DCE2" w14:textId="77777777" w:rsidR="00F27C91" w:rsidRPr="0046266F" w:rsidRDefault="00F27C91" w:rsidP="00C8554F">
            <w:pPr>
              <w:pStyle w:val="TAL"/>
            </w:pPr>
            <w:r w:rsidRPr="0046266F">
              <w:t>xxxx xx</w:t>
            </w:r>
            <w:r>
              <w:t>xx</w:t>
            </w:r>
          </w:p>
        </w:tc>
        <w:tc>
          <w:tcPr>
            <w:tcW w:w="1134" w:type="dxa"/>
          </w:tcPr>
          <w:p w14:paraId="7BC1A85C" w14:textId="77777777" w:rsidR="00F27C91" w:rsidRPr="0046266F" w:rsidRDefault="00F27C91" w:rsidP="00C8554F">
            <w:pPr>
              <w:pStyle w:val="TAL"/>
            </w:pPr>
            <w:r w:rsidRPr="0046266F">
              <w:t>xxxx xx1x</w:t>
            </w:r>
          </w:p>
        </w:tc>
        <w:tc>
          <w:tcPr>
            <w:tcW w:w="1134" w:type="dxa"/>
          </w:tcPr>
          <w:p w14:paraId="4F64BE97" w14:textId="77777777" w:rsidR="00F27C91" w:rsidRPr="0046266F" w:rsidRDefault="00F27C91" w:rsidP="00C8554F">
            <w:pPr>
              <w:pStyle w:val="TAL"/>
            </w:pPr>
            <w:r w:rsidRPr="0046266F">
              <w:t>xxxx xxxx</w:t>
            </w:r>
          </w:p>
        </w:tc>
        <w:tc>
          <w:tcPr>
            <w:tcW w:w="1134" w:type="dxa"/>
          </w:tcPr>
          <w:p w14:paraId="66F099B8" w14:textId="77777777" w:rsidR="00F27C91" w:rsidRPr="0046266F" w:rsidRDefault="00F27C91" w:rsidP="00C8554F">
            <w:pPr>
              <w:pStyle w:val="TAL"/>
            </w:pPr>
            <w:r w:rsidRPr="0046266F">
              <w:t>xxxx xxxx</w:t>
            </w:r>
          </w:p>
        </w:tc>
      </w:tr>
      <w:tr w:rsidR="00F27C91" w:rsidRPr="0046266F" w14:paraId="40F82B67" w14:textId="77777777" w:rsidTr="00C8554F">
        <w:tc>
          <w:tcPr>
            <w:tcW w:w="959" w:type="dxa"/>
          </w:tcPr>
          <w:p w14:paraId="16592A1E" w14:textId="77777777" w:rsidR="00F27C91" w:rsidRPr="0046266F" w:rsidRDefault="00F27C91" w:rsidP="00C8554F">
            <w:pPr>
              <w:pStyle w:val="TAL"/>
            </w:pPr>
          </w:p>
        </w:tc>
        <w:tc>
          <w:tcPr>
            <w:tcW w:w="1134" w:type="dxa"/>
          </w:tcPr>
          <w:p w14:paraId="75B172CC" w14:textId="77777777" w:rsidR="00F27C91" w:rsidRPr="0046266F" w:rsidRDefault="00F27C91" w:rsidP="00C8554F">
            <w:pPr>
              <w:pStyle w:val="TAL"/>
            </w:pPr>
          </w:p>
        </w:tc>
        <w:tc>
          <w:tcPr>
            <w:tcW w:w="1134" w:type="dxa"/>
          </w:tcPr>
          <w:p w14:paraId="338DFB44" w14:textId="77777777" w:rsidR="00F27C91" w:rsidRPr="0046266F" w:rsidRDefault="00F27C91" w:rsidP="00C8554F">
            <w:pPr>
              <w:pStyle w:val="TAL"/>
            </w:pPr>
          </w:p>
        </w:tc>
        <w:tc>
          <w:tcPr>
            <w:tcW w:w="1134" w:type="dxa"/>
          </w:tcPr>
          <w:p w14:paraId="68ED1C9E" w14:textId="77777777" w:rsidR="00F27C91" w:rsidRPr="0046266F" w:rsidRDefault="00F27C91" w:rsidP="00C8554F">
            <w:pPr>
              <w:pStyle w:val="TAL"/>
            </w:pPr>
          </w:p>
        </w:tc>
        <w:tc>
          <w:tcPr>
            <w:tcW w:w="1134" w:type="dxa"/>
          </w:tcPr>
          <w:p w14:paraId="6B6FCD16" w14:textId="77777777" w:rsidR="00F27C91" w:rsidRPr="0046266F" w:rsidRDefault="00F27C91" w:rsidP="00C8554F">
            <w:pPr>
              <w:pStyle w:val="TAL"/>
            </w:pPr>
          </w:p>
        </w:tc>
        <w:tc>
          <w:tcPr>
            <w:tcW w:w="1134" w:type="dxa"/>
          </w:tcPr>
          <w:p w14:paraId="3B1BB037" w14:textId="77777777" w:rsidR="00F27C91" w:rsidRPr="0046266F" w:rsidRDefault="00F27C91" w:rsidP="00C8554F">
            <w:pPr>
              <w:pStyle w:val="TAL"/>
            </w:pPr>
          </w:p>
        </w:tc>
        <w:tc>
          <w:tcPr>
            <w:tcW w:w="1134" w:type="dxa"/>
          </w:tcPr>
          <w:p w14:paraId="30440520" w14:textId="77777777" w:rsidR="00F27C91" w:rsidRPr="0046266F" w:rsidRDefault="00F27C91" w:rsidP="00C8554F">
            <w:pPr>
              <w:pStyle w:val="TAL"/>
            </w:pPr>
          </w:p>
        </w:tc>
        <w:tc>
          <w:tcPr>
            <w:tcW w:w="1134" w:type="dxa"/>
          </w:tcPr>
          <w:p w14:paraId="3C85599E" w14:textId="77777777" w:rsidR="00F27C91" w:rsidRPr="0046266F" w:rsidRDefault="00F27C91" w:rsidP="00C8554F">
            <w:pPr>
              <w:pStyle w:val="TAL"/>
            </w:pPr>
          </w:p>
        </w:tc>
        <w:tc>
          <w:tcPr>
            <w:tcW w:w="1134" w:type="dxa"/>
          </w:tcPr>
          <w:p w14:paraId="62CBD6B1" w14:textId="77777777" w:rsidR="00F27C91" w:rsidRPr="0046266F" w:rsidRDefault="00F27C91" w:rsidP="00C8554F">
            <w:pPr>
              <w:pStyle w:val="TAL"/>
            </w:pPr>
          </w:p>
        </w:tc>
      </w:tr>
      <w:tr w:rsidR="00F27C91" w:rsidRPr="0046266F" w14:paraId="1A88D180" w14:textId="77777777" w:rsidTr="00C8554F">
        <w:tc>
          <w:tcPr>
            <w:tcW w:w="959" w:type="dxa"/>
          </w:tcPr>
          <w:p w14:paraId="0BA5E5DD" w14:textId="77777777" w:rsidR="00F27C91" w:rsidRPr="0046266F" w:rsidRDefault="00F27C91" w:rsidP="00C8554F">
            <w:pPr>
              <w:pStyle w:val="TAL"/>
            </w:pPr>
          </w:p>
        </w:tc>
        <w:tc>
          <w:tcPr>
            <w:tcW w:w="1134" w:type="dxa"/>
          </w:tcPr>
          <w:p w14:paraId="767001C9" w14:textId="77777777" w:rsidR="00F27C91" w:rsidRPr="0046266F" w:rsidRDefault="00F27C91" w:rsidP="00C8554F">
            <w:pPr>
              <w:pStyle w:val="TAL"/>
            </w:pPr>
            <w:r w:rsidRPr="0046266F">
              <w:t>B9</w:t>
            </w:r>
          </w:p>
        </w:tc>
        <w:tc>
          <w:tcPr>
            <w:tcW w:w="1134" w:type="dxa"/>
          </w:tcPr>
          <w:p w14:paraId="42016631" w14:textId="77777777" w:rsidR="00F27C91" w:rsidRPr="0046266F" w:rsidRDefault="00F27C91" w:rsidP="00C8554F">
            <w:pPr>
              <w:pStyle w:val="TAL"/>
            </w:pPr>
            <w:r w:rsidRPr="0046266F">
              <w:t>B10</w:t>
            </w:r>
          </w:p>
        </w:tc>
        <w:tc>
          <w:tcPr>
            <w:tcW w:w="1134" w:type="dxa"/>
          </w:tcPr>
          <w:p w14:paraId="4ABA4E7A" w14:textId="77777777" w:rsidR="00F27C91" w:rsidRPr="0046266F" w:rsidRDefault="00F27C91" w:rsidP="00C8554F">
            <w:pPr>
              <w:pStyle w:val="TAL"/>
            </w:pPr>
            <w:r w:rsidRPr="0046266F">
              <w:t>B11</w:t>
            </w:r>
          </w:p>
        </w:tc>
        <w:tc>
          <w:tcPr>
            <w:tcW w:w="1134" w:type="dxa"/>
          </w:tcPr>
          <w:p w14:paraId="68616EA4" w14:textId="77777777" w:rsidR="00F27C91" w:rsidRPr="0046266F" w:rsidRDefault="00F27C91" w:rsidP="00C8554F">
            <w:pPr>
              <w:pStyle w:val="TAL"/>
              <w:jc w:val="center"/>
            </w:pPr>
            <w:r>
              <w:t>…</w:t>
            </w:r>
          </w:p>
        </w:tc>
        <w:tc>
          <w:tcPr>
            <w:tcW w:w="1134" w:type="dxa"/>
          </w:tcPr>
          <w:p w14:paraId="7CDE7EFD" w14:textId="77777777" w:rsidR="00F27C91" w:rsidRPr="0046266F" w:rsidRDefault="00F27C91" w:rsidP="00C8554F">
            <w:pPr>
              <w:pStyle w:val="TAL"/>
            </w:pPr>
            <w:r>
              <w:t>B16</w:t>
            </w:r>
          </w:p>
        </w:tc>
        <w:tc>
          <w:tcPr>
            <w:tcW w:w="1134" w:type="dxa"/>
          </w:tcPr>
          <w:p w14:paraId="7EBAA1F3" w14:textId="77777777" w:rsidR="00F27C91" w:rsidRPr="0046266F" w:rsidRDefault="00F27C91" w:rsidP="00C8554F">
            <w:pPr>
              <w:pStyle w:val="TAL"/>
            </w:pPr>
          </w:p>
        </w:tc>
        <w:tc>
          <w:tcPr>
            <w:tcW w:w="1134" w:type="dxa"/>
          </w:tcPr>
          <w:p w14:paraId="58E3D2CC" w14:textId="77777777" w:rsidR="00F27C91" w:rsidRPr="0046266F" w:rsidRDefault="00F27C91" w:rsidP="00C8554F">
            <w:pPr>
              <w:pStyle w:val="TAL"/>
            </w:pPr>
          </w:p>
        </w:tc>
        <w:tc>
          <w:tcPr>
            <w:tcW w:w="1134" w:type="dxa"/>
          </w:tcPr>
          <w:p w14:paraId="371ACF20" w14:textId="77777777" w:rsidR="00F27C91" w:rsidRPr="0046266F" w:rsidRDefault="00F27C91" w:rsidP="00C8554F">
            <w:pPr>
              <w:pStyle w:val="TAL"/>
            </w:pPr>
          </w:p>
        </w:tc>
      </w:tr>
      <w:tr w:rsidR="00F27C91" w:rsidRPr="0046266F" w14:paraId="6AE52D52" w14:textId="77777777" w:rsidTr="00C8554F">
        <w:tc>
          <w:tcPr>
            <w:tcW w:w="959" w:type="dxa"/>
          </w:tcPr>
          <w:p w14:paraId="0DD9CAEF" w14:textId="77777777" w:rsidR="00F27C91" w:rsidRPr="0046266F" w:rsidRDefault="00F27C91" w:rsidP="00C8554F">
            <w:pPr>
              <w:pStyle w:val="TAL"/>
            </w:pPr>
          </w:p>
        </w:tc>
        <w:tc>
          <w:tcPr>
            <w:tcW w:w="1134" w:type="dxa"/>
          </w:tcPr>
          <w:p w14:paraId="774AE579" w14:textId="77777777" w:rsidR="00F27C91" w:rsidRPr="0046266F" w:rsidRDefault="00F27C91" w:rsidP="00C8554F">
            <w:pPr>
              <w:pStyle w:val="TAL"/>
            </w:pPr>
            <w:r w:rsidRPr="0046266F">
              <w:t>xxxx xxxx</w:t>
            </w:r>
          </w:p>
        </w:tc>
        <w:tc>
          <w:tcPr>
            <w:tcW w:w="1134" w:type="dxa"/>
          </w:tcPr>
          <w:p w14:paraId="0F524B12" w14:textId="77777777" w:rsidR="00F27C91" w:rsidRPr="0046266F" w:rsidRDefault="00F27C91" w:rsidP="00C8554F">
            <w:pPr>
              <w:pStyle w:val="TAL"/>
            </w:pPr>
            <w:r w:rsidRPr="0046266F">
              <w:t>xxxx xxxx</w:t>
            </w:r>
          </w:p>
        </w:tc>
        <w:tc>
          <w:tcPr>
            <w:tcW w:w="1134" w:type="dxa"/>
          </w:tcPr>
          <w:p w14:paraId="6316AB9B" w14:textId="77777777" w:rsidR="00F27C91" w:rsidRPr="0046266F" w:rsidRDefault="00F27C91" w:rsidP="00C8554F">
            <w:pPr>
              <w:pStyle w:val="TAL"/>
            </w:pPr>
            <w:r w:rsidRPr="0046266F">
              <w:t>xx</w:t>
            </w:r>
            <w:r>
              <w:t>xx</w:t>
            </w:r>
            <w:r w:rsidRPr="0046266F">
              <w:t> xxxx</w:t>
            </w:r>
          </w:p>
        </w:tc>
        <w:tc>
          <w:tcPr>
            <w:tcW w:w="1134" w:type="dxa"/>
          </w:tcPr>
          <w:p w14:paraId="77C250BE" w14:textId="77777777" w:rsidR="00F27C91" w:rsidRPr="0046266F" w:rsidRDefault="00F27C91" w:rsidP="00C8554F">
            <w:pPr>
              <w:pStyle w:val="TAL"/>
            </w:pPr>
          </w:p>
        </w:tc>
        <w:tc>
          <w:tcPr>
            <w:tcW w:w="1134" w:type="dxa"/>
          </w:tcPr>
          <w:p w14:paraId="74A07764" w14:textId="77777777" w:rsidR="00F27C91" w:rsidRPr="0046266F" w:rsidRDefault="00F27C91" w:rsidP="00C8554F">
            <w:pPr>
              <w:pStyle w:val="TAL"/>
            </w:pPr>
            <w:r w:rsidRPr="0046266F">
              <w:t>xxxx xx</w:t>
            </w:r>
            <w:r>
              <w:t>xx</w:t>
            </w:r>
          </w:p>
        </w:tc>
        <w:tc>
          <w:tcPr>
            <w:tcW w:w="1134" w:type="dxa"/>
          </w:tcPr>
          <w:p w14:paraId="4B112699" w14:textId="77777777" w:rsidR="00F27C91" w:rsidRPr="0046266F" w:rsidRDefault="00F27C91" w:rsidP="00C8554F">
            <w:pPr>
              <w:pStyle w:val="TAL"/>
            </w:pPr>
          </w:p>
        </w:tc>
        <w:tc>
          <w:tcPr>
            <w:tcW w:w="1134" w:type="dxa"/>
          </w:tcPr>
          <w:p w14:paraId="6C028B61" w14:textId="77777777" w:rsidR="00F27C91" w:rsidRPr="0046266F" w:rsidRDefault="00F27C91" w:rsidP="00C8554F">
            <w:pPr>
              <w:pStyle w:val="TAL"/>
            </w:pPr>
          </w:p>
        </w:tc>
        <w:tc>
          <w:tcPr>
            <w:tcW w:w="1134" w:type="dxa"/>
          </w:tcPr>
          <w:p w14:paraId="38A9F33D" w14:textId="77777777" w:rsidR="00F27C91" w:rsidRPr="0046266F" w:rsidRDefault="00F27C91" w:rsidP="00C8554F">
            <w:pPr>
              <w:pStyle w:val="TAL"/>
            </w:pPr>
          </w:p>
        </w:tc>
      </w:tr>
    </w:tbl>
    <w:p w14:paraId="75088B89" w14:textId="77777777" w:rsidR="00F27C91" w:rsidRPr="0046266F" w:rsidRDefault="00F27C91" w:rsidP="00F27C91"/>
    <w:p w14:paraId="63DE0493" w14:textId="77777777" w:rsidR="00F27C91" w:rsidRPr="0046266F" w:rsidRDefault="00F27C91" w:rsidP="00F27C91">
      <w:r w:rsidRPr="0046266F">
        <w:t>The UICC is installed into the Terminal and the UE is set to automatic PLMN selection mode.</w:t>
      </w:r>
    </w:p>
    <w:p w14:paraId="57625457" w14:textId="31BA2276" w:rsidR="00F27C91" w:rsidRPr="0046266F" w:rsidRDefault="00F27C91" w:rsidP="00F27C91">
      <w:pPr>
        <w:pStyle w:val="Heading5"/>
      </w:pPr>
      <w:r w:rsidRPr="0046266F">
        <w:t>7.3.</w:t>
      </w:r>
      <w:r>
        <w:t>11</w:t>
      </w:r>
      <w:r w:rsidRPr="0046266F">
        <w:t>.4.2</w:t>
      </w:r>
      <w:r w:rsidRPr="0046266F">
        <w:tab/>
        <w:t>Procedure</w:t>
      </w:r>
    </w:p>
    <w:p w14:paraId="724A7EBF" w14:textId="77777777" w:rsidR="00F27C91" w:rsidRPr="008745D8" w:rsidRDefault="00F27C91" w:rsidP="00F27C91">
      <w:pPr>
        <w:pStyle w:val="B1"/>
      </w:pPr>
      <w:r w:rsidRPr="008745D8">
        <w:t>a)</w:t>
      </w:r>
      <w:r w:rsidRPr="008745D8">
        <w:tab/>
        <w:t>The UE is powered on.</w:t>
      </w:r>
    </w:p>
    <w:p w14:paraId="2EED49DE" w14:textId="77777777" w:rsidR="00F27C91" w:rsidRPr="008745D8" w:rsidRDefault="00F27C91" w:rsidP="00F27C91">
      <w:pPr>
        <w:pStyle w:val="B1"/>
      </w:pPr>
      <w:r w:rsidRPr="008745D8">
        <w:t>b)</w:t>
      </w:r>
      <w:r w:rsidRPr="008745D8">
        <w:tab/>
        <w:t xml:space="preserve">After receipt of a </w:t>
      </w:r>
      <w:r w:rsidRPr="008745D8">
        <w:rPr>
          <w:i/>
        </w:rPr>
        <w:t>RRCRequest</w:t>
      </w:r>
      <w:r w:rsidRPr="008745D8">
        <w:t xml:space="preserve"> from the UE on the NG-RAN-cell related to the BCCH transmitting MCC/MNC 244/005, the NG-SS sends </w:t>
      </w:r>
      <w:r w:rsidRPr="008745D8">
        <w:rPr>
          <w:i/>
        </w:rPr>
        <w:t>RRCSetup</w:t>
      </w:r>
      <w:r w:rsidRPr="008745D8">
        <w:t xml:space="preserve"> to the UE, followed by </w:t>
      </w:r>
      <w:r w:rsidRPr="008745D8">
        <w:rPr>
          <w:i/>
        </w:rPr>
        <w:t>RRCSetupComplete</w:t>
      </w:r>
      <w:r w:rsidRPr="008745D8">
        <w:t xml:space="preserve"> sent by the UE to the NG-SS.</w:t>
      </w:r>
    </w:p>
    <w:p w14:paraId="60379373" w14:textId="77777777" w:rsidR="00F27C91" w:rsidRPr="008745D8" w:rsidRDefault="00F27C91" w:rsidP="00F27C91">
      <w:pPr>
        <w:pStyle w:val="B1"/>
        <w:keepNext/>
        <w:keepLines/>
      </w:pPr>
      <w:r w:rsidRPr="008745D8">
        <w:t>c)</w:t>
      </w:r>
      <w:r w:rsidRPr="008745D8">
        <w:tab/>
        <w:t>During registration and after receipt of a REGISTRATION REQUEST from the UE, the NG-SS initiates authentication, starts integrity by using the security procedure and sends REGISTRATION ACCEPT to the UE with:</w:t>
      </w:r>
    </w:p>
    <w:p w14:paraId="4F209FC2" w14:textId="77777777" w:rsidR="00F27C91" w:rsidRPr="008745D8" w:rsidRDefault="00F27C91" w:rsidP="00F27C91">
      <w:pPr>
        <w:pStyle w:val="B2"/>
        <w:rPr>
          <w:lang w:val="fr-FR"/>
        </w:rPr>
      </w:pPr>
      <w:r w:rsidRPr="008745D8">
        <w:tab/>
      </w:r>
      <w:r w:rsidRPr="008745D8">
        <w:rPr>
          <w:lang w:val="fr-FR"/>
        </w:rPr>
        <w:t>TAI (MCC/MNC/TAC):</w:t>
      </w:r>
      <w:r w:rsidRPr="008745D8">
        <w:rPr>
          <w:lang w:val="fr-FR"/>
        </w:rPr>
        <w:tab/>
        <w:t>244/005/ 000001</w:t>
      </w:r>
    </w:p>
    <w:p w14:paraId="319DAE6B" w14:textId="77777777" w:rsidR="00F27C91" w:rsidRPr="0046266F" w:rsidRDefault="00F27C91" w:rsidP="00F27C91">
      <w:pPr>
        <w:pStyle w:val="B2"/>
        <w:rPr>
          <w:lang w:val="fr-FR"/>
        </w:rPr>
      </w:pPr>
      <w:r w:rsidRPr="008745D8">
        <w:rPr>
          <w:lang w:val="fr-FR"/>
        </w:rPr>
        <w:tab/>
        <w:t>5G-GUTI:</w:t>
      </w:r>
      <w:r w:rsidRPr="008745D8">
        <w:rPr>
          <w:lang w:val="fr-FR"/>
        </w:rPr>
        <w:tab/>
        <w:t>"24400500010266436587"</w:t>
      </w:r>
    </w:p>
    <w:p w14:paraId="093909A7" w14:textId="77777777" w:rsidR="00F27C91" w:rsidRPr="0046266F" w:rsidRDefault="00F27C91" w:rsidP="00F27C91">
      <w:pPr>
        <w:pStyle w:val="B1"/>
      </w:pPr>
      <w:r w:rsidRPr="0046266F">
        <w:t>d)</w:t>
      </w:r>
      <w:r w:rsidRPr="0046266F">
        <w:tab/>
        <w:t xml:space="preserve">After receipt of the </w:t>
      </w:r>
      <w:r w:rsidRPr="00675867">
        <w:t>REGISTRATION COMPLETE</w:t>
      </w:r>
      <w:r w:rsidRPr="0046266F">
        <w:t xml:space="preserve"> during registration from the UE, </w:t>
      </w:r>
      <w:r w:rsidRPr="006A433F">
        <w:t>the NG-SS</w:t>
      </w:r>
      <w:r w:rsidRPr="0046266F">
        <w:t xml:space="preserve"> sends </w:t>
      </w:r>
      <w:r w:rsidRPr="0046266F">
        <w:rPr>
          <w:i/>
        </w:rPr>
        <w:t>RRCRelease</w:t>
      </w:r>
      <w:r w:rsidRPr="0046266F">
        <w:t>.</w:t>
      </w:r>
    </w:p>
    <w:p w14:paraId="6C3409C8" w14:textId="77777777" w:rsidR="00F27C91" w:rsidRPr="0046266F" w:rsidRDefault="00F27C91" w:rsidP="00F27C91">
      <w:pPr>
        <w:pStyle w:val="B1"/>
      </w:pPr>
      <w:r w:rsidRPr="0046266F">
        <w:t>e)</w:t>
      </w:r>
      <w:r w:rsidRPr="0046266F">
        <w:tab/>
        <w:t>The UE is soft powered down.</w:t>
      </w:r>
    </w:p>
    <w:p w14:paraId="23682DC0" w14:textId="17A1D91E" w:rsidR="00F27C91" w:rsidRPr="0046266F" w:rsidRDefault="00F27C91" w:rsidP="00F27C91">
      <w:pPr>
        <w:pStyle w:val="Heading4"/>
        <w:keepNext w:val="0"/>
        <w:keepLines w:val="0"/>
      </w:pPr>
      <w:r w:rsidRPr="0046266F">
        <w:t>7.3.</w:t>
      </w:r>
      <w:r>
        <w:t>11</w:t>
      </w:r>
      <w:r w:rsidRPr="0046266F">
        <w:t>.5</w:t>
      </w:r>
      <w:r w:rsidRPr="0046266F">
        <w:tab/>
        <w:t>Acceptance criteria</w:t>
      </w:r>
    </w:p>
    <w:p w14:paraId="6EAFEE65" w14:textId="77777777" w:rsidR="00F27C91" w:rsidRPr="008745D8" w:rsidRDefault="00F27C91" w:rsidP="00F27C91">
      <w:pPr>
        <w:pStyle w:val="B1"/>
        <w:keepNext/>
        <w:keepLines/>
      </w:pPr>
      <w:r w:rsidRPr="0046266F">
        <w:t xml:space="preserve">1.) After </w:t>
      </w:r>
      <w:r w:rsidRPr="008745D8">
        <w:t xml:space="preserve">step a) the UE shall send a </w:t>
      </w:r>
      <w:r w:rsidRPr="008745D8">
        <w:rPr>
          <w:i/>
        </w:rPr>
        <w:t>RRCRequest</w:t>
      </w:r>
      <w:r w:rsidRPr="008745D8">
        <w:t xml:space="preserve"> on the NG-RAN-cell related to the BCCH transmitting MCC/MNC 244/005</w:t>
      </w:r>
      <w:r>
        <w:t xml:space="preserve"> </w:t>
      </w:r>
      <w:r w:rsidRPr="008745D8">
        <w:t>to the NG-SS.</w:t>
      </w:r>
    </w:p>
    <w:p w14:paraId="6E599C1D" w14:textId="77777777" w:rsidR="00F27C91" w:rsidRPr="008745D8" w:rsidRDefault="00F27C91" w:rsidP="00F27C91">
      <w:pPr>
        <w:pStyle w:val="B1"/>
      </w:pPr>
      <w:r w:rsidRPr="008745D8">
        <w:t>2)</w:t>
      </w:r>
      <w:r w:rsidRPr="008745D8">
        <w:tab/>
        <w:t>After step b) the terminal shall send REGISTRATION REQUEST to the NG-SS.</w:t>
      </w:r>
    </w:p>
    <w:p w14:paraId="7EC6F573" w14:textId="77777777" w:rsidR="00F27C91" w:rsidRPr="008745D8" w:rsidRDefault="00F27C91" w:rsidP="00F27C91">
      <w:pPr>
        <w:pStyle w:val="B1"/>
      </w:pPr>
      <w:r w:rsidRPr="008745D8">
        <w:t>3)</w:t>
      </w:r>
      <w:r w:rsidRPr="008745D8">
        <w:tab/>
        <w:t>After step c) the terminal shall respond with REGISTRATION COMPLETE during registration.</w:t>
      </w:r>
    </w:p>
    <w:p w14:paraId="31C332CA" w14:textId="77777777" w:rsidR="00F27C91" w:rsidRPr="008745D8" w:rsidRDefault="00F27C91" w:rsidP="00F27C91">
      <w:pPr>
        <w:pStyle w:val="B1"/>
      </w:pPr>
      <w:r w:rsidRPr="008745D8">
        <w:t>4)</w:t>
      </w:r>
      <w:r w:rsidRPr="008745D8">
        <w:tab/>
        <w:t>After step e) the USIM shall contain the following values:</w:t>
      </w:r>
    </w:p>
    <w:p w14:paraId="28804C85" w14:textId="77777777" w:rsidR="00F27C91" w:rsidRPr="008745D8" w:rsidRDefault="00F27C91" w:rsidP="00F27C91">
      <w:pPr>
        <w:keepNext/>
        <w:keepLines/>
        <w:rPr>
          <w:b/>
        </w:rPr>
      </w:pPr>
      <w:r w:rsidRPr="00C17474">
        <w:rPr>
          <w:b/>
        </w:rPr>
        <w:t>EF</w:t>
      </w:r>
      <w:r w:rsidRPr="00C17474">
        <w:rPr>
          <w:rFonts w:ascii="Arial" w:hAnsi="Arial"/>
          <w:b/>
          <w:sz w:val="24"/>
          <w:vertAlign w:val="subscript"/>
        </w:rPr>
        <w:t>5GS3GPPLOCI</w:t>
      </w:r>
      <w:r w:rsidRPr="008745D8">
        <w:rPr>
          <w:b/>
        </w:rPr>
        <w:t xml:space="preserve"> (5GS 3GPP location information)</w:t>
      </w:r>
    </w:p>
    <w:p w14:paraId="5D045BB0" w14:textId="77777777" w:rsidR="00F27C91" w:rsidRPr="008745D8" w:rsidRDefault="00F27C91" w:rsidP="00F27C91">
      <w:pPr>
        <w:pStyle w:val="EW"/>
        <w:tabs>
          <w:tab w:val="left" w:pos="2835"/>
        </w:tabs>
        <w:rPr>
          <w:lang w:val="it-IT"/>
        </w:rPr>
      </w:pPr>
      <w:r w:rsidRPr="008745D8">
        <w:rPr>
          <w:lang w:val="it-IT"/>
        </w:rPr>
        <w:t>Logically:</w:t>
      </w:r>
      <w:r w:rsidRPr="008745D8">
        <w:rPr>
          <w:lang w:val="it-IT"/>
        </w:rPr>
        <w:tab/>
        <w:t>5G-GUTI:</w:t>
      </w:r>
      <w:r w:rsidRPr="008745D8">
        <w:rPr>
          <w:lang w:val="it-IT"/>
        </w:rPr>
        <w:tab/>
      </w:r>
      <w:r w:rsidRPr="008745D8">
        <w:t>24400500010266436587</w:t>
      </w:r>
    </w:p>
    <w:p w14:paraId="0B3E52D2" w14:textId="77777777" w:rsidR="00F27C91" w:rsidRPr="008745D8" w:rsidRDefault="00F27C91" w:rsidP="00F27C91">
      <w:pPr>
        <w:pStyle w:val="EW"/>
        <w:tabs>
          <w:tab w:val="left" w:pos="2835"/>
        </w:tabs>
      </w:pPr>
      <w:r w:rsidRPr="008745D8">
        <w:rPr>
          <w:lang w:val="it-IT"/>
        </w:rPr>
        <w:tab/>
        <w:t>Last visited registered TAI in 5GS for 3GPP access:</w:t>
      </w:r>
      <w:r w:rsidRPr="008745D8">
        <w:rPr>
          <w:lang w:val="it-IT"/>
        </w:rPr>
        <w:tab/>
      </w:r>
      <w:r w:rsidRPr="008745D8">
        <w:t>244/005/000001</w:t>
      </w:r>
    </w:p>
    <w:p w14:paraId="70FBFAA2" w14:textId="77777777" w:rsidR="00F27C91" w:rsidRPr="008745D8" w:rsidRDefault="00F27C91" w:rsidP="00F27C91">
      <w:pPr>
        <w:pStyle w:val="EW"/>
        <w:tabs>
          <w:tab w:val="left" w:pos="2835"/>
        </w:tabs>
        <w:rPr>
          <w:lang w:val="it-IT"/>
        </w:rPr>
      </w:pPr>
      <w:r w:rsidRPr="008745D8">
        <w:rPr>
          <w:lang w:val="it-IT"/>
        </w:rPr>
        <w:tab/>
        <w:t>5GS update status for 3GPP access:</w:t>
      </w:r>
      <w:r w:rsidRPr="008745D8">
        <w:rPr>
          <w:lang w:val="it-IT"/>
        </w:rPr>
        <w:tab/>
        <w:t>5U1 UPDATED</w:t>
      </w:r>
    </w:p>
    <w:p w14:paraId="0DCB0979" w14:textId="77777777" w:rsidR="00F27C91" w:rsidRPr="008745D8" w:rsidRDefault="00F27C91" w:rsidP="00F27C91">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27C91" w:rsidRPr="008745D8" w14:paraId="51D0CA95" w14:textId="77777777" w:rsidTr="00C8554F">
        <w:tc>
          <w:tcPr>
            <w:tcW w:w="959" w:type="dxa"/>
          </w:tcPr>
          <w:p w14:paraId="41371ABC" w14:textId="77777777" w:rsidR="00F27C91" w:rsidRPr="008745D8" w:rsidRDefault="00F27C91" w:rsidP="00C8554F">
            <w:pPr>
              <w:keepNext/>
              <w:keepLines/>
              <w:spacing w:after="0"/>
              <w:rPr>
                <w:rFonts w:ascii="Arial" w:hAnsi="Arial"/>
                <w:sz w:val="18"/>
              </w:rPr>
            </w:pPr>
            <w:r w:rsidRPr="008745D8">
              <w:rPr>
                <w:rFonts w:ascii="Arial" w:hAnsi="Arial"/>
                <w:sz w:val="18"/>
              </w:rPr>
              <w:t>Coding:</w:t>
            </w:r>
          </w:p>
        </w:tc>
        <w:tc>
          <w:tcPr>
            <w:tcW w:w="717" w:type="dxa"/>
          </w:tcPr>
          <w:p w14:paraId="7A09657A" w14:textId="77777777" w:rsidR="00F27C91" w:rsidRPr="008745D8" w:rsidRDefault="00F27C91" w:rsidP="00C8554F">
            <w:pPr>
              <w:keepNext/>
              <w:keepLines/>
              <w:spacing w:after="0"/>
              <w:rPr>
                <w:rFonts w:ascii="Arial" w:hAnsi="Arial"/>
                <w:b/>
                <w:sz w:val="18"/>
              </w:rPr>
            </w:pPr>
            <w:r w:rsidRPr="008745D8">
              <w:rPr>
                <w:rFonts w:ascii="Arial" w:hAnsi="Arial"/>
                <w:b/>
                <w:sz w:val="18"/>
              </w:rPr>
              <w:t>B1</w:t>
            </w:r>
          </w:p>
        </w:tc>
        <w:tc>
          <w:tcPr>
            <w:tcW w:w="717" w:type="dxa"/>
          </w:tcPr>
          <w:p w14:paraId="5586E896" w14:textId="77777777" w:rsidR="00F27C91" w:rsidRPr="008745D8" w:rsidRDefault="00F27C91" w:rsidP="00C8554F">
            <w:pPr>
              <w:keepNext/>
              <w:keepLines/>
              <w:spacing w:after="0"/>
              <w:rPr>
                <w:rFonts w:ascii="Arial" w:hAnsi="Arial"/>
                <w:b/>
                <w:sz w:val="18"/>
              </w:rPr>
            </w:pPr>
            <w:r w:rsidRPr="008745D8">
              <w:rPr>
                <w:rFonts w:ascii="Arial" w:hAnsi="Arial"/>
                <w:b/>
                <w:sz w:val="18"/>
              </w:rPr>
              <w:t>B2</w:t>
            </w:r>
          </w:p>
        </w:tc>
        <w:tc>
          <w:tcPr>
            <w:tcW w:w="717" w:type="dxa"/>
          </w:tcPr>
          <w:p w14:paraId="3395B8A8" w14:textId="77777777" w:rsidR="00F27C91" w:rsidRPr="008745D8" w:rsidRDefault="00F27C91" w:rsidP="00C8554F">
            <w:pPr>
              <w:keepNext/>
              <w:keepLines/>
              <w:spacing w:after="0"/>
              <w:rPr>
                <w:rFonts w:ascii="Arial" w:hAnsi="Arial"/>
                <w:b/>
                <w:sz w:val="18"/>
              </w:rPr>
            </w:pPr>
            <w:r w:rsidRPr="008745D8">
              <w:rPr>
                <w:rFonts w:ascii="Arial" w:hAnsi="Arial"/>
                <w:b/>
                <w:sz w:val="18"/>
              </w:rPr>
              <w:t>B3</w:t>
            </w:r>
          </w:p>
        </w:tc>
        <w:tc>
          <w:tcPr>
            <w:tcW w:w="717" w:type="dxa"/>
          </w:tcPr>
          <w:p w14:paraId="11D9C9AB" w14:textId="77777777" w:rsidR="00F27C91" w:rsidRPr="008745D8" w:rsidRDefault="00F27C91" w:rsidP="00C8554F">
            <w:pPr>
              <w:keepNext/>
              <w:keepLines/>
              <w:spacing w:after="0"/>
              <w:rPr>
                <w:rFonts w:ascii="Arial" w:hAnsi="Arial"/>
                <w:b/>
                <w:sz w:val="18"/>
              </w:rPr>
            </w:pPr>
            <w:r w:rsidRPr="008745D8">
              <w:rPr>
                <w:rFonts w:ascii="Arial" w:hAnsi="Arial"/>
                <w:b/>
                <w:sz w:val="18"/>
              </w:rPr>
              <w:t>B4</w:t>
            </w:r>
          </w:p>
        </w:tc>
        <w:tc>
          <w:tcPr>
            <w:tcW w:w="717" w:type="dxa"/>
          </w:tcPr>
          <w:p w14:paraId="6B1A6748" w14:textId="77777777" w:rsidR="00F27C91" w:rsidRPr="008745D8" w:rsidRDefault="00F27C91" w:rsidP="00C8554F">
            <w:pPr>
              <w:keepNext/>
              <w:keepLines/>
              <w:spacing w:after="0"/>
              <w:rPr>
                <w:rFonts w:ascii="Arial" w:hAnsi="Arial"/>
                <w:b/>
                <w:sz w:val="18"/>
              </w:rPr>
            </w:pPr>
            <w:r w:rsidRPr="008745D8">
              <w:rPr>
                <w:rFonts w:ascii="Arial" w:hAnsi="Arial"/>
                <w:b/>
                <w:sz w:val="18"/>
              </w:rPr>
              <w:t>B5</w:t>
            </w:r>
          </w:p>
        </w:tc>
        <w:tc>
          <w:tcPr>
            <w:tcW w:w="717" w:type="dxa"/>
          </w:tcPr>
          <w:p w14:paraId="6EF91DE7" w14:textId="77777777" w:rsidR="00F27C91" w:rsidRPr="008745D8" w:rsidRDefault="00F27C91" w:rsidP="00C8554F">
            <w:pPr>
              <w:keepNext/>
              <w:keepLines/>
              <w:spacing w:after="0"/>
              <w:rPr>
                <w:rFonts w:ascii="Arial" w:hAnsi="Arial"/>
                <w:b/>
                <w:sz w:val="18"/>
              </w:rPr>
            </w:pPr>
            <w:r w:rsidRPr="008745D8">
              <w:rPr>
                <w:rFonts w:ascii="Arial" w:hAnsi="Arial"/>
                <w:b/>
                <w:sz w:val="18"/>
              </w:rPr>
              <w:t>B6</w:t>
            </w:r>
          </w:p>
        </w:tc>
        <w:tc>
          <w:tcPr>
            <w:tcW w:w="717" w:type="dxa"/>
          </w:tcPr>
          <w:p w14:paraId="65FD24B8" w14:textId="77777777" w:rsidR="00F27C91" w:rsidRPr="008745D8" w:rsidRDefault="00F27C91" w:rsidP="00C8554F">
            <w:pPr>
              <w:keepNext/>
              <w:keepLines/>
              <w:spacing w:after="0"/>
              <w:rPr>
                <w:rFonts w:ascii="Arial" w:hAnsi="Arial"/>
                <w:b/>
                <w:sz w:val="18"/>
              </w:rPr>
            </w:pPr>
            <w:r w:rsidRPr="008745D8">
              <w:rPr>
                <w:rFonts w:ascii="Arial" w:hAnsi="Arial"/>
                <w:b/>
                <w:sz w:val="18"/>
              </w:rPr>
              <w:t>B7</w:t>
            </w:r>
          </w:p>
        </w:tc>
        <w:tc>
          <w:tcPr>
            <w:tcW w:w="717" w:type="dxa"/>
          </w:tcPr>
          <w:p w14:paraId="3B76A626" w14:textId="77777777" w:rsidR="00F27C91" w:rsidRPr="008745D8" w:rsidRDefault="00F27C91" w:rsidP="00C8554F">
            <w:pPr>
              <w:keepNext/>
              <w:keepLines/>
              <w:spacing w:after="0"/>
              <w:rPr>
                <w:rFonts w:ascii="Arial" w:hAnsi="Arial"/>
                <w:b/>
                <w:sz w:val="18"/>
              </w:rPr>
            </w:pPr>
            <w:r w:rsidRPr="008745D8">
              <w:rPr>
                <w:rFonts w:ascii="Arial" w:hAnsi="Arial"/>
                <w:b/>
                <w:sz w:val="18"/>
              </w:rPr>
              <w:t>B8</w:t>
            </w:r>
          </w:p>
        </w:tc>
      </w:tr>
      <w:tr w:rsidR="00F27C91" w:rsidRPr="008745D8" w14:paraId="0F8B4C48" w14:textId="77777777" w:rsidTr="00C8554F">
        <w:tc>
          <w:tcPr>
            <w:tcW w:w="959" w:type="dxa"/>
            <w:tcBorders>
              <w:bottom w:val="single" w:sz="4" w:space="0" w:color="auto"/>
            </w:tcBorders>
          </w:tcPr>
          <w:p w14:paraId="51F89A9B" w14:textId="77777777" w:rsidR="00F27C91" w:rsidRPr="008745D8" w:rsidRDefault="00F27C91" w:rsidP="00C8554F">
            <w:pPr>
              <w:keepNext/>
              <w:keepLines/>
              <w:spacing w:after="0"/>
              <w:rPr>
                <w:rFonts w:ascii="Arial" w:hAnsi="Arial"/>
                <w:sz w:val="18"/>
              </w:rPr>
            </w:pPr>
            <w:r w:rsidRPr="008745D8">
              <w:rPr>
                <w:rFonts w:ascii="Arial" w:hAnsi="Arial"/>
                <w:sz w:val="18"/>
              </w:rPr>
              <w:t>Hex</w:t>
            </w:r>
          </w:p>
        </w:tc>
        <w:tc>
          <w:tcPr>
            <w:tcW w:w="717" w:type="dxa"/>
          </w:tcPr>
          <w:p w14:paraId="49501C67"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c>
          <w:tcPr>
            <w:tcW w:w="717" w:type="dxa"/>
          </w:tcPr>
          <w:p w14:paraId="215E6B12" w14:textId="77777777" w:rsidR="00F27C91" w:rsidRPr="008745D8" w:rsidRDefault="00F27C91" w:rsidP="00C8554F">
            <w:pPr>
              <w:keepNext/>
              <w:keepLines/>
              <w:spacing w:after="0"/>
              <w:rPr>
                <w:rFonts w:ascii="Arial" w:hAnsi="Arial"/>
                <w:sz w:val="18"/>
              </w:rPr>
            </w:pPr>
            <w:r w:rsidRPr="008745D8">
              <w:rPr>
                <w:rFonts w:ascii="Arial" w:hAnsi="Arial"/>
                <w:sz w:val="18"/>
              </w:rPr>
              <w:t xml:space="preserve">0B </w:t>
            </w:r>
          </w:p>
        </w:tc>
        <w:tc>
          <w:tcPr>
            <w:tcW w:w="717" w:type="dxa"/>
          </w:tcPr>
          <w:p w14:paraId="3E3E483D" w14:textId="77777777" w:rsidR="00F27C91" w:rsidRPr="008745D8" w:rsidRDefault="00F27C91" w:rsidP="00C8554F">
            <w:pPr>
              <w:keepNext/>
              <w:keepLines/>
              <w:spacing w:after="0"/>
              <w:rPr>
                <w:rFonts w:ascii="Arial" w:hAnsi="Arial"/>
                <w:sz w:val="18"/>
              </w:rPr>
            </w:pPr>
            <w:r w:rsidRPr="008745D8">
              <w:rPr>
                <w:rFonts w:ascii="Arial" w:hAnsi="Arial"/>
                <w:sz w:val="18"/>
              </w:rPr>
              <w:t>F2</w:t>
            </w:r>
          </w:p>
        </w:tc>
        <w:tc>
          <w:tcPr>
            <w:tcW w:w="717" w:type="dxa"/>
          </w:tcPr>
          <w:p w14:paraId="76661690" w14:textId="77777777" w:rsidR="00F27C91" w:rsidRPr="008745D8" w:rsidRDefault="00F27C91" w:rsidP="00C8554F">
            <w:pPr>
              <w:keepNext/>
              <w:keepLines/>
              <w:spacing w:after="0"/>
              <w:rPr>
                <w:rFonts w:ascii="Arial" w:hAnsi="Arial"/>
                <w:sz w:val="18"/>
              </w:rPr>
            </w:pPr>
            <w:r w:rsidRPr="008745D8">
              <w:rPr>
                <w:rFonts w:ascii="Arial" w:hAnsi="Arial"/>
                <w:sz w:val="18"/>
              </w:rPr>
              <w:t>42</w:t>
            </w:r>
          </w:p>
        </w:tc>
        <w:tc>
          <w:tcPr>
            <w:tcW w:w="717" w:type="dxa"/>
          </w:tcPr>
          <w:p w14:paraId="457C7A50" w14:textId="77777777" w:rsidR="00F27C91" w:rsidRPr="008745D8" w:rsidRDefault="00F27C91" w:rsidP="00C8554F">
            <w:pPr>
              <w:keepNext/>
              <w:keepLines/>
              <w:spacing w:after="0"/>
              <w:rPr>
                <w:rFonts w:ascii="Arial" w:hAnsi="Arial"/>
                <w:sz w:val="18"/>
              </w:rPr>
            </w:pPr>
            <w:r w:rsidRPr="008745D8">
              <w:rPr>
                <w:rFonts w:ascii="Arial" w:hAnsi="Arial"/>
                <w:sz w:val="18"/>
              </w:rPr>
              <w:t>54</w:t>
            </w:r>
          </w:p>
        </w:tc>
        <w:tc>
          <w:tcPr>
            <w:tcW w:w="717" w:type="dxa"/>
          </w:tcPr>
          <w:p w14:paraId="536D2D65"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c>
          <w:tcPr>
            <w:tcW w:w="717" w:type="dxa"/>
          </w:tcPr>
          <w:p w14:paraId="1E736FD5"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c>
          <w:tcPr>
            <w:tcW w:w="717" w:type="dxa"/>
          </w:tcPr>
          <w:p w14:paraId="4D9606AF" w14:textId="77777777" w:rsidR="00F27C91" w:rsidRPr="008745D8" w:rsidRDefault="00F27C91" w:rsidP="00C8554F">
            <w:pPr>
              <w:keepNext/>
              <w:keepLines/>
              <w:spacing w:after="0"/>
              <w:rPr>
                <w:rFonts w:ascii="Arial" w:hAnsi="Arial"/>
                <w:sz w:val="18"/>
              </w:rPr>
            </w:pPr>
            <w:r w:rsidRPr="008745D8">
              <w:rPr>
                <w:rFonts w:ascii="Arial" w:hAnsi="Arial"/>
                <w:sz w:val="18"/>
              </w:rPr>
              <w:t>01</w:t>
            </w:r>
          </w:p>
        </w:tc>
      </w:tr>
      <w:tr w:rsidR="00F27C91" w:rsidRPr="008745D8" w14:paraId="599E586B" w14:textId="77777777" w:rsidTr="00C8554F">
        <w:tc>
          <w:tcPr>
            <w:tcW w:w="959" w:type="dxa"/>
            <w:tcBorders>
              <w:left w:val="nil"/>
              <w:bottom w:val="nil"/>
            </w:tcBorders>
          </w:tcPr>
          <w:p w14:paraId="6DFA1E6D" w14:textId="77777777" w:rsidR="00F27C91" w:rsidRPr="008745D8" w:rsidRDefault="00F27C91" w:rsidP="00C8554F">
            <w:pPr>
              <w:keepNext/>
              <w:keepLines/>
              <w:spacing w:after="0"/>
              <w:rPr>
                <w:rFonts w:ascii="Arial" w:hAnsi="Arial"/>
                <w:sz w:val="18"/>
              </w:rPr>
            </w:pPr>
          </w:p>
        </w:tc>
        <w:tc>
          <w:tcPr>
            <w:tcW w:w="717" w:type="dxa"/>
          </w:tcPr>
          <w:p w14:paraId="2F6E253F" w14:textId="77777777" w:rsidR="00F27C91" w:rsidRPr="008745D8" w:rsidRDefault="00F27C91" w:rsidP="00C8554F">
            <w:pPr>
              <w:keepNext/>
              <w:keepLines/>
              <w:spacing w:after="0"/>
              <w:rPr>
                <w:rFonts w:ascii="Arial" w:hAnsi="Arial"/>
                <w:sz w:val="18"/>
              </w:rPr>
            </w:pPr>
            <w:r w:rsidRPr="008745D8">
              <w:rPr>
                <w:rFonts w:ascii="Arial" w:hAnsi="Arial"/>
                <w:b/>
                <w:sz w:val="18"/>
              </w:rPr>
              <w:t>B9</w:t>
            </w:r>
          </w:p>
        </w:tc>
        <w:tc>
          <w:tcPr>
            <w:tcW w:w="717" w:type="dxa"/>
          </w:tcPr>
          <w:p w14:paraId="2F97C039" w14:textId="77777777" w:rsidR="00F27C91" w:rsidRPr="008745D8" w:rsidRDefault="00F27C91" w:rsidP="00C8554F">
            <w:pPr>
              <w:keepNext/>
              <w:keepLines/>
              <w:spacing w:after="0"/>
              <w:rPr>
                <w:rFonts w:ascii="Arial" w:hAnsi="Arial"/>
                <w:sz w:val="18"/>
              </w:rPr>
            </w:pPr>
            <w:r w:rsidRPr="008745D8">
              <w:rPr>
                <w:rFonts w:ascii="Arial" w:hAnsi="Arial"/>
                <w:b/>
                <w:sz w:val="18"/>
              </w:rPr>
              <w:t>B10</w:t>
            </w:r>
          </w:p>
        </w:tc>
        <w:tc>
          <w:tcPr>
            <w:tcW w:w="717" w:type="dxa"/>
          </w:tcPr>
          <w:p w14:paraId="6BB6187B" w14:textId="77777777" w:rsidR="00F27C91" w:rsidRPr="008745D8" w:rsidRDefault="00F27C91" w:rsidP="00C8554F">
            <w:pPr>
              <w:keepNext/>
              <w:keepLines/>
              <w:spacing w:after="0"/>
              <w:rPr>
                <w:rFonts w:ascii="Arial" w:hAnsi="Arial"/>
                <w:sz w:val="18"/>
              </w:rPr>
            </w:pPr>
            <w:r w:rsidRPr="008745D8">
              <w:rPr>
                <w:rFonts w:ascii="Arial" w:hAnsi="Arial"/>
                <w:b/>
                <w:sz w:val="18"/>
              </w:rPr>
              <w:t>B11</w:t>
            </w:r>
          </w:p>
        </w:tc>
        <w:tc>
          <w:tcPr>
            <w:tcW w:w="717" w:type="dxa"/>
          </w:tcPr>
          <w:p w14:paraId="43D6155A" w14:textId="77777777" w:rsidR="00F27C91" w:rsidRPr="008745D8" w:rsidRDefault="00F27C91" w:rsidP="00C8554F">
            <w:pPr>
              <w:keepNext/>
              <w:keepLines/>
              <w:spacing w:after="0"/>
              <w:rPr>
                <w:rFonts w:ascii="Arial" w:hAnsi="Arial"/>
                <w:sz w:val="18"/>
              </w:rPr>
            </w:pPr>
            <w:r w:rsidRPr="008745D8">
              <w:rPr>
                <w:rFonts w:ascii="Arial" w:hAnsi="Arial"/>
                <w:b/>
                <w:sz w:val="18"/>
              </w:rPr>
              <w:t>B12</w:t>
            </w:r>
          </w:p>
        </w:tc>
        <w:tc>
          <w:tcPr>
            <w:tcW w:w="717" w:type="dxa"/>
          </w:tcPr>
          <w:p w14:paraId="06FE027A" w14:textId="77777777" w:rsidR="00F27C91" w:rsidRPr="008745D8" w:rsidRDefault="00F27C91" w:rsidP="00C8554F">
            <w:pPr>
              <w:keepNext/>
              <w:keepLines/>
              <w:spacing w:after="0"/>
              <w:rPr>
                <w:rFonts w:ascii="Arial" w:hAnsi="Arial"/>
                <w:sz w:val="18"/>
              </w:rPr>
            </w:pPr>
            <w:r w:rsidRPr="008745D8">
              <w:rPr>
                <w:rFonts w:ascii="Arial" w:hAnsi="Arial"/>
                <w:b/>
                <w:sz w:val="18"/>
              </w:rPr>
              <w:t>B13</w:t>
            </w:r>
          </w:p>
        </w:tc>
        <w:tc>
          <w:tcPr>
            <w:tcW w:w="717" w:type="dxa"/>
          </w:tcPr>
          <w:p w14:paraId="59B1C18F" w14:textId="77777777" w:rsidR="00F27C91" w:rsidRPr="008745D8" w:rsidRDefault="00F27C91" w:rsidP="00C8554F">
            <w:pPr>
              <w:keepNext/>
              <w:keepLines/>
              <w:spacing w:after="0"/>
              <w:rPr>
                <w:rFonts w:ascii="Arial" w:hAnsi="Arial"/>
                <w:sz w:val="18"/>
              </w:rPr>
            </w:pPr>
            <w:r w:rsidRPr="008745D8">
              <w:rPr>
                <w:rFonts w:ascii="Arial" w:hAnsi="Arial"/>
                <w:b/>
                <w:sz w:val="18"/>
              </w:rPr>
              <w:t>B14</w:t>
            </w:r>
          </w:p>
        </w:tc>
        <w:tc>
          <w:tcPr>
            <w:tcW w:w="717" w:type="dxa"/>
          </w:tcPr>
          <w:p w14:paraId="135B707B" w14:textId="77777777" w:rsidR="00F27C91" w:rsidRPr="008745D8" w:rsidRDefault="00F27C91" w:rsidP="00C8554F">
            <w:pPr>
              <w:keepNext/>
              <w:keepLines/>
              <w:spacing w:after="0"/>
              <w:rPr>
                <w:rFonts w:ascii="Arial" w:hAnsi="Arial"/>
                <w:sz w:val="18"/>
              </w:rPr>
            </w:pPr>
            <w:r w:rsidRPr="008745D8">
              <w:rPr>
                <w:rFonts w:ascii="Arial" w:hAnsi="Arial"/>
                <w:b/>
                <w:sz w:val="18"/>
              </w:rPr>
              <w:t>B15</w:t>
            </w:r>
          </w:p>
        </w:tc>
        <w:tc>
          <w:tcPr>
            <w:tcW w:w="717" w:type="dxa"/>
          </w:tcPr>
          <w:p w14:paraId="35F6D6E1" w14:textId="77777777" w:rsidR="00F27C91" w:rsidRPr="008745D8" w:rsidRDefault="00F27C91" w:rsidP="00C8554F">
            <w:pPr>
              <w:keepNext/>
              <w:keepLines/>
              <w:spacing w:after="0"/>
              <w:rPr>
                <w:rFonts w:ascii="Arial" w:hAnsi="Arial"/>
                <w:sz w:val="18"/>
              </w:rPr>
            </w:pPr>
            <w:r w:rsidRPr="008745D8">
              <w:rPr>
                <w:rFonts w:ascii="Arial" w:hAnsi="Arial"/>
                <w:b/>
                <w:sz w:val="18"/>
              </w:rPr>
              <w:t>B16</w:t>
            </w:r>
          </w:p>
        </w:tc>
      </w:tr>
      <w:tr w:rsidR="00F27C91" w:rsidRPr="008745D8" w14:paraId="01A67145" w14:textId="77777777" w:rsidTr="00C8554F">
        <w:tc>
          <w:tcPr>
            <w:tcW w:w="959" w:type="dxa"/>
            <w:tcBorders>
              <w:top w:val="nil"/>
              <w:left w:val="nil"/>
              <w:bottom w:val="nil"/>
            </w:tcBorders>
          </w:tcPr>
          <w:p w14:paraId="2AB2E32E" w14:textId="77777777" w:rsidR="00F27C91" w:rsidRPr="008745D8" w:rsidRDefault="00F27C91" w:rsidP="00C8554F">
            <w:pPr>
              <w:keepNext/>
              <w:keepLines/>
              <w:spacing w:after="0"/>
              <w:rPr>
                <w:rFonts w:ascii="Arial" w:hAnsi="Arial"/>
                <w:sz w:val="18"/>
              </w:rPr>
            </w:pPr>
          </w:p>
        </w:tc>
        <w:tc>
          <w:tcPr>
            <w:tcW w:w="717" w:type="dxa"/>
          </w:tcPr>
          <w:p w14:paraId="2BC21B2D" w14:textId="77777777" w:rsidR="00F27C91" w:rsidRPr="008745D8" w:rsidRDefault="00F27C91" w:rsidP="00C8554F">
            <w:pPr>
              <w:keepNext/>
              <w:keepLines/>
              <w:spacing w:after="0"/>
              <w:rPr>
                <w:rFonts w:ascii="Arial" w:hAnsi="Arial"/>
                <w:sz w:val="18"/>
              </w:rPr>
            </w:pPr>
            <w:r w:rsidRPr="008745D8">
              <w:rPr>
                <w:rFonts w:ascii="Arial" w:hAnsi="Arial"/>
                <w:sz w:val="18"/>
              </w:rPr>
              <w:t>02</w:t>
            </w:r>
          </w:p>
        </w:tc>
        <w:tc>
          <w:tcPr>
            <w:tcW w:w="717" w:type="dxa"/>
          </w:tcPr>
          <w:p w14:paraId="5099616B" w14:textId="77777777" w:rsidR="00F27C91" w:rsidRPr="008745D8" w:rsidRDefault="00F27C91" w:rsidP="00C8554F">
            <w:pPr>
              <w:keepNext/>
              <w:keepLines/>
              <w:spacing w:after="0"/>
              <w:rPr>
                <w:rFonts w:ascii="Arial" w:hAnsi="Arial"/>
                <w:sz w:val="18"/>
              </w:rPr>
            </w:pPr>
            <w:r w:rsidRPr="008745D8">
              <w:rPr>
                <w:rFonts w:ascii="Arial" w:hAnsi="Arial"/>
                <w:sz w:val="18"/>
              </w:rPr>
              <w:t>66</w:t>
            </w:r>
          </w:p>
        </w:tc>
        <w:tc>
          <w:tcPr>
            <w:tcW w:w="717" w:type="dxa"/>
          </w:tcPr>
          <w:p w14:paraId="273B1812" w14:textId="77777777" w:rsidR="00F27C91" w:rsidRPr="008745D8" w:rsidRDefault="00F27C91" w:rsidP="00C8554F">
            <w:pPr>
              <w:keepNext/>
              <w:keepLines/>
              <w:spacing w:after="0"/>
              <w:rPr>
                <w:rFonts w:ascii="Arial" w:hAnsi="Arial"/>
                <w:sz w:val="18"/>
              </w:rPr>
            </w:pPr>
            <w:r w:rsidRPr="008745D8">
              <w:rPr>
                <w:rFonts w:ascii="Arial" w:hAnsi="Arial"/>
                <w:sz w:val="18"/>
              </w:rPr>
              <w:t>43</w:t>
            </w:r>
          </w:p>
        </w:tc>
        <w:tc>
          <w:tcPr>
            <w:tcW w:w="717" w:type="dxa"/>
          </w:tcPr>
          <w:p w14:paraId="211727FC" w14:textId="77777777" w:rsidR="00F27C91" w:rsidRPr="008745D8" w:rsidRDefault="00F27C91" w:rsidP="00C8554F">
            <w:pPr>
              <w:keepNext/>
              <w:keepLines/>
              <w:spacing w:after="0"/>
              <w:rPr>
                <w:rFonts w:ascii="Arial" w:hAnsi="Arial"/>
                <w:sz w:val="18"/>
              </w:rPr>
            </w:pPr>
            <w:r w:rsidRPr="008745D8">
              <w:rPr>
                <w:rFonts w:ascii="Arial" w:hAnsi="Arial"/>
                <w:sz w:val="18"/>
              </w:rPr>
              <w:t>65</w:t>
            </w:r>
          </w:p>
        </w:tc>
        <w:tc>
          <w:tcPr>
            <w:tcW w:w="717" w:type="dxa"/>
            <w:tcBorders>
              <w:bottom w:val="single" w:sz="4" w:space="0" w:color="auto"/>
            </w:tcBorders>
          </w:tcPr>
          <w:p w14:paraId="10659FEE" w14:textId="77777777" w:rsidR="00F27C91" w:rsidRPr="008745D8" w:rsidRDefault="00F27C91" w:rsidP="00C8554F">
            <w:pPr>
              <w:keepNext/>
              <w:keepLines/>
              <w:spacing w:after="0"/>
              <w:rPr>
                <w:rFonts w:ascii="Arial" w:hAnsi="Arial"/>
                <w:sz w:val="18"/>
              </w:rPr>
            </w:pPr>
            <w:r w:rsidRPr="008745D8">
              <w:rPr>
                <w:rFonts w:ascii="Arial" w:hAnsi="Arial"/>
                <w:sz w:val="18"/>
              </w:rPr>
              <w:t>42</w:t>
            </w:r>
          </w:p>
        </w:tc>
        <w:tc>
          <w:tcPr>
            <w:tcW w:w="717" w:type="dxa"/>
            <w:tcBorders>
              <w:bottom w:val="single" w:sz="4" w:space="0" w:color="auto"/>
            </w:tcBorders>
          </w:tcPr>
          <w:p w14:paraId="25B51579" w14:textId="77777777" w:rsidR="00F27C91" w:rsidRPr="008745D8" w:rsidRDefault="00F27C91" w:rsidP="00C8554F">
            <w:pPr>
              <w:keepNext/>
              <w:keepLines/>
              <w:spacing w:after="0"/>
              <w:rPr>
                <w:rFonts w:ascii="Arial" w:hAnsi="Arial"/>
                <w:sz w:val="18"/>
              </w:rPr>
            </w:pPr>
            <w:r w:rsidRPr="008745D8">
              <w:rPr>
                <w:rFonts w:ascii="Arial" w:hAnsi="Arial"/>
                <w:sz w:val="18"/>
              </w:rPr>
              <w:t>54</w:t>
            </w:r>
          </w:p>
        </w:tc>
        <w:tc>
          <w:tcPr>
            <w:tcW w:w="717" w:type="dxa"/>
            <w:tcBorders>
              <w:bottom w:val="single" w:sz="4" w:space="0" w:color="auto"/>
            </w:tcBorders>
          </w:tcPr>
          <w:p w14:paraId="2F059CA6"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c>
          <w:tcPr>
            <w:tcW w:w="717" w:type="dxa"/>
            <w:tcBorders>
              <w:bottom w:val="single" w:sz="4" w:space="0" w:color="auto"/>
            </w:tcBorders>
          </w:tcPr>
          <w:p w14:paraId="0557500B"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r>
      <w:tr w:rsidR="00F27C91" w:rsidRPr="008745D8" w14:paraId="6814EA56" w14:textId="77777777" w:rsidTr="00C8554F">
        <w:tc>
          <w:tcPr>
            <w:tcW w:w="959" w:type="dxa"/>
            <w:tcBorders>
              <w:top w:val="nil"/>
              <w:left w:val="nil"/>
              <w:bottom w:val="nil"/>
            </w:tcBorders>
          </w:tcPr>
          <w:p w14:paraId="69540B2D" w14:textId="77777777" w:rsidR="00F27C91" w:rsidRPr="008745D8" w:rsidRDefault="00F27C91" w:rsidP="00C8554F">
            <w:pPr>
              <w:keepNext/>
              <w:keepLines/>
              <w:spacing w:after="0"/>
              <w:rPr>
                <w:rFonts w:ascii="Arial" w:hAnsi="Arial"/>
                <w:sz w:val="18"/>
              </w:rPr>
            </w:pPr>
          </w:p>
        </w:tc>
        <w:tc>
          <w:tcPr>
            <w:tcW w:w="717" w:type="dxa"/>
          </w:tcPr>
          <w:p w14:paraId="583DB682" w14:textId="77777777" w:rsidR="00F27C91" w:rsidRPr="008745D8" w:rsidRDefault="00F27C91" w:rsidP="00C8554F">
            <w:pPr>
              <w:keepNext/>
              <w:keepLines/>
              <w:spacing w:after="0"/>
              <w:rPr>
                <w:rFonts w:ascii="Arial" w:hAnsi="Arial"/>
                <w:sz w:val="18"/>
              </w:rPr>
            </w:pPr>
            <w:r w:rsidRPr="008745D8">
              <w:rPr>
                <w:rFonts w:ascii="Arial" w:hAnsi="Arial"/>
                <w:b/>
                <w:sz w:val="18"/>
              </w:rPr>
              <w:t>B17</w:t>
            </w:r>
          </w:p>
        </w:tc>
        <w:tc>
          <w:tcPr>
            <w:tcW w:w="717" w:type="dxa"/>
          </w:tcPr>
          <w:p w14:paraId="528F7384" w14:textId="77777777" w:rsidR="00F27C91" w:rsidRPr="008745D8" w:rsidRDefault="00F27C91" w:rsidP="00C8554F">
            <w:pPr>
              <w:keepNext/>
              <w:keepLines/>
              <w:spacing w:after="0"/>
              <w:rPr>
                <w:rFonts w:ascii="Arial" w:hAnsi="Arial"/>
                <w:sz w:val="18"/>
              </w:rPr>
            </w:pPr>
            <w:r w:rsidRPr="008745D8">
              <w:rPr>
                <w:rFonts w:ascii="Arial" w:hAnsi="Arial"/>
                <w:b/>
                <w:sz w:val="18"/>
              </w:rPr>
              <w:t>B18</w:t>
            </w:r>
          </w:p>
        </w:tc>
        <w:tc>
          <w:tcPr>
            <w:tcW w:w="717" w:type="dxa"/>
          </w:tcPr>
          <w:p w14:paraId="644F6412" w14:textId="77777777" w:rsidR="00F27C91" w:rsidRPr="008745D8" w:rsidRDefault="00F27C91" w:rsidP="00C8554F">
            <w:pPr>
              <w:keepNext/>
              <w:keepLines/>
              <w:spacing w:after="0"/>
              <w:rPr>
                <w:rFonts w:ascii="Arial" w:hAnsi="Arial"/>
                <w:sz w:val="18"/>
              </w:rPr>
            </w:pPr>
            <w:r w:rsidRPr="008745D8">
              <w:rPr>
                <w:rFonts w:ascii="Arial" w:hAnsi="Arial"/>
                <w:b/>
                <w:sz w:val="18"/>
              </w:rPr>
              <w:t>B19</w:t>
            </w:r>
          </w:p>
        </w:tc>
        <w:tc>
          <w:tcPr>
            <w:tcW w:w="717" w:type="dxa"/>
          </w:tcPr>
          <w:p w14:paraId="54BEED91" w14:textId="77777777" w:rsidR="00F27C91" w:rsidRPr="008745D8" w:rsidRDefault="00F27C91" w:rsidP="00C8554F">
            <w:pPr>
              <w:keepNext/>
              <w:keepLines/>
              <w:spacing w:after="0"/>
              <w:rPr>
                <w:rFonts w:ascii="Arial" w:hAnsi="Arial"/>
                <w:sz w:val="18"/>
              </w:rPr>
            </w:pPr>
            <w:r w:rsidRPr="008745D8">
              <w:rPr>
                <w:rFonts w:ascii="Arial" w:hAnsi="Arial"/>
                <w:b/>
                <w:sz w:val="18"/>
              </w:rPr>
              <w:t>B20</w:t>
            </w:r>
          </w:p>
        </w:tc>
        <w:tc>
          <w:tcPr>
            <w:tcW w:w="717" w:type="dxa"/>
            <w:tcBorders>
              <w:bottom w:val="nil"/>
              <w:right w:val="nil"/>
            </w:tcBorders>
          </w:tcPr>
          <w:p w14:paraId="3BACA426" w14:textId="77777777" w:rsidR="00F27C91" w:rsidRPr="008745D8" w:rsidRDefault="00F27C91" w:rsidP="00C8554F">
            <w:pPr>
              <w:keepNext/>
              <w:keepLines/>
              <w:spacing w:after="0"/>
              <w:rPr>
                <w:rFonts w:ascii="Arial" w:hAnsi="Arial"/>
                <w:sz w:val="18"/>
              </w:rPr>
            </w:pPr>
          </w:p>
        </w:tc>
        <w:tc>
          <w:tcPr>
            <w:tcW w:w="717" w:type="dxa"/>
            <w:tcBorders>
              <w:left w:val="nil"/>
              <w:bottom w:val="nil"/>
              <w:right w:val="nil"/>
            </w:tcBorders>
          </w:tcPr>
          <w:p w14:paraId="692222CA" w14:textId="77777777" w:rsidR="00F27C91" w:rsidRPr="008745D8" w:rsidRDefault="00F27C91" w:rsidP="00C8554F">
            <w:pPr>
              <w:keepNext/>
              <w:keepLines/>
              <w:spacing w:after="0"/>
              <w:rPr>
                <w:rFonts w:ascii="Arial" w:hAnsi="Arial"/>
                <w:sz w:val="18"/>
              </w:rPr>
            </w:pPr>
          </w:p>
        </w:tc>
        <w:tc>
          <w:tcPr>
            <w:tcW w:w="717" w:type="dxa"/>
            <w:tcBorders>
              <w:left w:val="nil"/>
              <w:bottom w:val="nil"/>
              <w:right w:val="nil"/>
            </w:tcBorders>
          </w:tcPr>
          <w:p w14:paraId="5D9D892E" w14:textId="77777777" w:rsidR="00F27C91" w:rsidRPr="008745D8" w:rsidRDefault="00F27C91" w:rsidP="00C8554F">
            <w:pPr>
              <w:keepNext/>
              <w:keepLines/>
              <w:spacing w:after="0"/>
              <w:rPr>
                <w:rFonts w:ascii="Arial" w:hAnsi="Arial"/>
                <w:sz w:val="18"/>
              </w:rPr>
            </w:pPr>
          </w:p>
        </w:tc>
        <w:tc>
          <w:tcPr>
            <w:tcW w:w="717" w:type="dxa"/>
            <w:tcBorders>
              <w:left w:val="nil"/>
              <w:bottom w:val="nil"/>
              <w:right w:val="nil"/>
            </w:tcBorders>
          </w:tcPr>
          <w:p w14:paraId="7FA495D4" w14:textId="77777777" w:rsidR="00F27C91" w:rsidRPr="008745D8" w:rsidRDefault="00F27C91" w:rsidP="00C8554F">
            <w:pPr>
              <w:keepNext/>
              <w:keepLines/>
              <w:spacing w:after="0"/>
              <w:rPr>
                <w:rFonts w:ascii="Arial" w:hAnsi="Arial"/>
                <w:sz w:val="18"/>
              </w:rPr>
            </w:pPr>
          </w:p>
        </w:tc>
      </w:tr>
      <w:tr w:rsidR="00F27C91" w:rsidRPr="0008759E" w14:paraId="50BCA398" w14:textId="77777777" w:rsidTr="00C8554F">
        <w:tc>
          <w:tcPr>
            <w:tcW w:w="959" w:type="dxa"/>
            <w:tcBorders>
              <w:top w:val="nil"/>
              <w:left w:val="nil"/>
              <w:bottom w:val="nil"/>
            </w:tcBorders>
          </w:tcPr>
          <w:p w14:paraId="056EDD0E" w14:textId="77777777" w:rsidR="00F27C91" w:rsidRPr="008745D8" w:rsidRDefault="00F27C91" w:rsidP="00C8554F">
            <w:pPr>
              <w:keepNext/>
              <w:keepLines/>
              <w:spacing w:after="0"/>
              <w:rPr>
                <w:rFonts w:ascii="Arial" w:hAnsi="Arial"/>
                <w:sz w:val="18"/>
              </w:rPr>
            </w:pPr>
          </w:p>
        </w:tc>
        <w:tc>
          <w:tcPr>
            <w:tcW w:w="717" w:type="dxa"/>
          </w:tcPr>
          <w:p w14:paraId="09232693"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c>
          <w:tcPr>
            <w:tcW w:w="717" w:type="dxa"/>
          </w:tcPr>
          <w:p w14:paraId="248B89A1"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c>
          <w:tcPr>
            <w:tcW w:w="717" w:type="dxa"/>
          </w:tcPr>
          <w:p w14:paraId="182BB01F" w14:textId="77777777" w:rsidR="00F27C91" w:rsidRPr="008745D8" w:rsidRDefault="00F27C91" w:rsidP="00C8554F">
            <w:pPr>
              <w:keepNext/>
              <w:keepLines/>
              <w:spacing w:after="0"/>
              <w:rPr>
                <w:rFonts w:ascii="Arial" w:hAnsi="Arial"/>
                <w:sz w:val="18"/>
              </w:rPr>
            </w:pPr>
            <w:r w:rsidRPr="008745D8">
              <w:rPr>
                <w:rFonts w:ascii="Arial" w:hAnsi="Arial"/>
                <w:sz w:val="18"/>
              </w:rPr>
              <w:t>01</w:t>
            </w:r>
          </w:p>
        </w:tc>
        <w:tc>
          <w:tcPr>
            <w:tcW w:w="717" w:type="dxa"/>
          </w:tcPr>
          <w:p w14:paraId="5F104570" w14:textId="77777777" w:rsidR="00F27C91" w:rsidRPr="0008759E" w:rsidRDefault="00F27C91" w:rsidP="00C8554F">
            <w:pPr>
              <w:keepNext/>
              <w:keepLines/>
              <w:spacing w:after="0"/>
              <w:rPr>
                <w:rFonts w:ascii="Arial" w:hAnsi="Arial"/>
                <w:sz w:val="18"/>
              </w:rPr>
            </w:pPr>
            <w:r w:rsidRPr="008745D8">
              <w:rPr>
                <w:rFonts w:ascii="Arial" w:hAnsi="Arial"/>
                <w:sz w:val="18"/>
              </w:rPr>
              <w:t>00</w:t>
            </w:r>
          </w:p>
        </w:tc>
        <w:tc>
          <w:tcPr>
            <w:tcW w:w="717" w:type="dxa"/>
            <w:tcBorders>
              <w:top w:val="nil"/>
              <w:bottom w:val="nil"/>
              <w:right w:val="nil"/>
            </w:tcBorders>
          </w:tcPr>
          <w:p w14:paraId="0E44D207" w14:textId="77777777" w:rsidR="00F27C91" w:rsidRPr="0008759E" w:rsidRDefault="00F27C91" w:rsidP="00C8554F">
            <w:pPr>
              <w:keepNext/>
              <w:keepLines/>
              <w:spacing w:after="0"/>
              <w:rPr>
                <w:rFonts w:ascii="Arial" w:hAnsi="Arial"/>
                <w:sz w:val="18"/>
              </w:rPr>
            </w:pPr>
          </w:p>
        </w:tc>
        <w:tc>
          <w:tcPr>
            <w:tcW w:w="717" w:type="dxa"/>
            <w:tcBorders>
              <w:top w:val="nil"/>
              <w:left w:val="nil"/>
              <w:bottom w:val="nil"/>
              <w:right w:val="nil"/>
            </w:tcBorders>
          </w:tcPr>
          <w:p w14:paraId="0139FF15" w14:textId="77777777" w:rsidR="00F27C91" w:rsidRPr="0008759E" w:rsidRDefault="00F27C91" w:rsidP="00C8554F">
            <w:pPr>
              <w:keepNext/>
              <w:keepLines/>
              <w:spacing w:after="0"/>
              <w:rPr>
                <w:rFonts w:ascii="Arial" w:hAnsi="Arial"/>
                <w:sz w:val="18"/>
              </w:rPr>
            </w:pPr>
          </w:p>
        </w:tc>
        <w:tc>
          <w:tcPr>
            <w:tcW w:w="717" w:type="dxa"/>
            <w:tcBorders>
              <w:top w:val="nil"/>
              <w:left w:val="nil"/>
              <w:bottom w:val="nil"/>
              <w:right w:val="nil"/>
            </w:tcBorders>
          </w:tcPr>
          <w:p w14:paraId="28FB865F" w14:textId="77777777" w:rsidR="00F27C91" w:rsidRPr="0008759E" w:rsidRDefault="00F27C91" w:rsidP="00C8554F">
            <w:pPr>
              <w:keepNext/>
              <w:keepLines/>
              <w:spacing w:after="0"/>
              <w:rPr>
                <w:rFonts w:ascii="Arial" w:hAnsi="Arial"/>
                <w:sz w:val="18"/>
              </w:rPr>
            </w:pPr>
          </w:p>
        </w:tc>
        <w:tc>
          <w:tcPr>
            <w:tcW w:w="717" w:type="dxa"/>
            <w:tcBorders>
              <w:top w:val="nil"/>
              <w:left w:val="nil"/>
              <w:bottom w:val="nil"/>
              <w:right w:val="nil"/>
            </w:tcBorders>
          </w:tcPr>
          <w:p w14:paraId="545EB7C3" w14:textId="77777777" w:rsidR="00F27C91" w:rsidRPr="0008759E" w:rsidRDefault="00F27C91" w:rsidP="00C8554F">
            <w:pPr>
              <w:keepNext/>
              <w:keepLines/>
              <w:spacing w:after="0"/>
              <w:rPr>
                <w:rFonts w:ascii="Arial" w:hAnsi="Arial"/>
                <w:sz w:val="18"/>
              </w:rPr>
            </w:pPr>
          </w:p>
        </w:tc>
      </w:tr>
    </w:tbl>
    <w:p w14:paraId="1C4C8FBB" w14:textId="33C20F63" w:rsidR="00FD4765" w:rsidRPr="0046266F" w:rsidRDefault="00FD4765" w:rsidP="00FD4765">
      <w:pPr>
        <w:pStyle w:val="Heading3"/>
      </w:pPr>
      <w:r w:rsidRPr="0046266F">
        <w:t>7.3.</w:t>
      </w:r>
      <w:r>
        <w:t>12</w:t>
      </w:r>
      <w:r w:rsidRPr="0046266F">
        <w:tab/>
        <w:t xml:space="preserve">UE recognising the priority order of the Operator controlled PLMN selector list when accessing </w:t>
      </w:r>
      <w:r>
        <w:t>satellite NG-</w:t>
      </w:r>
      <w:r w:rsidRPr="0046266F">
        <w:t>RAN</w:t>
      </w:r>
    </w:p>
    <w:p w14:paraId="4032B94C" w14:textId="1FF794DE" w:rsidR="00FD4765" w:rsidRPr="0046266F" w:rsidRDefault="00FD4765" w:rsidP="00FD4765">
      <w:pPr>
        <w:pStyle w:val="Heading4"/>
      </w:pPr>
      <w:r w:rsidRPr="0046266F">
        <w:t>7.3.</w:t>
      </w:r>
      <w:r>
        <w:t>12</w:t>
      </w:r>
      <w:r w:rsidRPr="0046266F">
        <w:t>.1</w:t>
      </w:r>
      <w:r w:rsidRPr="0046266F">
        <w:tab/>
        <w:t>Definition and applicability</w:t>
      </w:r>
    </w:p>
    <w:p w14:paraId="74FB7392" w14:textId="77777777" w:rsidR="00FD4765" w:rsidRPr="0046266F" w:rsidRDefault="00FD4765" w:rsidP="00FD4765">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D8D9582" w14:textId="22A4A44C" w:rsidR="00FD4765" w:rsidRPr="0046266F" w:rsidRDefault="00FD4765" w:rsidP="00FD4765">
      <w:pPr>
        <w:pStyle w:val="Heading4"/>
      </w:pPr>
      <w:r w:rsidRPr="0046266F">
        <w:lastRenderedPageBreak/>
        <w:t>7.3.</w:t>
      </w:r>
      <w:r>
        <w:t>12</w:t>
      </w:r>
      <w:r w:rsidRPr="0046266F">
        <w:t>.2</w:t>
      </w:r>
      <w:r w:rsidRPr="0046266F">
        <w:tab/>
        <w:t>Conformance requirement</w:t>
      </w:r>
    </w:p>
    <w:p w14:paraId="6BAD8499" w14:textId="77777777" w:rsidR="00FD4765" w:rsidRPr="0046266F" w:rsidRDefault="00FD4765" w:rsidP="00FD4765">
      <w:r w:rsidRPr="0046266F">
        <w:t>When registering onto a VPLMN the UE shall take into account the priority of OPLMNs in the preferred list on the USIM.</w:t>
      </w:r>
    </w:p>
    <w:p w14:paraId="7AC4E2D4" w14:textId="77777777" w:rsidR="00FD4765" w:rsidRPr="0046266F" w:rsidRDefault="00FD4765" w:rsidP="00FD4765">
      <w:pPr>
        <w:pStyle w:val="B1"/>
      </w:pPr>
      <w:r w:rsidRPr="0046266F">
        <w:t>-</w:t>
      </w:r>
      <w:r w:rsidRPr="0046266F">
        <w:tab/>
        <w:t>TS 22.011 [6], clause 3.2.2;</w:t>
      </w:r>
    </w:p>
    <w:p w14:paraId="6E3EEBF4" w14:textId="77777777" w:rsidR="00FD4765" w:rsidRPr="0046266F" w:rsidRDefault="00FD4765" w:rsidP="00FD4765">
      <w:pPr>
        <w:pStyle w:val="B1"/>
      </w:pPr>
      <w:r w:rsidRPr="0046266F">
        <w:t>-</w:t>
      </w:r>
      <w:r w:rsidRPr="0046266F">
        <w:tab/>
        <w:t>TS 31.102 [4], clause 4.2.53 and 5.1.1.2.</w:t>
      </w:r>
    </w:p>
    <w:p w14:paraId="7EEEE31A" w14:textId="542C24F2" w:rsidR="00FD4765" w:rsidRPr="0046266F" w:rsidRDefault="00FD4765" w:rsidP="00FD4765">
      <w:pPr>
        <w:pStyle w:val="Heading4"/>
      </w:pPr>
      <w:r w:rsidRPr="0046266F">
        <w:t>7.3.</w:t>
      </w:r>
      <w:r>
        <w:t>12</w:t>
      </w:r>
      <w:r w:rsidRPr="0046266F">
        <w:t>.3</w:t>
      </w:r>
      <w:r w:rsidRPr="0046266F">
        <w:tab/>
        <w:t>Test purpose</w:t>
      </w:r>
    </w:p>
    <w:p w14:paraId="2D8B5934" w14:textId="77777777" w:rsidR="00FD4765" w:rsidRPr="0046266F" w:rsidRDefault="00FD4765" w:rsidP="00FD4765">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satellite NG-RAN</w:t>
      </w:r>
      <w:r w:rsidRPr="0046266F">
        <w:t xml:space="preserve"> has to be handled correctly by the UE.</w:t>
      </w:r>
    </w:p>
    <w:p w14:paraId="55E9E400" w14:textId="7BDB1A5A" w:rsidR="00FD4765" w:rsidRPr="0046266F" w:rsidRDefault="00FD4765" w:rsidP="00FD4765">
      <w:pPr>
        <w:pStyle w:val="Heading4"/>
      </w:pPr>
      <w:r w:rsidRPr="0046266F">
        <w:t>7.3.</w:t>
      </w:r>
      <w:r>
        <w:t>12</w:t>
      </w:r>
      <w:r w:rsidRPr="0046266F">
        <w:t>.4</w:t>
      </w:r>
      <w:r w:rsidRPr="0046266F">
        <w:tab/>
        <w:t>Method of test</w:t>
      </w:r>
    </w:p>
    <w:p w14:paraId="08DCB21D" w14:textId="574D4019" w:rsidR="00FD4765" w:rsidRPr="0046266F" w:rsidRDefault="00FD4765" w:rsidP="00FD4765">
      <w:pPr>
        <w:pStyle w:val="Heading5"/>
      </w:pPr>
      <w:r w:rsidRPr="0046266F">
        <w:t>7.3.</w:t>
      </w:r>
      <w:r>
        <w:t>12</w:t>
      </w:r>
      <w:r w:rsidRPr="0046266F">
        <w:t>.4.1</w:t>
      </w:r>
      <w:r w:rsidRPr="0046266F">
        <w:tab/>
        <w:t>Initial conditions</w:t>
      </w:r>
    </w:p>
    <w:p w14:paraId="15A9BB69" w14:textId="77777777" w:rsidR="00FD4765" w:rsidRPr="0046266F" w:rsidRDefault="00FD4765" w:rsidP="00FD4765">
      <w:r w:rsidRPr="0046266F">
        <w:t>For this test both a</w:t>
      </w:r>
      <w:r>
        <w:t xml:space="preserve">n </w:t>
      </w:r>
      <w:r w:rsidRPr="00600AD3">
        <w:t>E-USS</w:t>
      </w:r>
      <w:r w:rsidRPr="00CC3716">
        <w:t xml:space="preserve"> </w:t>
      </w:r>
      <w:r w:rsidRPr="0046266F">
        <w:t xml:space="preserve">and a </w:t>
      </w:r>
      <w:r>
        <w:t>SAT-NG-SS are</w:t>
      </w:r>
      <w:r w:rsidRPr="0046266F">
        <w:t xml:space="preserve"> needed.</w:t>
      </w:r>
    </w:p>
    <w:p w14:paraId="2B875974" w14:textId="77777777" w:rsidR="00FD4765" w:rsidRPr="0046266F" w:rsidRDefault="00FD4765" w:rsidP="00FD4765">
      <w:r w:rsidRPr="00E33330">
        <w:t xml:space="preserve">The </w:t>
      </w:r>
      <w:r>
        <w:t xml:space="preserve">SAT-NG-SS </w:t>
      </w:r>
      <w:r w:rsidRPr="0046266F">
        <w:t>transmits on two BCCHs, with the following network parameters:</w:t>
      </w:r>
    </w:p>
    <w:p w14:paraId="027F745C" w14:textId="77777777" w:rsidR="00FD4765" w:rsidRPr="0046266F" w:rsidRDefault="00FD4765" w:rsidP="00FD4765">
      <w:pPr>
        <w:pStyle w:val="B1"/>
        <w:tabs>
          <w:tab w:val="left" w:pos="2835"/>
        </w:tabs>
      </w:pPr>
      <w:r w:rsidRPr="0046266F">
        <w:t>-</w:t>
      </w:r>
      <w:r w:rsidRPr="0046266F">
        <w:tab/>
        <w:t>TAI (MCC/MNC/TAC):</w:t>
      </w:r>
      <w:r w:rsidRPr="0046266F">
        <w:tab/>
        <w:t>254/0</w:t>
      </w:r>
      <w:r>
        <w:t>01</w:t>
      </w:r>
      <w:r w:rsidRPr="0046266F">
        <w:t>/00</w:t>
      </w:r>
      <w:r>
        <w:t>00</w:t>
      </w:r>
      <w:r w:rsidRPr="0046266F">
        <w:t>01.</w:t>
      </w:r>
    </w:p>
    <w:p w14:paraId="6E9FB041"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7F39AEB7" w14:textId="77777777" w:rsidR="00FD4765" w:rsidRPr="0046266F" w:rsidRDefault="00FD4765" w:rsidP="00FD4765">
      <w:pPr>
        <w:pStyle w:val="B1"/>
        <w:tabs>
          <w:tab w:val="left" w:pos="2835"/>
        </w:tabs>
      </w:pPr>
    </w:p>
    <w:p w14:paraId="62F0920C" w14:textId="77777777" w:rsidR="00FD4765" w:rsidRPr="0046266F" w:rsidRDefault="00FD4765" w:rsidP="00FD4765">
      <w:pPr>
        <w:pStyle w:val="B1"/>
        <w:tabs>
          <w:tab w:val="left" w:pos="2835"/>
        </w:tabs>
      </w:pPr>
      <w:r w:rsidRPr="0046266F">
        <w:t>-</w:t>
      </w:r>
      <w:r w:rsidRPr="0046266F">
        <w:tab/>
        <w:t>TAI (MCC/MNC/TAC):</w:t>
      </w:r>
      <w:r w:rsidRPr="0046266F">
        <w:tab/>
        <w:t>254/0</w:t>
      </w:r>
      <w:r>
        <w:t>02</w:t>
      </w:r>
      <w:r w:rsidRPr="0046266F">
        <w:t>/0</w:t>
      </w:r>
      <w:r>
        <w:t>00</w:t>
      </w:r>
      <w:r w:rsidRPr="0046266F">
        <w:t>001.</w:t>
      </w:r>
    </w:p>
    <w:p w14:paraId="421FC20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5763876B" w14:textId="77777777" w:rsidR="00FD4765" w:rsidRPr="0046266F" w:rsidRDefault="00FD4765" w:rsidP="00FD4765">
      <w:r w:rsidRPr="00600AD3">
        <w:t>The E-USS</w:t>
      </w:r>
      <w:r w:rsidRPr="00CC3716">
        <w:t xml:space="preserve"> </w:t>
      </w:r>
      <w:r w:rsidRPr="0046266F">
        <w:t>transmits on BCCH, with the following network parameters:</w:t>
      </w:r>
    </w:p>
    <w:p w14:paraId="204EFDE6" w14:textId="77777777" w:rsidR="00FD4765" w:rsidRPr="0046266F" w:rsidRDefault="00FD4765" w:rsidP="00FD4765">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116F14DC" w14:textId="77777777" w:rsidR="00FD4765" w:rsidRPr="0046266F" w:rsidRDefault="00FD4765" w:rsidP="00FD4765">
      <w:pPr>
        <w:tabs>
          <w:tab w:val="left" w:pos="2835"/>
        </w:tabs>
        <w:ind w:left="568" w:hanging="284"/>
      </w:pPr>
      <w:r w:rsidRPr="0046266F">
        <w:t>-</w:t>
      </w:r>
      <w:r w:rsidRPr="0046266F">
        <w:tab/>
        <w:t>Access control:</w:t>
      </w:r>
      <w:r w:rsidRPr="0046266F">
        <w:tab/>
        <w:t>unrestricted.</w:t>
      </w:r>
    </w:p>
    <w:p w14:paraId="6D7FE727" w14:textId="77777777" w:rsidR="00FD4765" w:rsidRPr="0046266F" w:rsidRDefault="00FD4765" w:rsidP="00FD4765">
      <w:r w:rsidRPr="0046266F">
        <w:t xml:space="preserve">The default </w:t>
      </w:r>
      <w:r w:rsidRPr="003C6991">
        <w:t xml:space="preserve">5G-NR UICC </w:t>
      </w:r>
      <w:r w:rsidRPr="0046266F">
        <w:t>is used with the following exceptions:</w:t>
      </w:r>
    </w:p>
    <w:p w14:paraId="5ED3BBF3"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7BDE51FC"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1F2B9DA4" w14:textId="77777777" w:rsidTr="006D7FE5">
        <w:tc>
          <w:tcPr>
            <w:tcW w:w="1473" w:type="dxa"/>
            <w:hideMark/>
          </w:tcPr>
          <w:p w14:paraId="1AFC224A" w14:textId="77777777" w:rsidR="00FD4765" w:rsidRDefault="00FD4765" w:rsidP="006D7FE5">
            <w:pPr>
              <w:spacing w:after="0"/>
              <w:ind w:left="34"/>
              <w:rPr>
                <w:rFonts w:ascii="Arial" w:hAnsi="Arial"/>
                <w:sz w:val="18"/>
              </w:rPr>
            </w:pPr>
            <w:r>
              <w:rPr>
                <w:rFonts w:ascii="Arial" w:hAnsi="Arial"/>
                <w:sz w:val="18"/>
              </w:rPr>
              <w:t>Service n°42:</w:t>
            </w:r>
          </w:p>
        </w:tc>
        <w:tc>
          <w:tcPr>
            <w:tcW w:w="236" w:type="dxa"/>
          </w:tcPr>
          <w:p w14:paraId="55BC4088" w14:textId="77777777" w:rsidR="00FD4765" w:rsidRDefault="00FD4765" w:rsidP="006D7FE5">
            <w:pPr>
              <w:spacing w:after="0"/>
              <w:ind w:left="34"/>
              <w:rPr>
                <w:rFonts w:ascii="Arial" w:hAnsi="Arial"/>
                <w:sz w:val="18"/>
              </w:rPr>
            </w:pPr>
          </w:p>
        </w:tc>
        <w:tc>
          <w:tcPr>
            <w:tcW w:w="4701" w:type="dxa"/>
            <w:hideMark/>
          </w:tcPr>
          <w:p w14:paraId="32047E78" w14:textId="77777777" w:rsidR="00FD4765" w:rsidRDefault="00FD4765" w:rsidP="006D7FE5">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71748BFF" w14:textId="77777777" w:rsidR="00FD4765" w:rsidRDefault="00FD4765" w:rsidP="006D7FE5">
            <w:pPr>
              <w:spacing w:after="0"/>
              <w:ind w:left="34"/>
              <w:rPr>
                <w:rFonts w:ascii="Arial" w:hAnsi="Arial"/>
                <w:sz w:val="18"/>
              </w:rPr>
            </w:pPr>
            <w:r>
              <w:rPr>
                <w:rFonts w:ascii="Arial" w:hAnsi="Arial"/>
                <w:sz w:val="18"/>
              </w:rPr>
              <w:t>available</w:t>
            </w:r>
          </w:p>
        </w:tc>
      </w:tr>
    </w:tbl>
    <w:p w14:paraId="674B548C" w14:textId="77777777" w:rsidR="00FD4765" w:rsidRPr="0046266F" w:rsidRDefault="00FD4765" w:rsidP="00FD4765">
      <w:pPr>
        <w:pStyle w:val="EW"/>
        <w:ind w:hanging="850"/>
      </w:pPr>
    </w:p>
    <w:p w14:paraId="4FF772FF"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3F3E084D" w14:textId="77777777" w:rsidTr="006D7FE5">
        <w:tc>
          <w:tcPr>
            <w:tcW w:w="959" w:type="dxa"/>
          </w:tcPr>
          <w:p w14:paraId="63038F4E" w14:textId="77777777" w:rsidR="00FD4765" w:rsidRPr="0046266F" w:rsidRDefault="00FD4765" w:rsidP="006D7FE5">
            <w:pPr>
              <w:pStyle w:val="TAL"/>
            </w:pPr>
            <w:r w:rsidRPr="0046266F">
              <w:t>Coding:</w:t>
            </w:r>
          </w:p>
        </w:tc>
        <w:tc>
          <w:tcPr>
            <w:tcW w:w="1134" w:type="dxa"/>
          </w:tcPr>
          <w:p w14:paraId="1A9D880B" w14:textId="77777777" w:rsidR="00FD4765" w:rsidRPr="0046266F" w:rsidRDefault="00FD4765" w:rsidP="006D7FE5">
            <w:pPr>
              <w:pStyle w:val="TAL"/>
            </w:pPr>
            <w:r w:rsidRPr="0046266F">
              <w:t>B1</w:t>
            </w:r>
          </w:p>
        </w:tc>
        <w:tc>
          <w:tcPr>
            <w:tcW w:w="1134" w:type="dxa"/>
          </w:tcPr>
          <w:p w14:paraId="2878C645" w14:textId="77777777" w:rsidR="00FD4765" w:rsidRPr="0046266F" w:rsidRDefault="00FD4765" w:rsidP="006D7FE5">
            <w:pPr>
              <w:pStyle w:val="TAL"/>
            </w:pPr>
            <w:r w:rsidRPr="0046266F">
              <w:t>B2</w:t>
            </w:r>
          </w:p>
        </w:tc>
        <w:tc>
          <w:tcPr>
            <w:tcW w:w="1134" w:type="dxa"/>
          </w:tcPr>
          <w:p w14:paraId="3C5B085A" w14:textId="77777777" w:rsidR="00FD4765" w:rsidRPr="0046266F" w:rsidRDefault="00FD4765" w:rsidP="006D7FE5">
            <w:pPr>
              <w:pStyle w:val="TAL"/>
            </w:pPr>
            <w:r w:rsidRPr="0046266F">
              <w:t>B3</w:t>
            </w:r>
          </w:p>
        </w:tc>
        <w:tc>
          <w:tcPr>
            <w:tcW w:w="1134" w:type="dxa"/>
          </w:tcPr>
          <w:p w14:paraId="0B5C42E2" w14:textId="77777777" w:rsidR="00FD4765" w:rsidRPr="0046266F" w:rsidRDefault="00FD4765" w:rsidP="006D7FE5">
            <w:pPr>
              <w:pStyle w:val="TAL"/>
            </w:pPr>
            <w:r w:rsidRPr="0046266F">
              <w:t>B4</w:t>
            </w:r>
          </w:p>
        </w:tc>
        <w:tc>
          <w:tcPr>
            <w:tcW w:w="1134" w:type="dxa"/>
          </w:tcPr>
          <w:p w14:paraId="6D7E97F0" w14:textId="77777777" w:rsidR="00FD4765" w:rsidRPr="0046266F" w:rsidRDefault="00FD4765" w:rsidP="006D7FE5">
            <w:pPr>
              <w:pStyle w:val="TAL"/>
            </w:pPr>
            <w:r w:rsidRPr="0046266F">
              <w:t>B5</w:t>
            </w:r>
          </w:p>
        </w:tc>
        <w:tc>
          <w:tcPr>
            <w:tcW w:w="1134" w:type="dxa"/>
          </w:tcPr>
          <w:p w14:paraId="2C97C91A" w14:textId="77777777" w:rsidR="00FD4765" w:rsidRPr="0046266F" w:rsidRDefault="00FD4765" w:rsidP="006D7FE5">
            <w:pPr>
              <w:pStyle w:val="TAL"/>
            </w:pPr>
            <w:r w:rsidRPr="0046266F">
              <w:t>B6</w:t>
            </w:r>
          </w:p>
        </w:tc>
        <w:tc>
          <w:tcPr>
            <w:tcW w:w="1134" w:type="dxa"/>
          </w:tcPr>
          <w:p w14:paraId="560AA81C" w14:textId="77777777" w:rsidR="00FD4765" w:rsidRPr="0046266F" w:rsidRDefault="00FD4765" w:rsidP="006D7FE5">
            <w:pPr>
              <w:pStyle w:val="TAL"/>
            </w:pPr>
            <w:r w:rsidRPr="0046266F">
              <w:t>B7</w:t>
            </w:r>
          </w:p>
        </w:tc>
        <w:tc>
          <w:tcPr>
            <w:tcW w:w="1134" w:type="dxa"/>
          </w:tcPr>
          <w:p w14:paraId="71E026D1" w14:textId="77777777" w:rsidR="00FD4765" w:rsidRPr="0046266F" w:rsidRDefault="00FD4765" w:rsidP="006D7FE5">
            <w:pPr>
              <w:pStyle w:val="TAL"/>
            </w:pPr>
            <w:r w:rsidRPr="0046266F">
              <w:t>B8</w:t>
            </w:r>
          </w:p>
        </w:tc>
      </w:tr>
      <w:tr w:rsidR="00FD4765" w:rsidRPr="0046266F" w14:paraId="25C40AF5" w14:textId="77777777" w:rsidTr="006D7FE5">
        <w:tc>
          <w:tcPr>
            <w:tcW w:w="959" w:type="dxa"/>
          </w:tcPr>
          <w:p w14:paraId="49D14CDC" w14:textId="77777777" w:rsidR="00FD4765" w:rsidRPr="0046266F" w:rsidRDefault="00FD4765" w:rsidP="006D7FE5">
            <w:pPr>
              <w:pStyle w:val="TAL"/>
            </w:pPr>
            <w:r w:rsidRPr="0046266F">
              <w:t>Binary</w:t>
            </w:r>
          </w:p>
        </w:tc>
        <w:tc>
          <w:tcPr>
            <w:tcW w:w="1134" w:type="dxa"/>
          </w:tcPr>
          <w:p w14:paraId="7D7E7A6C" w14:textId="77777777" w:rsidR="00FD4765" w:rsidRPr="0046266F" w:rsidRDefault="00FD4765" w:rsidP="006D7FE5">
            <w:pPr>
              <w:pStyle w:val="TAL"/>
            </w:pPr>
            <w:r w:rsidRPr="0046266F">
              <w:t>xx</w:t>
            </w:r>
            <w:r>
              <w:t>x</w:t>
            </w:r>
            <w:r w:rsidRPr="0046266F">
              <w:t>x xx</w:t>
            </w:r>
            <w:r>
              <w:t>xx</w:t>
            </w:r>
          </w:p>
        </w:tc>
        <w:tc>
          <w:tcPr>
            <w:tcW w:w="1134" w:type="dxa"/>
          </w:tcPr>
          <w:p w14:paraId="782B6DA7" w14:textId="77777777" w:rsidR="00FD4765" w:rsidRPr="0046266F" w:rsidRDefault="00FD4765" w:rsidP="006D7FE5">
            <w:pPr>
              <w:pStyle w:val="TAL"/>
            </w:pPr>
            <w:r w:rsidRPr="0046266F">
              <w:t>xxxx xxxx</w:t>
            </w:r>
          </w:p>
        </w:tc>
        <w:tc>
          <w:tcPr>
            <w:tcW w:w="1134" w:type="dxa"/>
          </w:tcPr>
          <w:p w14:paraId="351A9994" w14:textId="77777777" w:rsidR="00FD4765" w:rsidRPr="0046266F" w:rsidRDefault="00FD4765" w:rsidP="006D7FE5">
            <w:pPr>
              <w:pStyle w:val="TAL"/>
            </w:pPr>
            <w:r w:rsidRPr="0046266F">
              <w:t>xxxx </w:t>
            </w:r>
            <w:r>
              <w:t>x</w:t>
            </w:r>
            <w:r w:rsidRPr="0046266F">
              <w:t>x</w:t>
            </w:r>
            <w:r>
              <w:t>xx</w:t>
            </w:r>
          </w:p>
        </w:tc>
        <w:tc>
          <w:tcPr>
            <w:tcW w:w="1134" w:type="dxa"/>
          </w:tcPr>
          <w:p w14:paraId="58828A9F" w14:textId="77777777" w:rsidR="00FD4765" w:rsidRPr="0046266F" w:rsidRDefault="00FD4765" w:rsidP="006D7FE5">
            <w:pPr>
              <w:pStyle w:val="TAL"/>
            </w:pPr>
            <w:r w:rsidRPr="0046266F">
              <w:t>xxxx x</w:t>
            </w:r>
            <w:r>
              <w:t>x</w:t>
            </w:r>
            <w:r w:rsidRPr="0046266F">
              <w:t>xx</w:t>
            </w:r>
          </w:p>
        </w:tc>
        <w:tc>
          <w:tcPr>
            <w:tcW w:w="1134" w:type="dxa"/>
          </w:tcPr>
          <w:p w14:paraId="230CD705" w14:textId="77777777" w:rsidR="00FD4765" w:rsidRPr="0046266F" w:rsidRDefault="00FD4765" w:rsidP="006D7FE5">
            <w:pPr>
              <w:pStyle w:val="TAL"/>
            </w:pPr>
            <w:r w:rsidRPr="0046266F">
              <w:t>xxxx xx</w:t>
            </w:r>
            <w:r>
              <w:t>xx</w:t>
            </w:r>
          </w:p>
        </w:tc>
        <w:tc>
          <w:tcPr>
            <w:tcW w:w="1134" w:type="dxa"/>
          </w:tcPr>
          <w:p w14:paraId="3EA1ABD0" w14:textId="77777777" w:rsidR="00FD4765" w:rsidRPr="0046266F" w:rsidRDefault="00FD4765" w:rsidP="006D7FE5">
            <w:pPr>
              <w:pStyle w:val="TAL"/>
            </w:pPr>
            <w:r w:rsidRPr="0046266F">
              <w:t>xxxx xx1x</w:t>
            </w:r>
          </w:p>
        </w:tc>
        <w:tc>
          <w:tcPr>
            <w:tcW w:w="1134" w:type="dxa"/>
          </w:tcPr>
          <w:p w14:paraId="5B4931F6" w14:textId="77777777" w:rsidR="00FD4765" w:rsidRPr="0046266F" w:rsidRDefault="00FD4765" w:rsidP="006D7FE5">
            <w:pPr>
              <w:pStyle w:val="TAL"/>
            </w:pPr>
            <w:r w:rsidRPr="0046266F">
              <w:t>xxxx xxxx</w:t>
            </w:r>
          </w:p>
        </w:tc>
        <w:tc>
          <w:tcPr>
            <w:tcW w:w="1134" w:type="dxa"/>
          </w:tcPr>
          <w:p w14:paraId="220E9DAF" w14:textId="77777777" w:rsidR="00FD4765" w:rsidRPr="0046266F" w:rsidRDefault="00FD4765" w:rsidP="006D7FE5">
            <w:pPr>
              <w:pStyle w:val="TAL"/>
            </w:pPr>
            <w:r w:rsidRPr="0046266F">
              <w:t>xxxx xxxx</w:t>
            </w:r>
          </w:p>
        </w:tc>
      </w:tr>
      <w:tr w:rsidR="00FD4765" w:rsidRPr="0046266F" w14:paraId="783F8DE1" w14:textId="77777777" w:rsidTr="006D7FE5">
        <w:tc>
          <w:tcPr>
            <w:tcW w:w="959" w:type="dxa"/>
          </w:tcPr>
          <w:p w14:paraId="6CE51E4F" w14:textId="77777777" w:rsidR="00FD4765" w:rsidRPr="0046266F" w:rsidRDefault="00FD4765" w:rsidP="006D7FE5">
            <w:pPr>
              <w:pStyle w:val="TAL"/>
            </w:pPr>
          </w:p>
        </w:tc>
        <w:tc>
          <w:tcPr>
            <w:tcW w:w="1134" w:type="dxa"/>
          </w:tcPr>
          <w:p w14:paraId="2CC8BD94" w14:textId="77777777" w:rsidR="00FD4765" w:rsidRPr="0046266F" w:rsidRDefault="00FD4765" w:rsidP="006D7FE5">
            <w:pPr>
              <w:pStyle w:val="TAL"/>
            </w:pPr>
          </w:p>
        </w:tc>
        <w:tc>
          <w:tcPr>
            <w:tcW w:w="1134" w:type="dxa"/>
          </w:tcPr>
          <w:p w14:paraId="2C1D9A6D" w14:textId="77777777" w:rsidR="00FD4765" w:rsidRPr="0046266F" w:rsidRDefault="00FD4765" w:rsidP="006D7FE5">
            <w:pPr>
              <w:pStyle w:val="TAL"/>
            </w:pPr>
          </w:p>
        </w:tc>
        <w:tc>
          <w:tcPr>
            <w:tcW w:w="1134" w:type="dxa"/>
          </w:tcPr>
          <w:p w14:paraId="06BA2244" w14:textId="77777777" w:rsidR="00FD4765" w:rsidRPr="0046266F" w:rsidRDefault="00FD4765" w:rsidP="006D7FE5">
            <w:pPr>
              <w:pStyle w:val="TAL"/>
            </w:pPr>
          </w:p>
        </w:tc>
        <w:tc>
          <w:tcPr>
            <w:tcW w:w="1134" w:type="dxa"/>
          </w:tcPr>
          <w:p w14:paraId="2DC135F0" w14:textId="77777777" w:rsidR="00FD4765" w:rsidRPr="0046266F" w:rsidRDefault="00FD4765" w:rsidP="006D7FE5">
            <w:pPr>
              <w:pStyle w:val="TAL"/>
            </w:pPr>
          </w:p>
        </w:tc>
        <w:tc>
          <w:tcPr>
            <w:tcW w:w="1134" w:type="dxa"/>
          </w:tcPr>
          <w:p w14:paraId="683F0A9B" w14:textId="77777777" w:rsidR="00FD4765" w:rsidRPr="0046266F" w:rsidRDefault="00FD4765" w:rsidP="006D7FE5">
            <w:pPr>
              <w:pStyle w:val="TAL"/>
            </w:pPr>
          </w:p>
        </w:tc>
        <w:tc>
          <w:tcPr>
            <w:tcW w:w="1134" w:type="dxa"/>
          </w:tcPr>
          <w:p w14:paraId="5586D504" w14:textId="77777777" w:rsidR="00FD4765" w:rsidRPr="0046266F" w:rsidRDefault="00FD4765" w:rsidP="006D7FE5">
            <w:pPr>
              <w:pStyle w:val="TAL"/>
            </w:pPr>
          </w:p>
        </w:tc>
        <w:tc>
          <w:tcPr>
            <w:tcW w:w="1134" w:type="dxa"/>
          </w:tcPr>
          <w:p w14:paraId="30A6EC32" w14:textId="77777777" w:rsidR="00FD4765" w:rsidRPr="0046266F" w:rsidRDefault="00FD4765" w:rsidP="006D7FE5">
            <w:pPr>
              <w:pStyle w:val="TAL"/>
            </w:pPr>
          </w:p>
        </w:tc>
        <w:tc>
          <w:tcPr>
            <w:tcW w:w="1134" w:type="dxa"/>
          </w:tcPr>
          <w:p w14:paraId="0EC009AB" w14:textId="77777777" w:rsidR="00FD4765" w:rsidRPr="0046266F" w:rsidRDefault="00FD4765" w:rsidP="006D7FE5">
            <w:pPr>
              <w:pStyle w:val="TAL"/>
            </w:pPr>
          </w:p>
        </w:tc>
      </w:tr>
      <w:tr w:rsidR="00FD4765" w:rsidRPr="0046266F" w14:paraId="65F1577C" w14:textId="77777777" w:rsidTr="006D7FE5">
        <w:tc>
          <w:tcPr>
            <w:tcW w:w="959" w:type="dxa"/>
          </w:tcPr>
          <w:p w14:paraId="3932E9C0" w14:textId="77777777" w:rsidR="00FD4765" w:rsidRPr="0046266F" w:rsidRDefault="00FD4765" w:rsidP="006D7FE5">
            <w:pPr>
              <w:pStyle w:val="TAL"/>
            </w:pPr>
          </w:p>
        </w:tc>
        <w:tc>
          <w:tcPr>
            <w:tcW w:w="1134" w:type="dxa"/>
          </w:tcPr>
          <w:p w14:paraId="713E2BB6" w14:textId="77777777" w:rsidR="00FD4765" w:rsidRPr="0046266F" w:rsidRDefault="00FD4765" w:rsidP="006D7FE5">
            <w:pPr>
              <w:pStyle w:val="TAL"/>
            </w:pPr>
            <w:r w:rsidRPr="0046266F">
              <w:t>B9</w:t>
            </w:r>
          </w:p>
        </w:tc>
        <w:tc>
          <w:tcPr>
            <w:tcW w:w="1134" w:type="dxa"/>
          </w:tcPr>
          <w:p w14:paraId="791FD176" w14:textId="77777777" w:rsidR="00FD4765" w:rsidRPr="0046266F" w:rsidRDefault="00FD4765" w:rsidP="006D7FE5">
            <w:pPr>
              <w:pStyle w:val="TAL"/>
            </w:pPr>
            <w:r w:rsidRPr="0046266F">
              <w:t>B10</w:t>
            </w:r>
          </w:p>
        </w:tc>
        <w:tc>
          <w:tcPr>
            <w:tcW w:w="1134" w:type="dxa"/>
          </w:tcPr>
          <w:p w14:paraId="54B38EE2" w14:textId="77777777" w:rsidR="00FD4765" w:rsidRPr="0046266F" w:rsidRDefault="00FD4765" w:rsidP="006D7FE5">
            <w:pPr>
              <w:pStyle w:val="TAL"/>
            </w:pPr>
            <w:r w:rsidRPr="0046266F">
              <w:t>B11</w:t>
            </w:r>
          </w:p>
        </w:tc>
        <w:tc>
          <w:tcPr>
            <w:tcW w:w="1134" w:type="dxa"/>
          </w:tcPr>
          <w:p w14:paraId="077D470D" w14:textId="77777777" w:rsidR="00FD4765" w:rsidRPr="0046266F" w:rsidRDefault="00FD4765" w:rsidP="006D7FE5">
            <w:pPr>
              <w:pStyle w:val="TAL"/>
              <w:jc w:val="center"/>
            </w:pPr>
            <w:r>
              <w:t>…</w:t>
            </w:r>
          </w:p>
        </w:tc>
        <w:tc>
          <w:tcPr>
            <w:tcW w:w="1134" w:type="dxa"/>
          </w:tcPr>
          <w:p w14:paraId="6C1B741E" w14:textId="77777777" w:rsidR="00FD4765" w:rsidRPr="0046266F" w:rsidRDefault="00FD4765" w:rsidP="006D7FE5">
            <w:pPr>
              <w:pStyle w:val="TAL"/>
            </w:pPr>
            <w:r>
              <w:t>B16</w:t>
            </w:r>
          </w:p>
        </w:tc>
        <w:tc>
          <w:tcPr>
            <w:tcW w:w="1134" w:type="dxa"/>
          </w:tcPr>
          <w:p w14:paraId="74429E27" w14:textId="77777777" w:rsidR="00FD4765" w:rsidRPr="0046266F" w:rsidRDefault="00FD4765" w:rsidP="006D7FE5">
            <w:pPr>
              <w:pStyle w:val="TAL"/>
            </w:pPr>
          </w:p>
        </w:tc>
        <w:tc>
          <w:tcPr>
            <w:tcW w:w="1134" w:type="dxa"/>
          </w:tcPr>
          <w:p w14:paraId="3ABA36BA" w14:textId="77777777" w:rsidR="00FD4765" w:rsidRPr="0046266F" w:rsidRDefault="00FD4765" w:rsidP="006D7FE5">
            <w:pPr>
              <w:pStyle w:val="TAL"/>
            </w:pPr>
          </w:p>
        </w:tc>
        <w:tc>
          <w:tcPr>
            <w:tcW w:w="1134" w:type="dxa"/>
          </w:tcPr>
          <w:p w14:paraId="14D26174" w14:textId="77777777" w:rsidR="00FD4765" w:rsidRPr="0046266F" w:rsidRDefault="00FD4765" w:rsidP="006D7FE5">
            <w:pPr>
              <w:pStyle w:val="TAL"/>
            </w:pPr>
          </w:p>
        </w:tc>
      </w:tr>
      <w:tr w:rsidR="00FD4765" w:rsidRPr="0046266F" w14:paraId="48031AE3" w14:textId="77777777" w:rsidTr="006D7FE5">
        <w:tc>
          <w:tcPr>
            <w:tcW w:w="959" w:type="dxa"/>
          </w:tcPr>
          <w:p w14:paraId="76B620A9" w14:textId="77777777" w:rsidR="00FD4765" w:rsidRPr="0046266F" w:rsidRDefault="00FD4765" w:rsidP="006D7FE5">
            <w:pPr>
              <w:pStyle w:val="TAL"/>
            </w:pPr>
          </w:p>
        </w:tc>
        <w:tc>
          <w:tcPr>
            <w:tcW w:w="1134" w:type="dxa"/>
          </w:tcPr>
          <w:p w14:paraId="440FF3D2" w14:textId="77777777" w:rsidR="00FD4765" w:rsidRPr="0046266F" w:rsidRDefault="00FD4765" w:rsidP="006D7FE5">
            <w:pPr>
              <w:pStyle w:val="TAL"/>
            </w:pPr>
            <w:r w:rsidRPr="0046266F">
              <w:t>xxxx xxxx</w:t>
            </w:r>
          </w:p>
        </w:tc>
        <w:tc>
          <w:tcPr>
            <w:tcW w:w="1134" w:type="dxa"/>
          </w:tcPr>
          <w:p w14:paraId="3309A604" w14:textId="77777777" w:rsidR="00FD4765" w:rsidRPr="0046266F" w:rsidRDefault="00FD4765" w:rsidP="006D7FE5">
            <w:pPr>
              <w:pStyle w:val="TAL"/>
            </w:pPr>
            <w:r w:rsidRPr="0046266F">
              <w:t>xxxx xxxx</w:t>
            </w:r>
          </w:p>
        </w:tc>
        <w:tc>
          <w:tcPr>
            <w:tcW w:w="1134" w:type="dxa"/>
          </w:tcPr>
          <w:p w14:paraId="1432C26B" w14:textId="77777777" w:rsidR="00FD4765" w:rsidRPr="0046266F" w:rsidRDefault="00FD4765" w:rsidP="006D7FE5">
            <w:pPr>
              <w:pStyle w:val="TAL"/>
            </w:pPr>
            <w:r w:rsidRPr="0046266F">
              <w:t>xx</w:t>
            </w:r>
            <w:r>
              <w:t>xx</w:t>
            </w:r>
            <w:r w:rsidRPr="0046266F">
              <w:t> xxxx</w:t>
            </w:r>
          </w:p>
        </w:tc>
        <w:tc>
          <w:tcPr>
            <w:tcW w:w="1134" w:type="dxa"/>
          </w:tcPr>
          <w:p w14:paraId="7A5949FA" w14:textId="77777777" w:rsidR="00FD4765" w:rsidRPr="0046266F" w:rsidRDefault="00FD4765" w:rsidP="006D7FE5">
            <w:pPr>
              <w:pStyle w:val="TAL"/>
            </w:pPr>
          </w:p>
        </w:tc>
        <w:tc>
          <w:tcPr>
            <w:tcW w:w="1134" w:type="dxa"/>
          </w:tcPr>
          <w:p w14:paraId="4E77E41F" w14:textId="77777777" w:rsidR="00FD4765" w:rsidRPr="0046266F" w:rsidRDefault="00FD4765" w:rsidP="006D7FE5">
            <w:pPr>
              <w:pStyle w:val="TAL"/>
            </w:pPr>
            <w:r w:rsidRPr="0046266F">
              <w:t>xx</w:t>
            </w:r>
            <w:r>
              <w:t>xx</w:t>
            </w:r>
            <w:r w:rsidRPr="0046266F">
              <w:t> xxxx</w:t>
            </w:r>
          </w:p>
        </w:tc>
        <w:tc>
          <w:tcPr>
            <w:tcW w:w="1134" w:type="dxa"/>
          </w:tcPr>
          <w:p w14:paraId="68774D1B" w14:textId="77777777" w:rsidR="00FD4765" w:rsidRPr="0046266F" w:rsidRDefault="00FD4765" w:rsidP="006D7FE5">
            <w:pPr>
              <w:pStyle w:val="TAL"/>
            </w:pPr>
          </w:p>
        </w:tc>
        <w:tc>
          <w:tcPr>
            <w:tcW w:w="1134" w:type="dxa"/>
          </w:tcPr>
          <w:p w14:paraId="43D5E877" w14:textId="77777777" w:rsidR="00FD4765" w:rsidRPr="0046266F" w:rsidRDefault="00FD4765" w:rsidP="006D7FE5">
            <w:pPr>
              <w:pStyle w:val="TAL"/>
            </w:pPr>
          </w:p>
        </w:tc>
        <w:tc>
          <w:tcPr>
            <w:tcW w:w="1134" w:type="dxa"/>
          </w:tcPr>
          <w:p w14:paraId="0043E70A" w14:textId="77777777" w:rsidR="00FD4765" w:rsidRPr="0046266F" w:rsidRDefault="00FD4765" w:rsidP="006D7FE5">
            <w:pPr>
              <w:pStyle w:val="TAL"/>
            </w:pPr>
          </w:p>
        </w:tc>
      </w:tr>
    </w:tbl>
    <w:p w14:paraId="3A2B4F68" w14:textId="77777777" w:rsidR="00FD4765" w:rsidRPr="0046266F" w:rsidRDefault="00FD4765" w:rsidP="00FD4765"/>
    <w:p w14:paraId="2A9221F3" w14:textId="77777777" w:rsidR="00FD4765" w:rsidRPr="0046266F" w:rsidRDefault="00FD4765" w:rsidP="00FD4765">
      <w:r w:rsidRPr="0046266F">
        <w:t>The UICC is installed into the Terminal and the UE is set to automatic PLMN selection mode.</w:t>
      </w:r>
    </w:p>
    <w:p w14:paraId="432D2099" w14:textId="7AE56252" w:rsidR="00FD4765" w:rsidRPr="0046266F" w:rsidRDefault="00FD4765" w:rsidP="00FD4765">
      <w:pPr>
        <w:pStyle w:val="Heading5"/>
      </w:pPr>
      <w:r w:rsidRPr="0046266F">
        <w:t>7.3.</w:t>
      </w:r>
      <w:r>
        <w:t>12</w:t>
      </w:r>
      <w:r w:rsidRPr="0046266F">
        <w:t>.4.2</w:t>
      </w:r>
      <w:r w:rsidRPr="0046266F">
        <w:tab/>
        <w:t>Procedure</w:t>
      </w:r>
    </w:p>
    <w:p w14:paraId="354865B3" w14:textId="77777777" w:rsidR="00FD4765" w:rsidRPr="0046266F" w:rsidRDefault="00FD4765" w:rsidP="00FD4765">
      <w:pPr>
        <w:pStyle w:val="B1"/>
      </w:pPr>
      <w:r w:rsidRPr="0046266F">
        <w:t>a)</w:t>
      </w:r>
      <w:r w:rsidRPr="0046266F">
        <w:tab/>
        <w:t>The UE is powered on.</w:t>
      </w:r>
    </w:p>
    <w:p w14:paraId="35724EE2" w14:textId="77777777" w:rsidR="00FD4765" w:rsidRPr="0046266F" w:rsidRDefault="00FD4765" w:rsidP="00FD4765">
      <w:pPr>
        <w:pStyle w:val="B1"/>
      </w:pPr>
      <w:r w:rsidRPr="0046266F">
        <w:t>b)</w:t>
      </w:r>
      <w:r w:rsidRPr="0046266F">
        <w:tab/>
        <w:t xml:space="preserve">After receipt of a </w:t>
      </w:r>
      <w:r w:rsidRPr="0046266F">
        <w:rPr>
          <w:i/>
        </w:rPr>
        <w:t>RRCRequest</w:t>
      </w:r>
      <w:r w:rsidRPr="0046266F">
        <w:t xml:space="preserve"> from the UE on the </w:t>
      </w:r>
      <w:r w:rsidRPr="004C6394">
        <w:t>satellite</w:t>
      </w:r>
      <w:r w:rsidRPr="00DA3FD7">
        <w:t xml:space="preserve"> </w:t>
      </w:r>
      <w:r>
        <w:t>NG-RAN</w:t>
      </w:r>
      <w:r w:rsidRPr="0046266F">
        <w:t xml:space="preserve">-cell related to the BCCH transmitting MCC/MNC </w:t>
      </w:r>
      <w:r w:rsidRPr="00E33330">
        <w:t>254/001, the</w:t>
      </w:r>
      <w:r w:rsidRPr="0046266F">
        <w:t xml:space="preserve"> </w:t>
      </w:r>
      <w:r>
        <w:t xml:space="preserve">SAT-NG-SS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SAT-NG-SS</w:t>
      </w:r>
      <w:r w:rsidRPr="0046266F">
        <w:t>.</w:t>
      </w:r>
    </w:p>
    <w:p w14:paraId="7D48F92F" w14:textId="77777777" w:rsidR="00FD4765" w:rsidRPr="00E33330" w:rsidRDefault="00FD4765" w:rsidP="00FD4765">
      <w:pPr>
        <w:pStyle w:val="B1"/>
        <w:keepNext/>
        <w:keepLines/>
      </w:pPr>
      <w:r w:rsidRPr="0046266F">
        <w:lastRenderedPageBreak/>
        <w:t>c)</w:t>
      </w:r>
      <w:r w:rsidRPr="0046266F">
        <w:tab/>
        <w:t xml:space="preserve">During registration and after receipt of a </w:t>
      </w:r>
      <w:r w:rsidRPr="000240BB">
        <w:t>REGISTRATION REQUEST</w:t>
      </w:r>
      <w:r w:rsidRPr="0046266F">
        <w:t xml:space="preserve"> from the UE, the </w:t>
      </w:r>
      <w:r>
        <w:t xml:space="preserve">SAT-NG-SS </w:t>
      </w:r>
      <w:r w:rsidRPr="0046266F">
        <w:t>initiates authentication</w:t>
      </w:r>
      <w:r w:rsidRPr="00E33330">
        <w:t>, starts integrity by using the security procedure and sends REGISTRATION ACCEPT to the UE with:</w:t>
      </w:r>
    </w:p>
    <w:p w14:paraId="738C6C0B" w14:textId="77777777" w:rsidR="00FD4765" w:rsidRPr="00E33330" w:rsidRDefault="00FD4765" w:rsidP="00FD4765">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6D19D875" w14:textId="77777777" w:rsidR="00FD4765" w:rsidRPr="00E33330" w:rsidRDefault="00FD4765" w:rsidP="00FD4765">
      <w:pPr>
        <w:pStyle w:val="B2"/>
        <w:rPr>
          <w:lang w:val="fr-FR"/>
        </w:rPr>
      </w:pPr>
      <w:r w:rsidRPr="00E33330">
        <w:rPr>
          <w:lang w:val="fr-FR"/>
        </w:rPr>
        <w:tab/>
        <w:t>5G-GUTI:</w:t>
      </w:r>
      <w:r>
        <w:rPr>
          <w:lang w:val="fr-FR"/>
        </w:rPr>
        <w:t xml:space="preserve"> </w:t>
      </w:r>
      <w:r w:rsidRPr="00E33330">
        <w:rPr>
          <w:lang w:val="fr-FR"/>
        </w:rPr>
        <w:tab/>
        <w:t>"25400100010266436587"</w:t>
      </w:r>
    </w:p>
    <w:p w14:paraId="1391E117" w14:textId="77777777" w:rsidR="00FD4765" w:rsidRPr="00E33330" w:rsidRDefault="00FD4765" w:rsidP="00FD4765">
      <w:pPr>
        <w:pStyle w:val="B1"/>
      </w:pPr>
      <w:r w:rsidRPr="00E33330">
        <w:t>d)</w:t>
      </w:r>
      <w:r w:rsidRPr="00E33330">
        <w:tab/>
        <w:t xml:space="preserve">After receipt of the REGISTRATION COMPLETE during registration from the UE, the </w:t>
      </w:r>
      <w:r>
        <w:t xml:space="preserve">SAT-NG-SS </w:t>
      </w:r>
      <w:r w:rsidRPr="00E33330">
        <w:t xml:space="preserve">sends </w:t>
      </w:r>
      <w:r w:rsidRPr="00E33330">
        <w:rPr>
          <w:i/>
        </w:rPr>
        <w:t>RRCRelease</w:t>
      </w:r>
      <w:r w:rsidRPr="00E33330">
        <w:t>.</w:t>
      </w:r>
    </w:p>
    <w:p w14:paraId="5E74E813" w14:textId="77777777" w:rsidR="00FD4765" w:rsidRPr="00E33330" w:rsidRDefault="00FD4765" w:rsidP="00FD4765">
      <w:pPr>
        <w:pStyle w:val="B1"/>
      </w:pPr>
      <w:r w:rsidRPr="00E33330">
        <w:t>e)</w:t>
      </w:r>
      <w:r w:rsidRPr="00E33330">
        <w:tab/>
        <w:t>The UE is soft powered down.</w:t>
      </w:r>
    </w:p>
    <w:p w14:paraId="45F80DFF" w14:textId="43D1E8C9" w:rsidR="00FD4765" w:rsidRPr="00E33330" w:rsidRDefault="00FD4765" w:rsidP="00FD4765">
      <w:pPr>
        <w:pStyle w:val="Heading4"/>
      </w:pPr>
      <w:r w:rsidRPr="00E33330">
        <w:t>7.3.</w:t>
      </w:r>
      <w:r>
        <w:t>12</w:t>
      </w:r>
      <w:r w:rsidRPr="00E33330">
        <w:t>.5</w:t>
      </w:r>
      <w:r w:rsidRPr="00E33330">
        <w:tab/>
        <w:t>Acceptance criteria</w:t>
      </w:r>
    </w:p>
    <w:p w14:paraId="583DDB75" w14:textId="77777777" w:rsidR="00FD4765" w:rsidRPr="00E33330" w:rsidRDefault="00FD4765" w:rsidP="00FD4765">
      <w:pPr>
        <w:pStyle w:val="B1"/>
        <w:keepNext/>
        <w:keepLines/>
      </w:pPr>
      <w:r w:rsidRPr="00E33330">
        <w:t xml:space="preserve">1.) After step a) the UE shall send a </w:t>
      </w:r>
      <w:r w:rsidRPr="00E33330">
        <w:rPr>
          <w:i/>
        </w:rPr>
        <w:t>RRCRequest</w:t>
      </w:r>
      <w:r w:rsidRPr="00E33330">
        <w:t xml:space="preserve"> on the </w:t>
      </w:r>
      <w:r w:rsidRPr="004C6394">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E33330">
        <w:t>NG-RAN-cell related to the BCCH transmitting MCC/MNC 254/001</w:t>
      </w:r>
      <w:r>
        <w:t xml:space="preserve"> </w:t>
      </w:r>
      <w:r w:rsidRPr="00E33330">
        <w:t xml:space="preserve">to the </w:t>
      </w:r>
      <w:r>
        <w:t>SAT-NG-SS</w:t>
      </w:r>
      <w:r w:rsidRPr="00E33330">
        <w:t>.</w:t>
      </w:r>
    </w:p>
    <w:p w14:paraId="5818FFF4" w14:textId="77777777" w:rsidR="00FD4765" w:rsidRPr="00E33330" w:rsidRDefault="00FD4765" w:rsidP="00FD4765">
      <w:pPr>
        <w:pStyle w:val="B1"/>
      </w:pPr>
      <w:r w:rsidRPr="00E33330">
        <w:t>2)</w:t>
      </w:r>
      <w:r w:rsidRPr="00E33330">
        <w:tab/>
        <w:t xml:space="preserve">After step b) the terminal shall send REGISTRATION REQUEST to the </w:t>
      </w:r>
      <w:r>
        <w:t>SAT-NG-SS</w:t>
      </w:r>
      <w:r w:rsidRPr="00E33330">
        <w:t>.</w:t>
      </w:r>
    </w:p>
    <w:p w14:paraId="5220156C" w14:textId="77777777" w:rsidR="00FD4765" w:rsidRPr="00E33330" w:rsidRDefault="00FD4765" w:rsidP="00FD4765">
      <w:pPr>
        <w:pStyle w:val="B1"/>
      </w:pPr>
      <w:r w:rsidRPr="00E33330">
        <w:t>3)</w:t>
      </w:r>
      <w:r w:rsidRPr="00E33330">
        <w:tab/>
        <w:t>After step c) the terminal shall respond with REGISTRATION COMPLETE during registration.</w:t>
      </w:r>
    </w:p>
    <w:p w14:paraId="33E2ABA6" w14:textId="77777777" w:rsidR="00FD4765" w:rsidRPr="00E33330" w:rsidRDefault="00FD4765" w:rsidP="00FD4765">
      <w:pPr>
        <w:pStyle w:val="B1"/>
      </w:pPr>
      <w:r w:rsidRPr="00E33330">
        <w:t>4)</w:t>
      </w:r>
      <w:r w:rsidRPr="00E33330">
        <w:tab/>
        <w:t>After step e) the USIM shall contain the following values:</w:t>
      </w:r>
    </w:p>
    <w:p w14:paraId="19DFC9DC" w14:textId="77777777" w:rsidR="00FD4765" w:rsidRPr="008745D8" w:rsidRDefault="00FD4765" w:rsidP="00FD4765">
      <w:pPr>
        <w:keepNext/>
        <w:keepLines/>
        <w:rPr>
          <w:b/>
        </w:rPr>
      </w:pPr>
      <w:r w:rsidRPr="00C17474">
        <w:rPr>
          <w:b/>
        </w:rPr>
        <w:t>EF</w:t>
      </w:r>
      <w:r w:rsidRPr="00C17474">
        <w:rPr>
          <w:rFonts w:ascii="Arial" w:hAnsi="Arial"/>
          <w:b/>
          <w:sz w:val="24"/>
          <w:vertAlign w:val="subscript"/>
        </w:rPr>
        <w:t>5GS3GPPLOCI</w:t>
      </w:r>
      <w:r w:rsidRPr="008745D8">
        <w:rPr>
          <w:b/>
        </w:rPr>
        <w:t xml:space="preserve"> (5GS 3GPP location information)</w:t>
      </w:r>
    </w:p>
    <w:p w14:paraId="394FCC7F" w14:textId="77777777" w:rsidR="00FD4765" w:rsidRPr="00E33330" w:rsidRDefault="00FD4765" w:rsidP="00FD4765">
      <w:pPr>
        <w:pStyle w:val="EW"/>
        <w:tabs>
          <w:tab w:val="left" w:pos="2835"/>
        </w:tabs>
        <w:rPr>
          <w:lang w:val="it-IT"/>
        </w:rPr>
      </w:pPr>
      <w:r w:rsidRPr="00E33330">
        <w:rPr>
          <w:lang w:val="it-IT"/>
        </w:rPr>
        <w:t>Logically:</w:t>
      </w:r>
      <w:r w:rsidRPr="00E33330">
        <w:rPr>
          <w:lang w:val="it-IT"/>
        </w:rPr>
        <w:tab/>
        <w:t>5G-GUTI:</w:t>
      </w:r>
      <w:r w:rsidRPr="00E33330">
        <w:rPr>
          <w:lang w:val="it-IT"/>
        </w:rPr>
        <w:tab/>
      </w:r>
      <w:r w:rsidRPr="00E33330">
        <w:t>25400100010266436587</w:t>
      </w:r>
    </w:p>
    <w:p w14:paraId="4564FA3B" w14:textId="77777777" w:rsidR="00FD4765" w:rsidRPr="00E33330" w:rsidRDefault="00FD4765" w:rsidP="00FD4765">
      <w:pPr>
        <w:pStyle w:val="EW"/>
        <w:tabs>
          <w:tab w:val="left" w:pos="2835"/>
        </w:tabs>
      </w:pPr>
      <w:r w:rsidRPr="00E33330">
        <w:rPr>
          <w:lang w:val="it-IT"/>
        </w:rPr>
        <w:tab/>
        <w:t>Last visited registered TAI in 5GS for 3GPP access:</w:t>
      </w:r>
      <w:r w:rsidRPr="00E33330">
        <w:rPr>
          <w:lang w:val="it-IT"/>
        </w:rPr>
        <w:tab/>
      </w:r>
      <w:r w:rsidRPr="00E33330">
        <w:t>254/001/000001</w:t>
      </w:r>
    </w:p>
    <w:p w14:paraId="4DE077F5" w14:textId="77777777" w:rsidR="00FD4765" w:rsidRPr="00E33330" w:rsidRDefault="00FD4765" w:rsidP="00FD4765">
      <w:pPr>
        <w:pStyle w:val="EW"/>
        <w:tabs>
          <w:tab w:val="left" w:pos="2835"/>
        </w:tabs>
        <w:rPr>
          <w:lang w:val="it-IT"/>
        </w:rPr>
      </w:pPr>
      <w:r w:rsidRPr="00E33330">
        <w:rPr>
          <w:lang w:val="it-IT"/>
        </w:rPr>
        <w:tab/>
        <w:t>5GS update status for 3GPP access:</w:t>
      </w:r>
      <w:r w:rsidRPr="00E33330">
        <w:rPr>
          <w:lang w:val="it-IT"/>
        </w:rPr>
        <w:tab/>
        <w:t>5U1 UPDATED</w:t>
      </w:r>
    </w:p>
    <w:p w14:paraId="3766D9A1" w14:textId="77777777" w:rsidR="00FD4765" w:rsidRPr="00E33330" w:rsidRDefault="00FD4765" w:rsidP="00FD4765">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D4765" w:rsidRPr="00E33330" w14:paraId="4FF390EB" w14:textId="77777777" w:rsidTr="006D7FE5">
        <w:tc>
          <w:tcPr>
            <w:tcW w:w="959" w:type="dxa"/>
          </w:tcPr>
          <w:p w14:paraId="7FB7D757" w14:textId="77777777" w:rsidR="00FD4765" w:rsidRPr="00E33330" w:rsidRDefault="00FD4765" w:rsidP="006D7FE5">
            <w:pPr>
              <w:keepNext/>
              <w:keepLines/>
              <w:spacing w:after="0"/>
              <w:rPr>
                <w:rFonts w:ascii="Arial" w:hAnsi="Arial"/>
                <w:sz w:val="18"/>
              </w:rPr>
            </w:pPr>
            <w:r w:rsidRPr="00E33330">
              <w:rPr>
                <w:rFonts w:ascii="Arial" w:hAnsi="Arial"/>
                <w:sz w:val="18"/>
              </w:rPr>
              <w:t>Coding:</w:t>
            </w:r>
          </w:p>
        </w:tc>
        <w:tc>
          <w:tcPr>
            <w:tcW w:w="717" w:type="dxa"/>
          </w:tcPr>
          <w:p w14:paraId="4ACD2D59" w14:textId="77777777" w:rsidR="00FD4765" w:rsidRPr="00E33330" w:rsidRDefault="00FD4765" w:rsidP="006D7FE5">
            <w:pPr>
              <w:keepNext/>
              <w:keepLines/>
              <w:spacing w:after="0"/>
              <w:rPr>
                <w:rFonts w:ascii="Arial" w:hAnsi="Arial"/>
                <w:b/>
                <w:sz w:val="18"/>
              </w:rPr>
            </w:pPr>
            <w:r w:rsidRPr="00E33330">
              <w:rPr>
                <w:rFonts w:ascii="Arial" w:hAnsi="Arial"/>
                <w:b/>
                <w:sz w:val="18"/>
              </w:rPr>
              <w:t>B1</w:t>
            </w:r>
          </w:p>
        </w:tc>
        <w:tc>
          <w:tcPr>
            <w:tcW w:w="717" w:type="dxa"/>
          </w:tcPr>
          <w:p w14:paraId="3C519C34" w14:textId="77777777" w:rsidR="00FD4765" w:rsidRPr="00E33330" w:rsidRDefault="00FD4765" w:rsidP="006D7FE5">
            <w:pPr>
              <w:keepNext/>
              <w:keepLines/>
              <w:spacing w:after="0"/>
              <w:rPr>
                <w:rFonts w:ascii="Arial" w:hAnsi="Arial"/>
                <w:b/>
                <w:sz w:val="18"/>
              </w:rPr>
            </w:pPr>
            <w:r w:rsidRPr="00E33330">
              <w:rPr>
                <w:rFonts w:ascii="Arial" w:hAnsi="Arial"/>
                <w:b/>
                <w:sz w:val="18"/>
              </w:rPr>
              <w:t>B2</w:t>
            </w:r>
          </w:p>
        </w:tc>
        <w:tc>
          <w:tcPr>
            <w:tcW w:w="717" w:type="dxa"/>
          </w:tcPr>
          <w:p w14:paraId="21E24DCF" w14:textId="77777777" w:rsidR="00FD4765" w:rsidRPr="00E33330" w:rsidRDefault="00FD4765" w:rsidP="006D7FE5">
            <w:pPr>
              <w:keepNext/>
              <w:keepLines/>
              <w:spacing w:after="0"/>
              <w:rPr>
                <w:rFonts w:ascii="Arial" w:hAnsi="Arial"/>
                <w:b/>
                <w:sz w:val="18"/>
              </w:rPr>
            </w:pPr>
            <w:r w:rsidRPr="00E33330">
              <w:rPr>
                <w:rFonts w:ascii="Arial" w:hAnsi="Arial"/>
                <w:b/>
                <w:sz w:val="18"/>
              </w:rPr>
              <w:t>B3</w:t>
            </w:r>
          </w:p>
        </w:tc>
        <w:tc>
          <w:tcPr>
            <w:tcW w:w="717" w:type="dxa"/>
          </w:tcPr>
          <w:p w14:paraId="01CFCCA7" w14:textId="77777777" w:rsidR="00FD4765" w:rsidRPr="00E33330" w:rsidRDefault="00FD4765" w:rsidP="006D7FE5">
            <w:pPr>
              <w:keepNext/>
              <w:keepLines/>
              <w:spacing w:after="0"/>
              <w:rPr>
                <w:rFonts w:ascii="Arial" w:hAnsi="Arial"/>
                <w:b/>
                <w:sz w:val="18"/>
              </w:rPr>
            </w:pPr>
            <w:r w:rsidRPr="00E33330">
              <w:rPr>
                <w:rFonts w:ascii="Arial" w:hAnsi="Arial"/>
                <w:b/>
                <w:sz w:val="18"/>
              </w:rPr>
              <w:t>B4</w:t>
            </w:r>
          </w:p>
        </w:tc>
        <w:tc>
          <w:tcPr>
            <w:tcW w:w="717" w:type="dxa"/>
          </w:tcPr>
          <w:p w14:paraId="1BEADCF7" w14:textId="77777777" w:rsidR="00FD4765" w:rsidRPr="00E33330" w:rsidRDefault="00FD4765" w:rsidP="006D7FE5">
            <w:pPr>
              <w:keepNext/>
              <w:keepLines/>
              <w:spacing w:after="0"/>
              <w:rPr>
                <w:rFonts w:ascii="Arial" w:hAnsi="Arial"/>
                <w:b/>
                <w:sz w:val="18"/>
              </w:rPr>
            </w:pPr>
            <w:r w:rsidRPr="00E33330">
              <w:rPr>
                <w:rFonts w:ascii="Arial" w:hAnsi="Arial"/>
                <w:b/>
                <w:sz w:val="18"/>
              </w:rPr>
              <w:t>B5</w:t>
            </w:r>
          </w:p>
        </w:tc>
        <w:tc>
          <w:tcPr>
            <w:tcW w:w="717" w:type="dxa"/>
          </w:tcPr>
          <w:p w14:paraId="1C2BAF59" w14:textId="77777777" w:rsidR="00FD4765" w:rsidRPr="00E33330" w:rsidRDefault="00FD4765" w:rsidP="006D7FE5">
            <w:pPr>
              <w:keepNext/>
              <w:keepLines/>
              <w:spacing w:after="0"/>
              <w:rPr>
                <w:rFonts w:ascii="Arial" w:hAnsi="Arial"/>
                <w:b/>
                <w:sz w:val="18"/>
              </w:rPr>
            </w:pPr>
            <w:r w:rsidRPr="00E33330">
              <w:rPr>
                <w:rFonts w:ascii="Arial" w:hAnsi="Arial"/>
                <w:b/>
                <w:sz w:val="18"/>
              </w:rPr>
              <w:t>B6</w:t>
            </w:r>
          </w:p>
        </w:tc>
        <w:tc>
          <w:tcPr>
            <w:tcW w:w="717" w:type="dxa"/>
          </w:tcPr>
          <w:p w14:paraId="52F2BBFA" w14:textId="77777777" w:rsidR="00FD4765" w:rsidRPr="00E33330" w:rsidRDefault="00FD4765" w:rsidP="006D7FE5">
            <w:pPr>
              <w:keepNext/>
              <w:keepLines/>
              <w:spacing w:after="0"/>
              <w:rPr>
                <w:rFonts w:ascii="Arial" w:hAnsi="Arial"/>
                <w:b/>
                <w:sz w:val="18"/>
              </w:rPr>
            </w:pPr>
            <w:r w:rsidRPr="00E33330">
              <w:rPr>
                <w:rFonts w:ascii="Arial" w:hAnsi="Arial"/>
                <w:b/>
                <w:sz w:val="18"/>
              </w:rPr>
              <w:t>B7</w:t>
            </w:r>
          </w:p>
        </w:tc>
        <w:tc>
          <w:tcPr>
            <w:tcW w:w="717" w:type="dxa"/>
          </w:tcPr>
          <w:p w14:paraId="45224D12" w14:textId="77777777" w:rsidR="00FD4765" w:rsidRPr="00E33330" w:rsidRDefault="00FD4765" w:rsidP="006D7FE5">
            <w:pPr>
              <w:keepNext/>
              <w:keepLines/>
              <w:spacing w:after="0"/>
              <w:rPr>
                <w:rFonts w:ascii="Arial" w:hAnsi="Arial"/>
                <w:b/>
                <w:sz w:val="18"/>
              </w:rPr>
            </w:pPr>
            <w:r w:rsidRPr="00E33330">
              <w:rPr>
                <w:rFonts w:ascii="Arial" w:hAnsi="Arial"/>
                <w:b/>
                <w:sz w:val="18"/>
              </w:rPr>
              <w:t>B8</w:t>
            </w:r>
          </w:p>
        </w:tc>
      </w:tr>
      <w:tr w:rsidR="00FD4765" w:rsidRPr="00E33330" w14:paraId="492B514B" w14:textId="77777777" w:rsidTr="006D7FE5">
        <w:tc>
          <w:tcPr>
            <w:tcW w:w="959" w:type="dxa"/>
            <w:tcBorders>
              <w:bottom w:val="single" w:sz="4" w:space="0" w:color="auto"/>
            </w:tcBorders>
          </w:tcPr>
          <w:p w14:paraId="4E0B57FE" w14:textId="77777777" w:rsidR="00FD4765" w:rsidRPr="00E33330" w:rsidRDefault="00FD4765" w:rsidP="006D7FE5">
            <w:pPr>
              <w:keepNext/>
              <w:keepLines/>
              <w:spacing w:after="0"/>
              <w:rPr>
                <w:rFonts w:ascii="Arial" w:hAnsi="Arial"/>
                <w:sz w:val="18"/>
              </w:rPr>
            </w:pPr>
            <w:r w:rsidRPr="00E33330">
              <w:rPr>
                <w:rFonts w:ascii="Arial" w:hAnsi="Arial"/>
                <w:sz w:val="18"/>
              </w:rPr>
              <w:t>Hex</w:t>
            </w:r>
          </w:p>
        </w:tc>
        <w:tc>
          <w:tcPr>
            <w:tcW w:w="717" w:type="dxa"/>
          </w:tcPr>
          <w:p w14:paraId="243B9633" w14:textId="77777777" w:rsidR="00FD4765" w:rsidRPr="00E33330" w:rsidRDefault="00FD4765" w:rsidP="006D7FE5">
            <w:pPr>
              <w:keepNext/>
              <w:keepLines/>
              <w:spacing w:after="0"/>
              <w:rPr>
                <w:rFonts w:ascii="Arial" w:hAnsi="Arial"/>
                <w:sz w:val="18"/>
              </w:rPr>
            </w:pPr>
            <w:r w:rsidRPr="00E33330">
              <w:rPr>
                <w:rFonts w:ascii="Arial" w:hAnsi="Arial"/>
                <w:sz w:val="18"/>
              </w:rPr>
              <w:t>00</w:t>
            </w:r>
          </w:p>
        </w:tc>
        <w:tc>
          <w:tcPr>
            <w:tcW w:w="717" w:type="dxa"/>
          </w:tcPr>
          <w:p w14:paraId="1CFDDDB9" w14:textId="77777777" w:rsidR="00FD4765" w:rsidRPr="00E33330" w:rsidRDefault="00FD4765" w:rsidP="006D7FE5">
            <w:pPr>
              <w:keepNext/>
              <w:keepLines/>
              <w:spacing w:after="0"/>
              <w:rPr>
                <w:rFonts w:ascii="Arial" w:hAnsi="Arial"/>
                <w:sz w:val="18"/>
              </w:rPr>
            </w:pPr>
            <w:r w:rsidRPr="00E33330">
              <w:rPr>
                <w:rFonts w:ascii="Arial" w:hAnsi="Arial"/>
                <w:sz w:val="18"/>
              </w:rPr>
              <w:t xml:space="preserve">0B </w:t>
            </w:r>
          </w:p>
        </w:tc>
        <w:tc>
          <w:tcPr>
            <w:tcW w:w="717" w:type="dxa"/>
          </w:tcPr>
          <w:p w14:paraId="522FC8B7" w14:textId="77777777" w:rsidR="00FD4765" w:rsidRPr="00E33330" w:rsidRDefault="00FD4765" w:rsidP="006D7FE5">
            <w:pPr>
              <w:keepNext/>
              <w:keepLines/>
              <w:spacing w:after="0"/>
              <w:rPr>
                <w:rFonts w:ascii="Arial" w:hAnsi="Arial"/>
                <w:sz w:val="18"/>
              </w:rPr>
            </w:pPr>
            <w:r w:rsidRPr="00E33330">
              <w:rPr>
                <w:rFonts w:ascii="Arial" w:hAnsi="Arial"/>
                <w:sz w:val="18"/>
              </w:rPr>
              <w:t>F2</w:t>
            </w:r>
          </w:p>
        </w:tc>
        <w:tc>
          <w:tcPr>
            <w:tcW w:w="717" w:type="dxa"/>
          </w:tcPr>
          <w:p w14:paraId="0E33EB67" w14:textId="77777777" w:rsidR="00FD4765" w:rsidRPr="00E33330" w:rsidRDefault="00FD4765" w:rsidP="006D7FE5">
            <w:pPr>
              <w:keepNext/>
              <w:keepLines/>
              <w:spacing w:after="0"/>
              <w:rPr>
                <w:rFonts w:ascii="Arial" w:hAnsi="Arial"/>
                <w:sz w:val="18"/>
              </w:rPr>
            </w:pPr>
            <w:r w:rsidRPr="00E33330">
              <w:rPr>
                <w:rFonts w:ascii="Arial" w:hAnsi="Arial"/>
                <w:sz w:val="18"/>
              </w:rPr>
              <w:t>52</w:t>
            </w:r>
          </w:p>
        </w:tc>
        <w:tc>
          <w:tcPr>
            <w:tcW w:w="717" w:type="dxa"/>
          </w:tcPr>
          <w:p w14:paraId="78DA7680" w14:textId="77777777" w:rsidR="00FD4765" w:rsidRPr="00E33330" w:rsidRDefault="00FD4765" w:rsidP="006D7FE5">
            <w:pPr>
              <w:keepNext/>
              <w:keepLines/>
              <w:spacing w:after="0"/>
              <w:rPr>
                <w:rFonts w:ascii="Arial" w:hAnsi="Arial"/>
                <w:sz w:val="18"/>
              </w:rPr>
            </w:pPr>
            <w:r w:rsidRPr="00E33330">
              <w:rPr>
                <w:rFonts w:ascii="Arial" w:hAnsi="Arial"/>
                <w:sz w:val="18"/>
              </w:rPr>
              <w:t>14</w:t>
            </w:r>
          </w:p>
        </w:tc>
        <w:tc>
          <w:tcPr>
            <w:tcW w:w="717" w:type="dxa"/>
          </w:tcPr>
          <w:p w14:paraId="70011385" w14:textId="77777777" w:rsidR="00FD4765" w:rsidRPr="00E33330" w:rsidRDefault="00FD4765" w:rsidP="006D7FE5">
            <w:pPr>
              <w:keepNext/>
              <w:keepLines/>
              <w:spacing w:after="0"/>
              <w:rPr>
                <w:rFonts w:ascii="Arial" w:hAnsi="Arial"/>
                <w:sz w:val="18"/>
              </w:rPr>
            </w:pPr>
            <w:r w:rsidRPr="00E33330">
              <w:rPr>
                <w:rFonts w:ascii="Arial" w:hAnsi="Arial"/>
                <w:sz w:val="18"/>
              </w:rPr>
              <w:t>00</w:t>
            </w:r>
          </w:p>
        </w:tc>
        <w:tc>
          <w:tcPr>
            <w:tcW w:w="717" w:type="dxa"/>
          </w:tcPr>
          <w:p w14:paraId="7456BB71" w14:textId="77777777" w:rsidR="00FD4765" w:rsidRPr="00E33330" w:rsidRDefault="00FD4765" w:rsidP="006D7FE5">
            <w:pPr>
              <w:keepNext/>
              <w:keepLines/>
              <w:spacing w:after="0"/>
              <w:rPr>
                <w:rFonts w:ascii="Arial" w:hAnsi="Arial"/>
                <w:sz w:val="18"/>
              </w:rPr>
            </w:pPr>
            <w:r w:rsidRPr="00E33330">
              <w:rPr>
                <w:rFonts w:ascii="Arial" w:hAnsi="Arial"/>
                <w:sz w:val="18"/>
              </w:rPr>
              <w:t>00</w:t>
            </w:r>
          </w:p>
        </w:tc>
        <w:tc>
          <w:tcPr>
            <w:tcW w:w="717" w:type="dxa"/>
          </w:tcPr>
          <w:p w14:paraId="3E61CE12" w14:textId="77777777" w:rsidR="00FD4765" w:rsidRPr="00E33330" w:rsidRDefault="00FD4765" w:rsidP="006D7FE5">
            <w:pPr>
              <w:keepNext/>
              <w:keepLines/>
              <w:spacing w:after="0"/>
              <w:rPr>
                <w:rFonts w:ascii="Arial" w:hAnsi="Arial"/>
                <w:sz w:val="18"/>
              </w:rPr>
            </w:pPr>
            <w:r w:rsidRPr="00E33330">
              <w:rPr>
                <w:rFonts w:ascii="Arial" w:hAnsi="Arial"/>
                <w:sz w:val="18"/>
              </w:rPr>
              <w:t>01</w:t>
            </w:r>
          </w:p>
        </w:tc>
      </w:tr>
      <w:tr w:rsidR="00FD4765" w:rsidRPr="00E33330" w14:paraId="753B7129" w14:textId="77777777" w:rsidTr="006D7FE5">
        <w:tc>
          <w:tcPr>
            <w:tcW w:w="959" w:type="dxa"/>
            <w:tcBorders>
              <w:left w:val="nil"/>
              <w:bottom w:val="nil"/>
            </w:tcBorders>
          </w:tcPr>
          <w:p w14:paraId="1DDA9266" w14:textId="77777777" w:rsidR="00FD4765" w:rsidRPr="00E33330" w:rsidRDefault="00FD4765" w:rsidP="006D7FE5">
            <w:pPr>
              <w:keepNext/>
              <w:keepLines/>
              <w:spacing w:after="0"/>
              <w:rPr>
                <w:rFonts w:ascii="Arial" w:hAnsi="Arial"/>
                <w:sz w:val="18"/>
              </w:rPr>
            </w:pPr>
          </w:p>
        </w:tc>
        <w:tc>
          <w:tcPr>
            <w:tcW w:w="717" w:type="dxa"/>
          </w:tcPr>
          <w:p w14:paraId="652F18F6" w14:textId="77777777" w:rsidR="00FD4765" w:rsidRPr="00E33330" w:rsidRDefault="00FD4765" w:rsidP="006D7FE5">
            <w:pPr>
              <w:keepNext/>
              <w:keepLines/>
              <w:spacing w:after="0"/>
              <w:rPr>
                <w:rFonts w:ascii="Arial" w:hAnsi="Arial"/>
                <w:sz w:val="18"/>
              </w:rPr>
            </w:pPr>
            <w:r w:rsidRPr="00E33330">
              <w:rPr>
                <w:rFonts w:ascii="Arial" w:hAnsi="Arial"/>
                <w:b/>
                <w:sz w:val="18"/>
              </w:rPr>
              <w:t>B9</w:t>
            </w:r>
          </w:p>
        </w:tc>
        <w:tc>
          <w:tcPr>
            <w:tcW w:w="717" w:type="dxa"/>
          </w:tcPr>
          <w:p w14:paraId="5ADD8143" w14:textId="77777777" w:rsidR="00FD4765" w:rsidRPr="00E33330" w:rsidRDefault="00FD4765" w:rsidP="006D7FE5">
            <w:pPr>
              <w:keepNext/>
              <w:keepLines/>
              <w:spacing w:after="0"/>
              <w:rPr>
                <w:rFonts w:ascii="Arial" w:hAnsi="Arial"/>
                <w:sz w:val="18"/>
              </w:rPr>
            </w:pPr>
            <w:r w:rsidRPr="00E33330">
              <w:rPr>
                <w:rFonts w:ascii="Arial" w:hAnsi="Arial"/>
                <w:b/>
                <w:sz w:val="18"/>
              </w:rPr>
              <w:t>B10</w:t>
            </w:r>
          </w:p>
        </w:tc>
        <w:tc>
          <w:tcPr>
            <w:tcW w:w="717" w:type="dxa"/>
          </w:tcPr>
          <w:p w14:paraId="7EB4D6C1" w14:textId="77777777" w:rsidR="00FD4765" w:rsidRPr="00E33330" w:rsidRDefault="00FD4765" w:rsidP="006D7FE5">
            <w:pPr>
              <w:keepNext/>
              <w:keepLines/>
              <w:spacing w:after="0"/>
              <w:rPr>
                <w:rFonts w:ascii="Arial" w:hAnsi="Arial"/>
                <w:sz w:val="18"/>
              </w:rPr>
            </w:pPr>
            <w:r w:rsidRPr="00E33330">
              <w:rPr>
                <w:rFonts w:ascii="Arial" w:hAnsi="Arial"/>
                <w:b/>
                <w:sz w:val="18"/>
              </w:rPr>
              <w:t>B11</w:t>
            </w:r>
          </w:p>
        </w:tc>
        <w:tc>
          <w:tcPr>
            <w:tcW w:w="717" w:type="dxa"/>
          </w:tcPr>
          <w:p w14:paraId="7A9FAE22" w14:textId="77777777" w:rsidR="00FD4765" w:rsidRPr="00E33330" w:rsidRDefault="00FD4765" w:rsidP="006D7FE5">
            <w:pPr>
              <w:keepNext/>
              <w:keepLines/>
              <w:spacing w:after="0"/>
              <w:rPr>
                <w:rFonts w:ascii="Arial" w:hAnsi="Arial"/>
                <w:sz w:val="18"/>
              </w:rPr>
            </w:pPr>
            <w:r w:rsidRPr="00E33330">
              <w:rPr>
                <w:rFonts w:ascii="Arial" w:hAnsi="Arial"/>
                <w:b/>
                <w:sz w:val="18"/>
              </w:rPr>
              <w:t>B12</w:t>
            </w:r>
          </w:p>
        </w:tc>
        <w:tc>
          <w:tcPr>
            <w:tcW w:w="717" w:type="dxa"/>
          </w:tcPr>
          <w:p w14:paraId="5AE850A7" w14:textId="77777777" w:rsidR="00FD4765" w:rsidRPr="00E33330" w:rsidRDefault="00FD4765" w:rsidP="006D7FE5">
            <w:pPr>
              <w:keepNext/>
              <w:keepLines/>
              <w:spacing w:after="0"/>
              <w:rPr>
                <w:rFonts w:ascii="Arial" w:hAnsi="Arial"/>
                <w:sz w:val="18"/>
              </w:rPr>
            </w:pPr>
            <w:r w:rsidRPr="00E33330">
              <w:rPr>
                <w:rFonts w:ascii="Arial" w:hAnsi="Arial"/>
                <w:b/>
                <w:sz w:val="18"/>
              </w:rPr>
              <w:t>B13</w:t>
            </w:r>
          </w:p>
        </w:tc>
        <w:tc>
          <w:tcPr>
            <w:tcW w:w="717" w:type="dxa"/>
          </w:tcPr>
          <w:p w14:paraId="1D6AEBB7" w14:textId="77777777" w:rsidR="00FD4765" w:rsidRPr="00E33330" w:rsidRDefault="00FD4765" w:rsidP="006D7FE5">
            <w:pPr>
              <w:keepNext/>
              <w:keepLines/>
              <w:spacing w:after="0"/>
              <w:rPr>
                <w:rFonts w:ascii="Arial" w:hAnsi="Arial"/>
                <w:sz w:val="18"/>
              </w:rPr>
            </w:pPr>
            <w:r w:rsidRPr="00E33330">
              <w:rPr>
                <w:rFonts w:ascii="Arial" w:hAnsi="Arial"/>
                <w:b/>
                <w:sz w:val="18"/>
              </w:rPr>
              <w:t>B14</w:t>
            </w:r>
          </w:p>
        </w:tc>
        <w:tc>
          <w:tcPr>
            <w:tcW w:w="717" w:type="dxa"/>
          </w:tcPr>
          <w:p w14:paraId="29E1852D" w14:textId="77777777" w:rsidR="00FD4765" w:rsidRPr="00E33330" w:rsidRDefault="00FD4765" w:rsidP="006D7FE5">
            <w:pPr>
              <w:keepNext/>
              <w:keepLines/>
              <w:spacing w:after="0"/>
              <w:rPr>
                <w:rFonts w:ascii="Arial" w:hAnsi="Arial"/>
                <w:sz w:val="18"/>
              </w:rPr>
            </w:pPr>
            <w:r w:rsidRPr="00E33330">
              <w:rPr>
                <w:rFonts w:ascii="Arial" w:hAnsi="Arial"/>
                <w:b/>
                <w:sz w:val="18"/>
              </w:rPr>
              <w:t>B15</w:t>
            </w:r>
          </w:p>
        </w:tc>
        <w:tc>
          <w:tcPr>
            <w:tcW w:w="717" w:type="dxa"/>
          </w:tcPr>
          <w:p w14:paraId="4BBEE3F1" w14:textId="77777777" w:rsidR="00FD4765" w:rsidRPr="00E33330" w:rsidRDefault="00FD4765" w:rsidP="006D7FE5">
            <w:pPr>
              <w:keepNext/>
              <w:keepLines/>
              <w:spacing w:after="0"/>
              <w:rPr>
                <w:rFonts w:ascii="Arial" w:hAnsi="Arial"/>
                <w:sz w:val="18"/>
              </w:rPr>
            </w:pPr>
            <w:r w:rsidRPr="00E33330">
              <w:rPr>
                <w:rFonts w:ascii="Arial" w:hAnsi="Arial"/>
                <w:b/>
                <w:sz w:val="18"/>
              </w:rPr>
              <w:t>B16</w:t>
            </w:r>
          </w:p>
        </w:tc>
      </w:tr>
      <w:tr w:rsidR="00FD4765" w:rsidRPr="00E33330" w14:paraId="747FBC61" w14:textId="77777777" w:rsidTr="006D7FE5">
        <w:tc>
          <w:tcPr>
            <w:tcW w:w="959" w:type="dxa"/>
            <w:tcBorders>
              <w:top w:val="nil"/>
              <w:left w:val="nil"/>
              <w:bottom w:val="nil"/>
            </w:tcBorders>
          </w:tcPr>
          <w:p w14:paraId="04711F38" w14:textId="77777777" w:rsidR="00FD4765" w:rsidRPr="00E33330" w:rsidRDefault="00FD4765" w:rsidP="006D7FE5">
            <w:pPr>
              <w:keepNext/>
              <w:keepLines/>
              <w:spacing w:after="0"/>
              <w:rPr>
                <w:rFonts w:ascii="Arial" w:hAnsi="Arial"/>
                <w:sz w:val="18"/>
              </w:rPr>
            </w:pPr>
          </w:p>
        </w:tc>
        <w:tc>
          <w:tcPr>
            <w:tcW w:w="717" w:type="dxa"/>
          </w:tcPr>
          <w:p w14:paraId="02C75B6C" w14:textId="77777777" w:rsidR="00FD4765" w:rsidRPr="00E33330" w:rsidRDefault="00FD4765" w:rsidP="006D7FE5">
            <w:pPr>
              <w:keepNext/>
              <w:keepLines/>
              <w:spacing w:after="0"/>
              <w:rPr>
                <w:rFonts w:ascii="Arial" w:hAnsi="Arial"/>
                <w:sz w:val="18"/>
              </w:rPr>
            </w:pPr>
            <w:r w:rsidRPr="00E33330">
              <w:rPr>
                <w:rFonts w:ascii="Arial" w:hAnsi="Arial"/>
                <w:sz w:val="18"/>
              </w:rPr>
              <w:t>02</w:t>
            </w:r>
          </w:p>
        </w:tc>
        <w:tc>
          <w:tcPr>
            <w:tcW w:w="717" w:type="dxa"/>
          </w:tcPr>
          <w:p w14:paraId="350AFAED" w14:textId="77777777" w:rsidR="00FD4765" w:rsidRPr="00E33330" w:rsidRDefault="00FD4765" w:rsidP="006D7FE5">
            <w:pPr>
              <w:keepNext/>
              <w:keepLines/>
              <w:spacing w:after="0"/>
              <w:rPr>
                <w:rFonts w:ascii="Arial" w:hAnsi="Arial"/>
                <w:sz w:val="18"/>
              </w:rPr>
            </w:pPr>
            <w:r w:rsidRPr="00E33330">
              <w:rPr>
                <w:rFonts w:ascii="Arial" w:hAnsi="Arial"/>
                <w:sz w:val="18"/>
              </w:rPr>
              <w:t>66</w:t>
            </w:r>
          </w:p>
        </w:tc>
        <w:tc>
          <w:tcPr>
            <w:tcW w:w="717" w:type="dxa"/>
          </w:tcPr>
          <w:p w14:paraId="014934E3" w14:textId="77777777" w:rsidR="00FD4765" w:rsidRPr="00E33330" w:rsidRDefault="00FD4765" w:rsidP="006D7FE5">
            <w:pPr>
              <w:keepNext/>
              <w:keepLines/>
              <w:spacing w:after="0"/>
              <w:rPr>
                <w:rFonts w:ascii="Arial" w:hAnsi="Arial"/>
                <w:sz w:val="18"/>
              </w:rPr>
            </w:pPr>
            <w:r w:rsidRPr="00E33330">
              <w:rPr>
                <w:rFonts w:ascii="Arial" w:hAnsi="Arial"/>
                <w:sz w:val="18"/>
              </w:rPr>
              <w:t>43</w:t>
            </w:r>
          </w:p>
        </w:tc>
        <w:tc>
          <w:tcPr>
            <w:tcW w:w="717" w:type="dxa"/>
          </w:tcPr>
          <w:p w14:paraId="707EAA53" w14:textId="77777777" w:rsidR="00FD4765" w:rsidRPr="00E33330" w:rsidRDefault="00FD4765" w:rsidP="006D7FE5">
            <w:pPr>
              <w:keepNext/>
              <w:keepLines/>
              <w:spacing w:after="0"/>
              <w:rPr>
                <w:rFonts w:ascii="Arial" w:hAnsi="Arial"/>
                <w:sz w:val="18"/>
              </w:rPr>
            </w:pPr>
            <w:r w:rsidRPr="00E33330">
              <w:rPr>
                <w:rFonts w:ascii="Arial" w:hAnsi="Arial"/>
                <w:sz w:val="18"/>
              </w:rPr>
              <w:t>65</w:t>
            </w:r>
          </w:p>
        </w:tc>
        <w:tc>
          <w:tcPr>
            <w:tcW w:w="717" w:type="dxa"/>
            <w:tcBorders>
              <w:bottom w:val="single" w:sz="4" w:space="0" w:color="auto"/>
            </w:tcBorders>
          </w:tcPr>
          <w:p w14:paraId="46592565" w14:textId="77777777" w:rsidR="00FD4765" w:rsidRPr="00E33330" w:rsidRDefault="00FD4765" w:rsidP="006D7FE5">
            <w:pPr>
              <w:keepNext/>
              <w:keepLines/>
              <w:spacing w:after="0"/>
              <w:rPr>
                <w:rFonts w:ascii="Arial" w:hAnsi="Arial"/>
                <w:sz w:val="18"/>
              </w:rPr>
            </w:pPr>
            <w:r w:rsidRPr="00E33330">
              <w:rPr>
                <w:rFonts w:ascii="Arial" w:hAnsi="Arial"/>
                <w:sz w:val="18"/>
              </w:rPr>
              <w:t>87</w:t>
            </w:r>
          </w:p>
        </w:tc>
        <w:tc>
          <w:tcPr>
            <w:tcW w:w="717" w:type="dxa"/>
            <w:tcBorders>
              <w:bottom w:val="single" w:sz="4" w:space="0" w:color="auto"/>
            </w:tcBorders>
          </w:tcPr>
          <w:p w14:paraId="64FC60A4" w14:textId="77777777" w:rsidR="00FD4765" w:rsidRPr="00E33330" w:rsidRDefault="00FD4765" w:rsidP="006D7FE5">
            <w:pPr>
              <w:keepNext/>
              <w:keepLines/>
              <w:spacing w:after="0"/>
              <w:rPr>
                <w:rFonts w:ascii="Arial" w:hAnsi="Arial"/>
                <w:sz w:val="18"/>
              </w:rPr>
            </w:pPr>
            <w:r w:rsidRPr="00E33330">
              <w:rPr>
                <w:rFonts w:ascii="Arial" w:hAnsi="Arial"/>
                <w:sz w:val="18"/>
              </w:rPr>
              <w:t>52</w:t>
            </w:r>
          </w:p>
        </w:tc>
        <w:tc>
          <w:tcPr>
            <w:tcW w:w="717" w:type="dxa"/>
            <w:tcBorders>
              <w:bottom w:val="single" w:sz="4" w:space="0" w:color="auto"/>
            </w:tcBorders>
          </w:tcPr>
          <w:p w14:paraId="41146253" w14:textId="77777777" w:rsidR="00FD4765" w:rsidRPr="00E33330" w:rsidRDefault="00FD4765" w:rsidP="006D7FE5">
            <w:pPr>
              <w:keepNext/>
              <w:keepLines/>
              <w:spacing w:after="0"/>
              <w:rPr>
                <w:rFonts w:ascii="Arial" w:hAnsi="Arial"/>
                <w:sz w:val="18"/>
              </w:rPr>
            </w:pPr>
            <w:r w:rsidRPr="00E33330">
              <w:rPr>
                <w:rFonts w:ascii="Arial" w:hAnsi="Arial"/>
                <w:sz w:val="18"/>
              </w:rPr>
              <w:t>14</w:t>
            </w:r>
          </w:p>
        </w:tc>
        <w:tc>
          <w:tcPr>
            <w:tcW w:w="717" w:type="dxa"/>
            <w:tcBorders>
              <w:bottom w:val="single" w:sz="4" w:space="0" w:color="auto"/>
            </w:tcBorders>
          </w:tcPr>
          <w:p w14:paraId="460CCF76" w14:textId="77777777" w:rsidR="00FD4765" w:rsidRPr="00E33330" w:rsidRDefault="00FD4765" w:rsidP="006D7FE5">
            <w:pPr>
              <w:keepNext/>
              <w:keepLines/>
              <w:spacing w:after="0"/>
              <w:rPr>
                <w:rFonts w:ascii="Arial" w:hAnsi="Arial"/>
                <w:sz w:val="18"/>
              </w:rPr>
            </w:pPr>
            <w:r w:rsidRPr="00E33330">
              <w:rPr>
                <w:rFonts w:ascii="Arial" w:hAnsi="Arial"/>
                <w:sz w:val="18"/>
              </w:rPr>
              <w:t>00</w:t>
            </w:r>
          </w:p>
        </w:tc>
      </w:tr>
      <w:tr w:rsidR="00FD4765" w:rsidRPr="00E33330" w14:paraId="1063F1DD" w14:textId="77777777" w:rsidTr="006D7FE5">
        <w:tc>
          <w:tcPr>
            <w:tcW w:w="959" w:type="dxa"/>
            <w:tcBorders>
              <w:top w:val="nil"/>
              <w:left w:val="nil"/>
              <w:bottom w:val="nil"/>
            </w:tcBorders>
          </w:tcPr>
          <w:p w14:paraId="636ABF43" w14:textId="77777777" w:rsidR="00FD4765" w:rsidRPr="00E33330" w:rsidRDefault="00FD4765" w:rsidP="006D7FE5">
            <w:pPr>
              <w:keepNext/>
              <w:keepLines/>
              <w:spacing w:after="0"/>
              <w:rPr>
                <w:rFonts w:ascii="Arial" w:hAnsi="Arial"/>
                <w:sz w:val="18"/>
              </w:rPr>
            </w:pPr>
          </w:p>
        </w:tc>
        <w:tc>
          <w:tcPr>
            <w:tcW w:w="717" w:type="dxa"/>
          </w:tcPr>
          <w:p w14:paraId="11384815" w14:textId="77777777" w:rsidR="00FD4765" w:rsidRPr="00E33330" w:rsidRDefault="00FD4765" w:rsidP="006D7FE5">
            <w:pPr>
              <w:keepNext/>
              <w:keepLines/>
              <w:spacing w:after="0"/>
              <w:rPr>
                <w:rFonts w:ascii="Arial" w:hAnsi="Arial"/>
                <w:sz w:val="18"/>
              </w:rPr>
            </w:pPr>
            <w:r w:rsidRPr="00E33330">
              <w:rPr>
                <w:rFonts w:ascii="Arial" w:hAnsi="Arial"/>
                <w:b/>
                <w:sz w:val="18"/>
              </w:rPr>
              <w:t>B17</w:t>
            </w:r>
          </w:p>
        </w:tc>
        <w:tc>
          <w:tcPr>
            <w:tcW w:w="717" w:type="dxa"/>
          </w:tcPr>
          <w:p w14:paraId="3731FFD5" w14:textId="77777777" w:rsidR="00FD4765" w:rsidRPr="00E33330" w:rsidRDefault="00FD4765" w:rsidP="006D7FE5">
            <w:pPr>
              <w:keepNext/>
              <w:keepLines/>
              <w:spacing w:after="0"/>
              <w:rPr>
                <w:rFonts w:ascii="Arial" w:hAnsi="Arial"/>
                <w:sz w:val="18"/>
              </w:rPr>
            </w:pPr>
            <w:r w:rsidRPr="00E33330">
              <w:rPr>
                <w:rFonts w:ascii="Arial" w:hAnsi="Arial"/>
                <w:b/>
                <w:sz w:val="18"/>
              </w:rPr>
              <w:t>B18</w:t>
            </w:r>
          </w:p>
        </w:tc>
        <w:tc>
          <w:tcPr>
            <w:tcW w:w="717" w:type="dxa"/>
          </w:tcPr>
          <w:p w14:paraId="14305CAF" w14:textId="77777777" w:rsidR="00FD4765" w:rsidRPr="00E33330" w:rsidRDefault="00FD4765" w:rsidP="006D7FE5">
            <w:pPr>
              <w:keepNext/>
              <w:keepLines/>
              <w:spacing w:after="0"/>
              <w:rPr>
                <w:rFonts w:ascii="Arial" w:hAnsi="Arial"/>
                <w:sz w:val="18"/>
              </w:rPr>
            </w:pPr>
            <w:r w:rsidRPr="00E33330">
              <w:rPr>
                <w:rFonts w:ascii="Arial" w:hAnsi="Arial"/>
                <w:b/>
                <w:sz w:val="18"/>
              </w:rPr>
              <w:t>B19</w:t>
            </w:r>
          </w:p>
        </w:tc>
        <w:tc>
          <w:tcPr>
            <w:tcW w:w="717" w:type="dxa"/>
          </w:tcPr>
          <w:p w14:paraId="1E6051EF" w14:textId="77777777" w:rsidR="00FD4765" w:rsidRPr="00E33330" w:rsidRDefault="00FD4765" w:rsidP="006D7FE5">
            <w:pPr>
              <w:keepNext/>
              <w:keepLines/>
              <w:spacing w:after="0"/>
              <w:rPr>
                <w:rFonts w:ascii="Arial" w:hAnsi="Arial"/>
                <w:sz w:val="18"/>
              </w:rPr>
            </w:pPr>
            <w:r w:rsidRPr="00E33330">
              <w:rPr>
                <w:rFonts w:ascii="Arial" w:hAnsi="Arial"/>
                <w:b/>
                <w:sz w:val="18"/>
              </w:rPr>
              <w:t>B20</w:t>
            </w:r>
          </w:p>
        </w:tc>
        <w:tc>
          <w:tcPr>
            <w:tcW w:w="717" w:type="dxa"/>
            <w:tcBorders>
              <w:bottom w:val="nil"/>
              <w:right w:val="nil"/>
            </w:tcBorders>
          </w:tcPr>
          <w:p w14:paraId="703405AE" w14:textId="77777777" w:rsidR="00FD4765" w:rsidRPr="00E33330" w:rsidRDefault="00FD4765" w:rsidP="006D7FE5">
            <w:pPr>
              <w:keepNext/>
              <w:keepLines/>
              <w:spacing w:after="0"/>
              <w:rPr>
                <w:rFonts w:ascii="Arial" w:hAnsi="Arial"/>
                <w:sz w:val="18"/>
              </w:rPr>
            </w:pPr>
          </w:p>
        </w:tc>
        <w:tc>
          <w:tcPr>
            <w:tcW w:w="717" w:type="dxa"/>
            <w:tcBorders>
              <w:left w:val="nil"/>
              <w:bottom w:val="nil"/>
              <w:right w:val="nil"/>
            </w:tcBorders>
          </w:tcPr>
          <w:p w14:paraId="16CAC579" w14:textId="77777777" w:rsidR="00FD4765" w:rsidRPr="00E33330" w:rsidRDefault="00FD4765" w:rsidP="006D7FE5">
            <w:pPr>
              <w:keepNext/>
              <w:keepLines/>
              <w:spacing w:after="0"/>
              <w:rPr>
                <w:rFonts w:ascii="Arial" w:hAnsi="Arial"/>
                <w:sz w:val="18"/>
              </w:rPr>
            </w:pPr>
          </w:p>
        </w:tc>
        <w:tc>
          <w:tcPr>
            <w:tcW w:w="717" w:type="dxa"/>
            <w:tcBorders>
              <w:left w:val="nil"/>
              <w:bottom w:val="nil"/>
              <w:right w:val="nil"/>
            </w:tcBorders>
          </w:tcPr>
          <w:p w14:paraId="7C065DBD" w14:textId="77777777" w:rsidR="00FD4765" w:rsidRPr="00E33330" w:rsidRDefault="00FD4765" w:rsidP="006D7FE5">
            <w:pPr>
              <w:keepNext/>
              <w:keepLines/>
              <w:spacing w:after="0"/>
              <w:rPr>
                <w:rFonts w:ascii="Arial" w:hAnsi="Arial"/>
                <w:sz w:val="18"/>
              </w:rPr>
            </w:pPr>
          </w:p>
        </w:tc>
        <w:tc>
          <w:tcPr>
            <w:tcW w:w="717" w:type="dxa"/>
            <w:tcBorders>
              <w:left w:val="nil"/>
              <w:bottom w:val="nil"/>
              <w:right w:val="nil"/>
            </w:tcBorders>
          </w:tcPr>
          <w:p w14:paraId="1B471100" w14:textId="77777777" w:rsidR="00FD4765" w:rsidRPr="00E33330" w:rsidRDefault="00FD4765" w:rsidP="006D7FE5">
            <w:pPr>
              <w:keepNext/>
              <w:keepLines/>
              <w:spacing w:after="0"/>
              <w:rPr>
                <w:rFonts w:ascii="Arial" w:hAnsi="Arial"/>
                <w:sz w:val="18"/>
              </w:rPr>
            </w:pPr>
          </w:p>
        </w:tc>
      </w:tr>
      <w:tr w:rsidR="00FD4765" w:rsidRPr="0008759E" w14:paraId="75E88309" w14:textId="77777777" w:rsidTr="006D7FE5">
        <w:tc>
          <w:tcPr>
            <w:tcW w:w="959" w:type="dxa"/>
            <w:tcBorders>
              <w:top w:val="nil"/>
              <w:left w:val="nil"/>
              <w:bottom w:val="nil"/>
            </w:tcBorders>
          </w:tcPr>
          <w:p w14:paraId="65425BFD" w14:textId="77777777" w:rsidR="00FD4765" w:rsidRPr="00E33330" w:rsidRDefault="00FD4765" w:rsidP="006D7FE5">
            <w:pPr>
              <w:keepNext/>
              <w:keepLines/>
              <w:spacing w:after="0"/>
              <w:rPr>
                <w:rFonts w:ascii="Arial" w:hAnsi="Arial"/>
                <w:sz w:val="18"/>
              </w:rPr>
            </w:pPr>
          </w:p>
        </w:tc>
        <w:tc>
          <w:tcPr>
            <w:tcW w:w="717" w:type="dxa"/>
          </w:tcPr>
          <w:p w14:paraId="3DCFD54C" w14:textId="77777777" w:rsidR="00FD4765" w:rsidRPr="00E33330" w:rsidRDefault="00FD4765" w:rsidP="006D7FE5">
            <w:pPr>
              <w:keepNext/>
              <w:keepLines/>
              <w:spacing w:after="0"/>
              <w:rPr>
                <w:rFonts w:ascii="Arial" w:hAnsi="Arial"/>
                <w:sz w:val="18"/>
              </w:rPr>
            </w:pPr>
            <w:r w:rsidRPr="00E33330">
              <w:rPr>
                <w:rFonts w:ascii="Arial" w:hAnsi="Arial"/>
                <w:sz w:val="18"/>
              </w:rPr>
              <w:t>00</w:t>
            </w:r>
          </w:p>
        </w:tc>
        <w:tc>
          <w:tcPr>
            <w:tcW w:w="717" w:type="dxa"/>
          </w:tcPr>
          <w:p w14:paraId="69369D06" w14:textId="77777777" w:rsidR="00FD4765" w:rsidRPr="00E33330" w:rsidRDefault="00FD4765" w:rsidP="006D7FE5">
            <w:pPr>
              <w:keepNext/>
              <w:keepLines/>
              <w:spacing w:after="0"/>
              <w:rPr>
                <w:rFonts w:ascii="Arial" w:hAnsi="Arial"/>
                <w:sz w:val="18"/>
              </w:rPr>
            </w:pPr>
            <w:r w:rsidRPr="00E33330">
              <w:rPr>
                <w:rFonts w:ascii="Arial" w:hAnsi="Arial"/>
                <w:sz w:val="18"/>
              </w:rPr>
              <w:t>00</w:t>
            </w:r>
          </w:p>
        </w:tc>
        <w:tc>
          <w:tcPr>
            <w:tcW w:w="717" w:type="dxa"/>
          </w:tcPr>
          <w:p w14:paraId="6F32D5E7" w14:textId="77777777" w:rsidR="00FD4765" w:rsidRPr="00E33330" w:rsidRDefault="00FD4765" w:rsidP="006D7FE5">
            <w:pPr>
              <w:keepNext/>
              <w:keepLines/>
              <w:spacing w:after="0"/>
              <w:rPr>
                <w:rFonts w:ascii="Arial" w:hAnsi="Arial"/>
                <w:sz w:val="18"/>
              </w:rPr>
            </w:pPr>
            <w:r w:rsidRPr="00E33330">
              <w:rPr>
                <w:rFonts w:ascii="Arial" w:hAnsi="Arial"/>
                <w:sz w:val="18"/>
              </w:rPr>
              <w:t>01</w:t>
            </w:r>
          </w:p>
        </w:tc>
        <w:tc>
          <w:tcPr>
            <w:tcW w:w="717" w:type="dxa"/>
          </w:tcPr>
          <w:p w14:paraId="0C45003F" w14:textId="77777777" w:rsidR="00FD4765" w:rsidRPr="0008759E" w:rsidRDefault="00FD4765" w:rsidP="006D7FE5">
            <w:pPr>
              <w:keepNext/>
              <w:keepLines/>
              <w:spacing w:after="0"/>
              <w:rPr>
                <w:rFonts w:ascii="Arial" w:hAnsi="Arial"/>
                <w:sz w:val="18"/>
              </w:rPr>
            </w:pPr>
            <w:r w:rsidRPr="00E33330">
              <w:rPr>
                <w:rFonts w:ascii="Arial" w:hAnsi="Arial"/>
                <w:sz w:val="18"/>
              </w:rPr>
              <w:t>00</w:t>
            </w:r>
          </w:p>
        </w:tc>
        <w:tc>
          <w:tcPr>
            <w:tcW w:w="717" w:type="dxa"/>
            <w:tcBorders>
              <w:top w:val="nil"/>
              <w:bottom w:val="nil"/>
              <w:right w:val="nil"/>
            </w:tcBorders>
          </w:tcPr>
          <w:p w14:paraId="4E273825" w14:textId="77777777" w:rsidR="00FD4765" w:rsidRPr="0008759E" w:rsidRDefault="00FD4765" w:rsidP="006D7FE5">
            <w:pPr>
              <w:keepNext/>
              <w:keepLines/>
              <w:spacing w:after="0"/>
              <w:rPr>
                <w:rFonts w:ascii="Arial" w:hAnsi="Arial"/>
                <w:sz w:val="18"/>
              </w:rPr>
            </w:pPr>
          </w:p>
        </w:tc>
        <w:tc>
          <w:tcPr>
            <w:tcW w:w="717" w:type="dxa"/>
            <w:tcBorders>
              <w:top w:val="nil"/>
              <w:left w:val="nil"/>
              <w:bottom w:val="nil"/>
              <w:right w:val="nil"/>
            </w:tcBorders>
          </w:tcPr>
          <w:p w14:paraId="51A1B350" w14:textId="77777777" w:rsidR="00FD4765" w:rsidRPr="0008759E" w:rsidRDefault="00FD4765" w:rsidP="006D7FE5">
            <w:pPr>
              <w:keepNext/>
              <w:keepLines/>
              <w:spacing w:after="0"/>
              <w:rPr>
                <w:rFonts w:ascii="Arial" w:hAnsi="Arial"/>
                <w:sz w:val="18"/>
              </w:rPr>
            </w:pPr>
          </w:p>
        </w:tc>
        <w:tc>
          <w:tcPr>
            <w:tcW w:w="717" w:type="dxa"/>
            <w:tcBorders>
              <w:top w:val="nil"/>
              <w:left w:val="nil"/>
              <w:bottom w:val="nil"/>
              <w:right w:val="nil"/>
            </w:tcBorders>
          </w:tcPr>
          <w:p w14:paraId="4368F607" w14:textId="77777777" w:rsidR="00FD4765" w:rsidRPr="0008759E" w:rsidRDefault="00FD4765" w:rsidP="006D7FE5">
            <w:pPr>
              <w:keepNext/>
              <w:keepLines/>
              <w:spacing w:after="0"/>
              <w:rPr>
                <w:rFonts w:ascii="Arial" w:hAnsi="Arial"/>
                <w:sz w:val="18"/>
              </w:rPr>
            </w:pPr>
          </w:p>
        </w:tc>
        <w:tc>
          <w:tcPr>
            <w:tcW w:w="717" w:type="dxa"/>
            <w:tcBorders>
              <w:top w:val="nil"/>
              <w:left w:val="nil"/>
              <w:bottom w:val="nil"/>
              <w:right w:val="nil"/>
            </w:tcBorders>
          </w:tcPr>
          <w:p w14:paraId="2CB34EF3" w14:textId="77777777" w:rsidR="00FD4765" w:rsidRPr="0008759E" w:rsidRDefault="00FD4765" w:rsidP="006D7FE5">
            <w:pPr>
              <w:keepNext/>
              <w:keepLines/>
              <w:spacing w:after="0"/>
              <w:rPr>
                <w:rFonts w:ascii="Arial" w:hAnsi="Arial"/>
                <w:sz w:val="18"/>
              </w:rPr>
            </w:pPr>
          </w:p>
        </w:tc>
      </w:tr>
    </w:tbl>
    <w:p w14:paraId="73F7EA66" w14:textId="77777777" w:rsidR="00FD4765" w:rsidRPr="0046266F" w:rsidRDefault="00FD4765" w:rsidP="00FD4765"/>
    <w:p w14:paraId="08E84E42" w14:textId="2F98B954" w:rsidR="00FD4765" w:rsidRPr="0046266F" w:rsidRDefault="00FD4765" w:rsidP="00FD4765">
      <w:pPr>
        <w:pStyle w:val="Heading3"/>
      </w:pPr>
      <w:r w:rsidRPr="00E33330">
        <w:t>7.3.</w:t>
      </w:r>
      <w:r>
        <w:t>13</w:t>
      </w:r>
      <w:r w:rsidRPr="0046266F">
        <w:tab/>
        <w:t xml:space="preserve">UE recognising the priority order of the User controlled PLMN selector over the Operator controlled PLMN selector list – </w:t>
      </w:r>
      <w:r>
        <w:t>satellite NG-</w:t>
      </w:r>
      <w:r w:rsidRPr="0046266F">
        <w:t>RAN</w:t>
      </w:r>
    </w:p>
    <w:p w14:paraId="530EEF8D" w14:textId="2166CB89" w:rsidR="00FD4765" w:rsidRPr="0046266F" w:rsidRDefault="00FD4765" w:rsidP="00FD4765">
      <w:pPr>
        <w:pStyle w:val="Heading4"/>
      </w:pPr>
      <w:r w:rsidRPr="0046266F">
        <w:t>7.3.</w:t>
      </w:r>
      <w:r>
        <w:t>13</w:t>
      </w:r>
      <w:r w:rsidRPr="0046266F">
        <w:t>.1</w:t>
      </w:r>
      <w:r w:rsidRPr="0046266F">
        <w:tab/>
        <w:t>Definition and applicability</w:t>
      </w:r>
    </w:p>
    <w:p w14:paraId="7F08C930" w14:textId="77777777" w:rsidR="00FD4765" w:rsidRPr="0046266F" w:rsidRDefault="00FD4765" w:rsidP="00FD4765">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F1B35E5" w14:textId="6A88C571" w:rsidR="00FD4765" w:rsidRPr="0046266F" w:rsidRDefault="00FD4765" w:rsidP="00FD4765">
      <w:pPr>
        <w:pStyle w:val="Heading4"/>
      </w:pPr>
      <w:r w:rsidRPr="0046266F">
        <w:t>7.3.</w:t>
      </w:r>
      <w:r>
        <w:t>13</w:t>
      </w:r>
      <w:r w:rsidRPr="0046266F">
        <w:t>.2</w:t>
      </w:r>
      <w:r w:rsidRPr="0046266F">
        <w:tab/>
        <w:t>Conformance requirement</w:t>
      </w:r>
    </w:p>
    <w:p w14:paraId="21EF449F" w14:textId="77777777" w:rsidR="00FD4765" w:rsidRPr="0046266F" w:rsidRDefault="00FD4765" w:rsidP="00FD4765">
      <w:r w:rsidRPr="0046266F">
        <w:t>When registering onto a VPLMN the UE shall take into account the priority of UPLMNs first before the OPLMNs in the preferred list on the USIM.</w:t>
      </w:r>
    </w:p>
    <w:p w14:paraId="7328449A" w14:textId="77777777" w:rsidR="00FD4765" w:rsidRPr="0046266F" w:rsidRDefault="00FD4765" w:rsidP="00FD4765">
      <w:pPr>
        <w:pStyle w:val="B1"/>
      </w:pPr>
      <w:r w:rsidRPr="0046266F">
        <w:t>-</w:t>
      </w:r>
      <w:r w:rsidRPr="0046266F">
        <w:tab/>
        <w:t>TS 22.011 [6], clause 3.2.2.2;</w:t>
      </w:r>
    </w:p>
    <w:p w14:paraId="6ADCB4AA" w14:textId="77777777" w:rsidR="00FD4765" w:rsidRPr="0046266F" w:rsidRDefault="00FD4765" w:rsidP="00FD4765">
      <w:pPr>
        <w:pStyle w:val="B1"/>
      </w:pPr>
      <w:r w:rsidRPr="0046266F">
        <w:t>-</w:t>
      </w:r>
      <w:r w:rsidRPr="0046266F">
        <w:tab/>
        <w:t>TS 31.102 [4], clauses 4.2.5, 4.2.53 and 5.1.1.2.</w:t>
      </w:r>
    </w:p>
    <w:p w14:paraId="300BCD2D" w14:textId="7F895436" w:rsidR="00FD4765" w:rsidRPr="0046266F" w:rsidRDefault="00FD4765" w:rsidP="00FD4765">
      <w:pPr>
        <w:pStyle w:val="Heading4"/>
      </w:pPr>
      <w:r w:rsidRPr="0046266F">
        <w:t>7.3.</w:t>
      </w:r>
      <w:r>
        <w:t>13</w:t>
      </w:r>
      <w:r w:rsidRPr="0046266F">
        <w:t>.3</w:t>
      </w:r>
      <w:r w:rsidRPr="0046266F">
        <w:tab/>
        <w:t>Test purpose</w:t>
      </w:r>
    </w:p>
    <w:p w14:paraId="4FCB1515" w14:textId="77777777" w:rsidR="00FD4765" w:rsidRPr="0046266F" w:rsidRDefault="00FD4765" w:rsidP="00FD4765">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satellite NG-RAN</w:t>
      </w:r>
      <w:r w:rsidRPr="0046266F">
        <w:t xml:space="preserve"> has to be handled correctly by the UE.</w:t>
      </w:r>
    </w:p>
    <w:p w14:paraId="3CF4A963" w14:textId="49BC200A" w:rsidR="00FD4765" w:rsidRPr="0046266F" w:rsidRDefault="00FD4765" w:rsidP="00FD4765">
      <w:pPr>
        <w:pStyle w:val="Heading4"/>
      </w:pPr>
      <w:r w:rsidRPr="0046266F">
        <w:lastRenderedPageBreak/>
        <w:t>7.3.</w:t>
      </w:r>
      <w:r>
        <w:t>13</w:t>
      </w:r>
      <w:r w:rsidRPr="0046266F">
        <w:t>.4</w:t>
      </w:r>
      <w:r w:rsidRPr="0046266F">
        <w:tab/>
        <w:t>Method of test</w:t>
      </w:r>
    </w:p>
    <w:p w14:paraId="1112FDE1" w14:textId="374FB3E2" w:rsidR="00FD4765" w:rsidRPr="0046266F" w:rsidRDefault="00FD4765" w:rsidP="00FD4765">
      <w:pPr>
        <w:pStyle w:val="Heading5"/>
      </w:pPr>
      <w:r w:rsidRPr="0046266F">
        <w:t>7.3.</w:t>
      </w:r>
      <w:r>
        <w:t>13</w:t>
      </w:r>
      <w:r w:rsidRPr="0046266F">
        <w:t>.4.1</w:t>
      </w:r>
      <w:r w:rsidRPr="0046266F">
        <w:tab/>
        <w:t>Initial conditions</w:t>
      </w:r>
    </w:p>
    <w:p w14:paraId="20A25C15" w14:textId="77777777" w:rsidR="00FD4765" w:rsidRPr="0046266F" w:rsidRDefault="00FD4765" w:rsidP="00FD4765">
      <w:r w:rsidRPr="0046266F">
        <w:t xml:space="preserve">For this test an </w:t>
      </w:r>
      <w:r>
        <w:t>SAT-NG-SS</w:t>
      </w:r>
      <w:r w:rsidRPr="0046266F">
        <w:t xml:space="preserve"> is required.</w:t>
      </w:r>
    </w:p>
    <w:p w14:paraId="0FB36614" w14:textId="77777777" w:rsidR="00FD4765" w:rsidRPr="0046266F" w:rsidRDefault="00FD4765" w:rsidP="00FD4765">
      <w:r w:rsidRPr="0046266F">
        <w:t xml:space="preserve">The </w:t>
      </w:r>
      <w:r>
        <w:t>SAT-NG-SS</w:t>
      </w:r>
      <w:r w:rsidRPr="0046266F">
        <w:t xml:space="preserve"> transmits on two BCCHs, with the following network parameters:</w:t>
      </w:r>
    </w:p>
    <w:p w14:paraId="705FB593" w14:textId="77777777" w:rsidR="00FD4765" w:rsidRPr="0046266F" w:rsidRDefault="00FD4765" w:rsidP="00FD4765">
      <w:pPr>
        <w:pStyle w:val="B1"/>
        <w:tabs>
          <w:tab w:val="left" w:pos="2835"/>
        </w:tabs>
      </w:pPr>
      <w:r w:rsidRPr="0046266F">
        <w:t>-</w:t>
      </w:r>
      <w:r w:rsidRPr="0046266F">
        <w:tab/>
        <w:t>TAI (MCC/MNC/TAC):</w:t>
      </w:r>
      <w:r w:rsidRPr="0046266F">
        <w:tab/>
      </w:r>
      <w:r w:rsidRPr="00A238B7">
        <w:t>244/083/000001.</w:t>
      </w:r>
    </w:p>
    <w:p w14:paraId="22C5BDF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1715866C" w14:textId="77777777" w:rsidR="00FD4765" w:rsidRPr="0046266F" w:rsidRDefault="00FD4765" w:rsidP="00FD4765">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FD2A0F9"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3E762BBA" w14:textId="77777777" w:rsidR="00FD4765" w:rsidRPr="0046266F" w:rsidRDefault="00FD4765" w:rsidP="00FD4765">
      <w:r w:rsidRPr="0046266F">
        <w:t xml:space="preserve">The default </w:t>
      </w:r>
      <w:r w:rsidRPr="003C6991">
        <w:t xml:space="preserve">5G-NR UICC </w:t>
      </w:r>
      <w:r w:rsidRPr="0046266F">
        <w:t>is used with the following exception:</w:t>
      </w:r>
    </w:p>
    <w:p w14:paraId="56784C0C"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600A3B27"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2B962117" w14:textId="77777777" w:rsidTr="006D7FE5">
        <w:tc>
          <w:tcPr>
            <w:tcW w:w="1473" w:type="dxa"/>
            <w:hideMark/>
          </w:tcPr>
          <w:p w14:paraId="038C3C5C" w14:textId="77777777" w:rsidR="00FD4765" w:rsidRDefault="00FD4765" w:rsidP="006D7FE5">
            <w:pPr>
              <w:spacing w:after="0"/>
              <w:ind w:left="34"/>
              <w:rPr>
                <w:rFonts w:ascii="Arial" w:hAnsi="Arial"/>
                <w:sz w:val="18"/>
              </w:rPr>
            </w:pPr>
            <w:r>
              <w:rPr>
                <w:rFonts w:ascii="Arial" w:hAnsi="Arial"/>
                <w:sz w:val="18"/>
              </w:rPr>
              <w:t>Service n°42:</w:t>
            </w:r>
          </w:p>
        </w:tc>
        <w:tc>
          <w:tcPr>
            <w:tcW w:w="236" w:type="dxa"/>
          </w:tcPr>
          <w:p w14:paraId="35F44C32" w14:textId="77777777" w:rsidR="00FD4765" w:rsidRDefault="00FD4765" w:rsidP="006D7FE5">
            <w:pPr>
              <w:spacing w:after="0"/>
              <w:ind w:left="34"/>
              <w:rPr>
                <w:rFonts w:ascii="Arial" w:hAnsi="Arial"/>
                <w:sz w:val="18"/>
              </w:rPr>
            </w:pPr>
          </w:p>
        </w:tc>
        <w:tc>
          <w:tcPr>
            <w:tcW w:w="4701" w:type="dxa"/>
            <w:hideMark/>
          </w:tcPr>
          <w:p w14:paraId="781BEB88" w14:textId="77777777" w:rsidR="00FD4765" w:rsidRPr="00107EDB" w:rsidRDefault="00FD4765" w:rsidP="006D7FE5">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6227CAA6" w14:textId="77777777" w:rsidR="00FD4765" w:rsidRDefault="00FD4765" w:rsidP="006D7FE5">
            <w:pPr>
              <w:spacing w:after="0"/>
              <w:ind w:left="34"/>
              <w:rPr>
                <w:rFonts w:ascii="Arial" w:hAnsi="Arial"/>
                <w:sz w:val="18"/>
              </w:rPr>
            </w:pPr>
            <w:r>
              <w:rPr>
                <w:rFonts w:ascii="Arial" w:hAnsi="Arial"/>
                <w:sz w:val="18"/>
              </w:rPr>
              <w:t>available</w:t>
            </w:r>
          </w:p>
        </w:tc>
      </w:tr>
    </w:tbl>
    <w:p w14:paraId="39804094" w14:textId="77777777" w:rsidR="00FD4765" w:rsidRPr="0046266F" w:rsidRDefault="00FD4765" w:rsidP="00FD4765">
      <w:pPr>
        <w:pStyle w:val="EW"/>
        <w:ind w:hanging="850"/>
      </w:pPr>
    </w:p>
    <w:p w14:paraId="083A43B6"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691CB63D" w14:textId="77777777" w:rsidTr="006D7FE5">
        <w:tc>
          <w:tcPr>
            <w:tcW w:w="959" w:type="dxa"/>
          </w:tcPr>
          <w:p w14:paraId="3E445DB5" w14:textId="77777777" w:rsidR="00FD4765" w:rsidRPr="0046266F" w:rsidRDefault="00FD4765" w:rsidP="006D7FE5">
            <w:pPr>
              <w:pStyle w:val="TAL"/>
            </w:pPr>
            <w:r w:rsidRPr="0046266F">
              <w:t>Coding:</w:t>
            </w:r>
          </w:p>
        </w:tc>
        <w:tc>
          <w:tcPr>
            <w:tcW w:w="1134" w:type="dxa"/>
          </w:tcPr>
          <w:p w14:paraId="5FCBB242" w14:textId="77777777" w:rsidR="00FD4765" w:rsidRPr="0046266F" w:rsidRDefault="00FD4765" w:rsidP="006D7FE5">
            <w:pPr>
              <w:pStyle w:val="TAL"/>
            </w:pPr>
            <w:r w:rsidRPr="0046266F">
              <w:t>B1</w:t>
            </w:r>
          </w:p>
        </w:tc>
        <w:tc>
          <w:tcPr>
            <w:tcW w:w="1134" w:type="dxa"/>
          </w:tcPr>
          <w:p w14:paraId="24826F16" w14:textId="77777777" w:rsidR="00FD4765" w:rsidRPr="0046266F" w:rsidRDefault="00FD4765" w:rsidP="006D7FE5">
            <w:pPr>
              <w:pStyle w:val="TAL"/>
            </w:pPr>
            <w:r w:rsidRPr="0046266F">
              <w:t>B2</w:t>
            </w:r>
          </w:p>
        </w:tc>
        <w:tc>
          <w:tcPr>
            <w:tcW w:w="1134" w:type="dxa"/>
          </w:tcPr>
          <w:p w14:paraId="3AEC620E" w14:textId="77777777" w:rsidR="00FD4765" w:rsidRPr="0046266F" w:rsidRDefault="00FD4765" w:rsidP="006D7FE5">
            <w:pPr>
              <w:pStyle w:val="TAL"/>
            </w:pPr>
            <w:r w:rsidRPr="0046266F">
              <w:t>B3</w:t>
            </w:r>
          </w:p>
        </w:tc>
        <w:tc>
          <w:tcPr>
            <w:tcW w:w="1134" w:type="dxa"/>
          </w:tcPr>
          <w:p w14:paraId="197A7C5E" w14:textId="77777777" w:rsidR="00FD4765" w:rsidRPr="0046266F" w:rsidRDefault="00FD4765" w:rsidP="006D7FE5">
            <w:pPr>
              <w:pStyle w:val="TAL"/>
            </w:pPr>
            <w:r w:rsidRPr="0046266F">
              <w:t>B4</w:t>
            </w:r>
          </w:p>
        </w:tc>
        <w:tc>
          <w:tcPr>
            <w:tcW w:w="1134" w:type="dxa"/>
          </w:tcPr>
          <w:p w14:paraId="0B01EE5B" w14:textId="77777777" w:rsidR="00FD4765" w:rsidRPr="0046266F" w:rsidRDefault="00FD4765" w:rsidP="006D7FE5">
            <w:pPr>
              <w:pStyle w:val="TAL"/>
            </w:pPr>
            <w:r w:rsidRPr="0046266F">
              <w:t>B5</w:t>
            </w:r>
          </w:p>
        </w:tc>
        <w:tc>
          <w:tcPr>
            <w:tcW w:w="1134" w:type="dxa"/>
          </w:tcPr>
          <w:p w14:paraId="6421C21E" w14:textId="77777777" w:rsidR="00FD4765" w:rsidRPr="0046266F" w:rsidRDefault="00FD4765" w:rsidP="006D7FE5">
            <w:pPr>
              <w:pStyle w:val="TAL"/>
            </w:pPr>
            <w:r w:rsidRPr="0046266F">
              <w:t>B6</w:t>
            </w:r>
          </w:p>
        </w:tc>
        <w:tc>
          <w:tcPr>
            <w:tcW w:w="1134" w:type="dxa"/>
          </w:tcPr>
          <w:p w14:paraId="7E20E76A" w14:textId="77777777" w:rsidR="00FD4765" w:rsidRPr="0046266F" w:rsidRDefault="00FD4765" w:rsidP="006D7FE5">
            <w:pPr>
              <w:pStyle w:val="TAL"/>
            </w:pPr>
            <w:r w:rsidRPr="0046266F">
              <w:t>B7</w:t>
            </w:r>
          </w:p>
        </w:tc>
        <w:tc>
          <w:tcPr>
            <w:tcW w:w="1134" w:type="dxa"/>
          </w:tcPr>
          <w:p w14:paraId="4F5ACAA3" w14:textId="77777777" w:rsidR="00FD4765" w:rsidRPr="0046266F" w:rsidRDefault="00FD4765" w:rsidP="006D7FE5">
            <w:pPr>
              <w:pStyle w:val="TAL"/>
            </w:pPr>
            <w:r w:rsidRPr="0046266F">
              <w:t>B8</w:t>
            </w:r>
          </w:p>
        </w:tc>
      </w:tr>
      <w:tr w:rsidR="00FD4765" w:rsidRPr="0046266F" w14:paraId="5F0771D7" w14:textId="77777777" w:rsidTr="006D7FE5">
        <w:tc>
          <w:tcPr>
            <w:tcW w:w="959" w:type="dxa"/>
          </w:tcPr>
          <w:p w14:paraId="0D883900" w14:textId="77777777" w:rsidR="00FD4765" w:rsidRPr="0046266F" w:rsidRDefault="00FD4765" w:rsidP="006D7FE5">
            <w:pPr>
              <w:pStyle w:val="TAL"/>
            </w:pPr>
            <w:r w:rsidRPr="0046266F">
              <w:t>Binary</w:t>
            </w:r>
          </w:p>
        </w:tc>
        <w:tc>
          <w:tcPr>
            <w:tcW w:w="1134" w:type="dxa"/>
          </w:tcPr>
          <w:p w14:paraId="3DFF6BA0" w14:textId="77777777" w:rsidR="00FD4765" w:rsidRPr="0046266F" w:rsidRDefault="00FD4765" w:rsidP="006D7FE5">
            <w:pPr>
              <w:pStyle w:val="TAL"/>
            </w:pPr>
            <w:r w:rsidRPr="0046266F">
              <w:t>xx</w:t>
            </w:r>
            <w:r>
              <w:t>x</w:t>
            </w:r>
            <w:r w:rsidRPr="0046266F">
              <w:t>x xx</w:t>
            </w:r>
            <w:r>
              <w:t>xx</w:t>
            </w:r>
          </w:p>
        </w:tc>
        <w:tc>
          <w:tcPr>
            <w:tcW w:w="1134" w:type="dxa"/>
          </w:tcPr>
          <w:p w14:paraId="0AD09C90" w14:textId="77777777" w:rsidR="00FD4765" w:rsidRPr="0046266F" w:rsidRDefault="00FD4765" w:rsidP="006D7FE5">
            <w:pPr>
              <w:pStyle w:val="TAL"/>
            </w:pPr>
            <w:r w:rsidRPr="0046266F">
              <w:t>xxxx xxxx</w:t>
            </w:r>
          </w:p>
        </w:tc>
        <w:tc>
          <w:tcPr>
            <w:tcW w:w="1134" w:type="dxa"/>
          </w:tcPr>
          <w:p w14:paraId="00130613" w14:textId="77777777" w:rsidR="00FD4765" w:rsidRPr="0046266F" w:rsidRDefault="00FD4765" w:rsidP="006D7FE5">
            <w:pPr>
              <w:pStyle w:val="TAL"/>
            </w:pPr>
            <w:r w:rsidRPr="0046266F">
              <w:t>xxxx </w:t>
            </w:r>
            <w:r>
              <w:t>x</w:t>
            </w:r>
            <w:r w:rsidRPr="0046266F">
              <w:t>x</w:t>
            </w:r>
            <w:r>
              <w:t>xx</w:t>
            </w:r>
          </w:p>
        </w:tc>
        <w:tc>
          <w:tcPr>
            <w:tcW w:w="1134" w:type="dxa"/>
          </w:tcPr>
          <w:p w14:paraId="74DCBE7F" w14:textId="77777777" w:rsidR="00FD4765" w:rsidRPr="0046266F" w:rsidRDefault="00FD4765" w:rsidP="006D7FE5">
            <w:pPr>
              <w:pStyle w:val="TAL"/>
            </w:pPr>
            <w:r w:rsidRPr="0046266F">
              <w:t>xxxx x</w:t>
            </w:r>
            <w:r>
              <w:t>x</w:t>
            </w:r>
            <w:r w:rsidRPr="0046266F">
              <w:t>xx</w:t>
            </w:r>
          </w:p>
        </w:tc>
        <w:tc>
          <w:tcPr>
            <w:tcW w:w="1134" w:type="dxa"/>
          </w:tcPr>
          <w:p w14:paraId="538505CC" w14:textId="77777777" w:rsidR="00FD4765" w:rsidRPr="0046266F" w:rsidRDefault="00FD4765" w:rsidP="006D7FE5">
            <w:pPr>
              <w:pStyle w:val="TAL"/>
            </w:pPr>
            <w:r w:rsidRPr="0046266F">
              <w:t>xxxx xx</w:t>
            </w:r>
            <w:r>
              <w:t>xx</w:t>
            </w:r>
          </w:p>
        </w:tc>
        <w:tc>
          <w:tcPr>
            <w:tcW w:w="1134" w:type="dxa"/>
          </w:tcPr>
          <w:p w14:paraId="313C4DBC" w14:textId="77777777" w:rsidR="00FD4765" w:rsidRPr="0046266F" w:rsidRDefault="00FD4765" w:rsidP="006D7FE5">
            <w:pPr>
              <w:pStyle w:val="TAL"/>
            </w:pPr>
            <w:r w:rsidRPr="0046266F">
              <w:t>xxxx xx1x</w:t>
            </w:r>
          </w:p>
        </w:tc>
        <w:tc>
          <w:tcPr>
            <w:tcW w:w="1134" w:type="dxa"/>
          </w:tcPr>
          <w:p w14:paraId="717EEAFA" w14:textId="77777777" w:rsidR="00FD4765" w:rsidRPr="0046266F" w:rsidRDefault="00FD4765" w:rsidP="006D7FE5">
            <w:pPr>
              <w:pStyle w:val="TAL"/>
            </w:pPr>
            <w:r w:rsidRPr="0046266F">
              <w:t>xxxx xxxx</w:t>
            </w:r>
          </w:p>
        </w:tc>
        <w:tc>
          <w:tcPr>
            <w:tcW w:w="1134" w:type="dxa"/>
          </w:tcPr>
          <w:p w14:paraId="2D09762D" w14:textId="77777777" w:rsidR="00FD4765" w:rsidRPr="0046266F" w:rsidRDefault="00FD4765" w:rsidP="006D7FE5">
            <w:pPr>
              <w:pStyle w:val="TAL"/>
            </w:pPr>
            <w:r w:rsidRPr="0046266F">
              <w:t>xxxx xxxx</w:t>
            </w:r>
          </w:p>
        </w:tc>
      </w:tr>
      <w:tr w:rsidR="00FD4765" w:rsidRPr="0046266F" w14:paraId="4F266D13" w14:textId="77777777" w:rsidTr="006D7FE5">
        <w:tc>
          <w:tcPr>
            <w:tcW w:w="959" w:type="dxa"/>
          </w:tcPr>
          <w:p w14:paraId="3BA7289C" w14:textId="77777777" w:rsidR="00FD4765" w:rsidRPr="0046266F" w:rsidRDefault="00FD4765" w:rsidP="006D7FE5">
            <w:pPr>
              <w:pStyle w:val="TAL"/>
            </w:pPr>
          </w:p>
        </w:tc>
        <w:tc>
          <w:tcPr>
            <w:tcW w:w="1134" w:type="dxa"/>
          </w:tcPr>
          <w:p w14:paraId="16CDCAE8" w14:textId="77777777" w:rsidR="00FD4765" w:rsidRPr="0046266F" w:rsidRDefault="00FD4765" w:rsidP="006D7FE5">
            <w:pPr>
              <w:pStyle w:val="TAL"/>
            </w:pPr>
          </w:p>
        </w:tc>
        <w:tc>
          <w:tcPr>
            <w:tcW w:w="1134" w:type="dxa"/>
          </w:tcPr>
          <w:p w14:paraId="6FEDDEC6" w14:textId="77777777" w:rsidR="00FD4765" w:rsidRPr="0046266F" w:rsidRDefault="00FD4765" w:rsidP="006D7FE5">
            <w:pPr>
              <w:pStyle w:val="TAL"/>
            </w:pPr>
          </w:p>
        </w:tc>
        <w:tc>
          <w:tcPr>
            <w:tcW w:w="1134" w:type="dxa"/>
          </w:tcPr>
          <w:p w14:paraId="1388507D" w14:textId="77777777" w:rsidR="00FD4765" w:rsidRPr="0046266F" w:rsidRDefault="00FD4765" w:rsidP="006D7FE5">
            <w:pPr>
              <w:pStyle w:val="TAL"/>
            </w:pPr>
          </w:p>
        </w:tc>
        <w:tc>
          <w:tcPr>
            <w:tcW w:w="1134" w:type="dxa"/>
          </w:tcPr>
          <w:p w14:paraId="6F8476F1" w14:textId="77777777" w:rsidR="00FD4765" w:rsidRPr="0046266F" w:rsidRDefault="00FD4765" w:rsidP="006D7FE5">
            <w:pPr>
              <w:pStyle w:val="TAL"/>
            </w:pPr>
          </w:p>
        </w:tc>
        <w:tc>
          <w:tcPr>
            <w:tcW w:w="1134" w:type="dxa"/>
          </w:tcPr>
          <w:p w14:paraId="47D3E9D8" w14:textId="77777777" w:rsidR="00FD4765" w:rsidRPr="0046266F" w:rsidRDefault="00FD4765" w:rsidP="006D7FE5">
            <w:pPr>
              <w:pStyle w:val="TAL"/>
            </w:pPr>
          </w:p>
        </w:tc>
        <w:tc>
          <w:tcPr>
            <w:tcW w:w="1134" w:type="dxa"/>
          </w:tcPr>
          <w:p w14:paraId="27BEEBB2" w14:textId="77777777" w:rsidR="00FD4765" w:rsidRPr="0046266F" w:rsidRDefault="00FD4765" w:rsidP="006D7FE5">
            <w:pPr>
              <w:pStyle w:val="TAL"/>
            </w:pPr>
          </w:p>
        </w:tc>
        <w:tc>
          <w:tcPr>
            <w:tcW w:w="1134" w:type="dxa"/>
          </w:tcPr>
          <w:p w14:paraId="6264D88A" w14:textId="77777777" w:rsidR="00FD4765" w:rsidRPr="0046266F" w:rsidRDefault="00FD4765" w:rsidP="006D7FE5">
            <w:pPr>
              <w:pStyle w:val="TAL"/>
            </w:pPr>
          </w:p>
        </w:tc>
        <w:tc>
          <w:tcPr>
            <w:tcW w:w="1134" w:type="dxa"/>
          </w:tcPr>
          <w:p w14:paraId="51D40DE8" w14:textId="77777777" w:rsidR="00FD4765" w:rsidRPr="0046266F" w:rsidRDefault="00FD4765" w:rsidP="006D7FE5">
            <w:pPr>
              <w:pStyle w:val="TAL"/>
            </w:pPr>
          </w:p>
        </w:tc>
      </w:tr>
      <w:tr w:rsidR="00FD4765" w:rsidRPr="0046266F" w14:paraId="793C526C" w14:textId="77777777" w:rsidTr="006D7FE5">
        <w:tc>
          <w:tcPr>
            <w:tcW w:w="959" w:type="dxa"/>
          </w:tcPr>
          <w:p w14:paraId="10334C0B" w14:textId="77777777" w:rsidR="00FD4765" w:rsidRPr="0046266F" w:rsidRDefault="00FD4765" w:rsidP="006D7FE5">
            <w:pPr>
              <w:pStyle w:val="TAL"/>
            </w:pPr>
          </w:p>
        </w:tc>
        <w:tc>
          <w:tcPr>
            <w:tcW w:w="1134" w:type="dxa"/>
          </w:tcPr>
          <w:p w14:paraId="1AF9092E" w14:textId="77777777" w:rsidR="00FD4765" w:rsidRPr="0046266F" w:rsidRDefault="00FD4765" w:rsidP="006D7FE5">
            <w:pPr>
              <w:pStyle w:val="TAL"/>
            </w:pPr>
            <w:r w:rsidRPr="0046266F">
              <w:t>B9</w:t>
            </w:r>
          </w:p>
        </w:tc>
        <w:tc>
          <w:tcPr>
            <w:tcW w:w="1134" w:type="dxa"/>
          </w:tcPr>
          <w:p w14:paraId="5EE1F29D" w14:textId="77777777" w:rsidR="00FD4765" w:rsidRPr="0046266F" w:rsidRDefault="00FD4765" w:rsidP="006D7FE5">
            <w:pPr>
              <w:pStyle w:val="TAL"/>
            </w:pPr>
            <w:r w:rsidRPr="0046266F">
              <w:t>B10</w:t>
            </w:r>
          </w:p>
        </w:tc>
        <w:tc>
          <w:tcPr>
            <w:tcW w:w="1134" w:type="dxa"/>
          </w:tcPr>
          <w:p w14:paraId="1D256720" w14:textId="77777777" w:rsidR="00FD4765" w:rsidRPr="0046266F" w:rsidRDefault="00FD4765" w:rsidP="006D7FE5">
            <w:pPr>
              <w:pStyle w:val="TAL"/>
            </w:pPr>
            <w:r w:rsidRPr="0046266F">
              <w:t>B11</w:t>
            </w:r>
          </w:p>
        </w:tc>
        <w:tc>
          <w:tcPr>
            <w:tcW w:w="1134" w:type="dxa"/>
          </w:tcPr>
          <w:p w14:paraId="3EF1F44B" w14:textId="77777777" w:rsidR="00FD4765" w:rsidRPr="0046266F" w:rsidRDefault="00FD4765" w:rsidP="006D7FE5">
            <w:pPr>
              <w:pStyle w:val="TAL"/>
              <w:jc w:val="center"/>
            </w:pPr>
            <w:r>
              <w:t>…</w:t>
            </w:r>
          </w:p>
        </w:tc>
        <w:tc>
          <w:tcPr>
            <w:tcW w:w="1134" w:type="dxa"/>
          </w:tcPr>
          <w:p w14:paraId="6335A787" w14:textId="77777777" w:rsidR="00FD4765" w:rsidRPr="0046266F" w:rsidRDefault="00FD4765" w:rsidP="006D7FE5">
            <w:pPr>
              <w:pStyle w:val="TAL"/>
            </w:pPr>
            <w:r>
              <w:t>B16</w:t>
            </w:r>
          </w:p>
        </w:tc>
        <w:tc>
          <w:tcPr>
            <w:tcW w:w="1134" w:type="dxa"/>
          </w:tcPr>
          <w:p w14:paraId="1C68CE6C" w14:textId="77777777" w:rsidR="00FD4765" w:rsidRPr="0046266F" w:rsidRDefault="00FD4765" w:rsidP="006D7FE5">
            <w:pPr>
              <w:pStyle w:val="TAL"/>
            </w:pPr>
          </w:p>
        </w:tc>
        <w:tc>
          <w:tcPr>
            <w:tcW w:w="1134" w:type="dxa"/>
          </w:tcPr>
          <w:p w14:paraId="7BC3B9AE" w14:textId="77777777" w:rsidR="00FD4765" w:rsidRPr="0046266F" w:rsidRDefault="00FD4765" w:rsidP="006D7FE5">
            <w:pPr>
              <w:pStyle w:val="TAL"/>
            </w:pPr>
          </w:p>
        </w:tc>
        <w:tc>
          <w:tcPr>
            <w:tcW w:w="1134" w:type="dxa"/>
          </w:tcPr>
          <w:p w14:paraId="1EB74E1C" w14:textId="77777777" w:rsidR="00FD4765" w:rsidRPr="0046266F" w:rsidRDefault="00FD4765" w:rsidP="006D7FE5">
            <w:pPr>
              <w:pStyle w:val="TAL"/>
            </w:pPr>
          </w:p>
        </w:tc>
      </w:tr>
      <w:tr w:rsidR="00FD4765" w:rsidRPr="0046266F" w14:paraId="71C98509" w14:textId="77777777" w:rsidTr="006D7FE5">
        <w:tc>
          <w:tcPr>
            <w:tcW w:w="959" w:type="dxa"/>
          </w:tcPr>
          <w:p w14:paraId="1A32F9AA" w14:textId="77777777" w:rsidR="00FD4765" w:rsidRPr="0046266F" w:rsidRDefault="00FD4765" w:rsidP="006D7FE5">
            <w:pPr>
              <w:pStyle w:val="TAL"/>
            </w:pPr>
          </w:p>
        </w:tc>
        <w:tc>
          <w:tcPr>
            <w:tcW w:w="1134" w:type="dxa"/>
          </w:tcPr>
          <w:p w14:paraId="30A0AF1F" w14:textId="77777777" w:rsidR="00FD4765" w:rsidRPr="0046266F" w:rsidRDefault="00FD4765" w:rsidP="006D7FE5">
            <w:pPr>
              <w:pStyle w:val="TAL"/>
            </w:pPr>
            <w:r w:rsidRPr="0046266F">
              <w:t>xxxx xxxx</w:t>
            </w:r>
          </w:p>
        </w:tc>
        <w:tc>
          <w:tcPr>
            <w:tcW w:w="1134" w:type="dxa"/>
          </w:tcPr>
          <w:p w14:paraId="1F6B133A" w14:textId="77777777" w:rsidR="00FD4765" w:rsidRPr="0046266F" w:rsidRDefault="00FD4765" w:rsidP="006D7FE5">
            <w:pPr>
              <w:pStyle w:val="TAL"/>
            </w:pPr>
            <w:r w:rsidRPr="0046266F">
              <w:t>xxxx xxxx</w:t>
            </w:r>
          </w:p>
        </w:tc>
        <w:tc>
          <w:tcPr>
            <w:tcW w:w="1134" w:type="dxa"/>
          </w:tcPr>
          <w:p w14:paraId="69CD5F2D" w14:textId="77777777" w:rsidR="00FD4765" w:rsidRPr="0046266F" w:rsidRDefault="00FD4765" w:rsidP="006D7FE5">
            <w:pPr>
              <w:pStyle w:val="TAL"/>
            </w:pPr>
            <w:r w:rsidRPr="0046266F">
              <w:t>xx</w:t>
            </w:r>
            <w:r>
              <w:t>xx</w:t>
            </w:r>
            <w:r w:rsidRPr="0046266F">
              <w:t> xxxx</w:t>
            </w:r>
          </w:p>
        </w:tc>
        <w:tc>
          <w:tcPr>
            <w:tcW w:w="1134" w:type="dxa"/>
          </w:tcPr>
          <w:p w14:paraId="06C929A7" w14:textId="77777777" w:rsidR="00FD4765" w:rsidRPr="0046266F" w:rsidRDefault="00FD4765" w:rsidP="006D7FE5">
            <w:pPr>
              <w:pStyle w:val="TAL"/>
            </w:pPr>
          </w:p>
        </w:tc>
        <w:tc>
          <w:tcPr>
            <w:tcW w:w="1134" w:type="dxa"/>
          </w:tcPr>
          <w:p w14:paraId="6E4F9926" w14:textId="77777777" w:rsidR="00FD4765" w:rsidRPr="0046266F" w:rsidRDefault="00FD4765" w:rsidP="006D7FE5">
            <w:pPr>
              <w:pStyle w:val="TAL"/>
            </w:pPr>
            <w:r w:rsidRPr="0046266F">
              <w:t>xx</w:t>
            </w:r>
            <w:r>
              <w:t>xx</w:t>
            </w:r>
            <w:r w:rsidRPr="0046266F">
              <w:t> xxxx</w:t>
            </w:r>
          </w:p>
        </w:tc>
        <w:tc>
          <w:tcPr>
            <w:tcW w:w="1134" w:type="dxa"/>
          </w:tcPr>
          <w:p w14:paraId="7EB32A75" w14:textId="77777777" w:rsidR="00FD4765" w:rsidRPr="0046266F" w:rsidRDefault="00FD4765" w:rsidP="006D7FE5">
            <w:pPr>
              <w:pStyle w:val="TAL"/>
            </w:pPr>
          </w:p>
        </w:tc>
        <w:tc>
          <w:tcPr>
            <w:tcW w:w="1134" w:type="dxa"/>
          </w:tcPr>
          <w:p w14:paraId="3A70BAD2" w14:textId="77777777" w:rsidR="00FD4765" w:rsidRPr="0046266F" w:rsidRDefault="00FD4765" w:rsidP="006D7FE5">
            <w:pPr>
              <w:pStyle w:val="TAL"/>
            </w:pPr>
          </w:p>
        </w:tc>
        <w:tc>
          <w:tcPr>
            <w:tcW w:w="1134" w:type="dxa"/>
          </w:tcPr>
          <w:p w14:paraId="11BBEEEC" w14:textId="77777777" w:rsidR="00FD4765" w:rsidRPr="0046266F" w:rsidRDefault="00FD4765" w:rsidP="006D7FE5">
            <w:pPr>
              <w:pStyle w:val="TAL"/>
            </w:pPr>
          </w:p>
        </w:tc>
      </w:tr>
    </w:tbl>
    <w:p w14:paraId="5B01980A" w14:textId="77777777" w:rsidR="00FD4765" w:rsidRPr="0046266F" w:rsidRDefault="00FD4765" w:rsidP="00FD4765"/>
    <w:p w14:paraId="67329584" w14:textId="77777777" w:rsidR="00FD4765" w:rsidRPr="0046266F" w:rsidRDefault="00FD4765" w:rsidP="00FD4765">
      <w:r w:rsidRPr="0046266F">
        <w:t>The UICC is installed into the Terminal and the UE is set to automatic PLMN selection mode.</w:t>
      </w:r>
    </w:p>
    <w:p w14:paraId="1A9ED9A6" w14:textId="5D183A0C" w:rsidR="00FD4765" w:rsidRPr="0046266F" w:rsidRDefault="00FD4765" w:rsidP="00FD4765">
      <w:pPr>
        <w:pStyle w:val="Heading5"/>
      </w:pPr>
      <w:r w:rsidRPr="0046266F">
        <w:t>7.3.</w:t>
      </w:r>
      <w:r>
        <w:t>13</w:t>
      </w:r>
      <w:r w:rsidRPr="0046266F">
        <w:t>.4.2</w:t>
      </w:r>
      <w:r w:rsidRPr="0046266F">
        <w:tab/>
        <w:t>Procedure</w:t>
      </w:r>
    </w:p>
    <w:p w14:paraId="5B106FF9" w14:textId="77777777" w:rsidR="00FD4765" w:rsidRPr="008745D8" w:rsidRDefault="00FD4765" w:rsidP="00FD4765">
      <w:pPr>
        <w:pStyle w:val="B1"/>
      </w:pPr>
      <w:r w:rsidRPr="008745D8">
        <w:t>a)</w:t>
      </w:r>
      <w:r w:rsidRPr="008745D8">
        <w:tab/>
        <w:t>The UE is powered on.</w:t>
      </w:r>
    </w:p>
    <w:p w14:paraId="20A485EA" w14:textId="77777777" w:rsidR="00FD4765" w:rsidRPr="008745D8" w:rsidRDefault="00FD4765" w:rsidP="00FD4765">
      <w:pPr>
        <w:pStyle w:val="B1"/>
      </w:pPr>
      <w:r w:rsidRPr="008745D8">
        <w:t>b)</w:t>
      </w:r>
      <w:r w:rsidRPr="008745D8">
        <w:tab/>
        <w:t xml:space="preserve">After receipt of a </w:t>
      </w:r>
      <w:r w:rsidRPr="008745D8">
        <w:rPr>
          <w:i/>
        </w:rPr>
        <w:t>RRCRequest</w:t>
      </w:r>
      <w:r w:rsidRPr="008745D8">
        <w:t xml:space="preserve"> from the UE on the </w:t>
      </w:r>
      <w:r w:rsidRPr="0037586C">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NG-RAN-cell related to the BCCH transmitting MCC/MNC 244</w:t>
      </w:r>
      <w:r w:rsidRPr="00A238B7">
        <w:t>/083, the</w:t>
      </w:r>
      <w:r w:rsidRPr="008745D8">
        <w:t xml:space="preserve"> </w:t>
      </w:r>
      <w:r>
        <w:t>SAT-NG-SS</w:t>
      </w:r>
      <w:r w:rsidRPr="0046266F">
        <w:t xml:space="preserve"> </w:t>
      </w:r>
      <w:r w:rsidRPr="008745D8">
        <w:t xml:space="preserve">sends </w:t>
      </w:r>
      <w:r w:rsidRPr="008745D8">
        <w:rPr>
          <w:i/>
        </w:rPr>
        <w:t>RRCSetup</w:t>
      </w:r>
      <w:r w:rsidRPr="008745D8">
        <w:t xml:space="preserve"> to the UE, followed by </w:t>
      </w:r>
      <w:r w:rsidRPr="008745D8">
        <w:rPr>
          <w:i/>
        </w:rPr>
        <w:t>RRCSetupComplete</w:t>
      </w:r>
      <w:r w:rsidRPr="008745D8">
        <w:t xml:space="preserve"> sent by the UE to the </w:t>
      </w:r>
      <w:r>
        <w:t>SAT-NG-SS</w:t>
      </w:r>
      <w:r w:rsidRPr="008745D8">
        <w:t>.</w:t>
      </w:r>
    </w:p>
    <w:p w14:paraId="62B22F68" w14:textId="77777777" w:rsidR="00FD4765" w:rsidRPr="008745D8" w:rsidRDefault="00FD4765" w:rsidP="00FD4765">
      <w:pPr>
        <w:pStyle w:val="B1"/>
        <w:keepNext/>
        <w:keepLines/>
      </w:pPr>
      <w:r w:rsidRPr="008745D8">
        <w:t>c)</w:t>
      </w:r>
      <w:r w:rsidRPr="008745D8">
        <w:tab/>
        <w:t xml:space="preserve">During registration and after receipt of a REGISTRATION REQUEST from the UE, the </w:t>
      </w:r>
      <w:r>
        <w:t>SAT-NG-SS</w:t>
      </w:r>
      <w:r w:rsidRPr="0046266F">
        <w:t xml:space="preserve"> </w:t>
      </w:r>
      <w:r w:rsidRPr="008745D8">
        <w:t>initiates authentication, starts integrity by using the security procedure and sends REGISTRATION ACCEPT to the UE with:</w:t>
      </w:r>
    </w:p>
    <w:p w14:paraId="68D19AF8" w14:textId="77777777" w:rsidR="00FD4765" w:rsidRPr="00A238B7" w:rsidRDefault="00FD4765" w:rsidP="00FD4765">
      <w:pPr>
        <w:pStyle w:val="B2"/>
        <w:rPr>
          <w:lang w:val="fr-FR"/>
        </w:rPr>
      </w:pPr>
      <w:r w:rsidRPr="008745D8">
        <w:tab/>
      </w:r>
      <w:r w:rsidRPr="008745D8">
        <w:rPr>
          <w:lang w:val="fr-FR"/>
        </w:rPr>
        <w:t>TAI (MCC/MNC/TAC</w:t>
      </w:r>
      <w:r w:rsidRPr="00A238B7">
        <w:rPr>
          <w:lang w:val="fr-FR"/>
        </w:rPr>
        <w:t>):</w:t>
      </w:r>
      <w:r w:rsidRPr="00A238B7">
        <w:rPr>
          <w:lang w:val="fr-FR"/>
        </w:rPr>
        <w:tab/>
        <w:t>244/083/000001</w:t>
      </w:r>
    </w:p>
    <w:p w14:paraId="4C331567" w14:textId="77777777" w:rsidR="00FD4765" w:rsidRPr="0046266F" w:rsidRDefault="00FD4765" w:rsidP="00FD4765">
      <w:pPr>
        <w:pStyle w:val="B2"/>
        <w:rPr>
          <w:lang w:val="fr-FR"/>
        </w:rPr>
      </w:pPr>
      <w:r w:rsidRPr="00A238B7">
        <w:rPr>
          <w:lang w:val="fr-FR"/>
        </w:rPr>
        <w:tab/>
        <w:t>5G-GUTI:</w:t>
      </w:r>
      <w:r w:rsidRPr="00A238B7">
        <w:rPr>
          <w:lang w:val="fr-FR"/>
        </w:rPr>
        <w:tab/>
        <w:t>"24408300010266436587"</w:t>
      </w:r>
    </w:p>
    <w:p w14:paraId="5EC8ED2D" w14:textId="77777777" w:rsidR="00FD4765" w:rsidRPr="0046266F" w:rsidRDefault="00FD4765" w:rsidP="00FD4765">
      <w:pPr>
        <w:pStyle w:val="B1"/>
      </w:pPr>
      <w:r w:rsidRPr="0046266F">
        <w:t>d)</w:t>
      </w:r>
      <w:r w:rsidRPr="0046266F">
        <w:tab/>
        <w:t xml:space="preserve">After receipt of the </w:t>
      </w:r>
      <w:r w:rsidRPr="00675867">
        <w:t>REGISTRATION COMPLETE</w:t>
      </w:r>
      <w:r w:rsidRPr="0046266F">
        <w:t xml:space="preserve"> during registration from the UE, </w:t>
      </w:r>
      <w:r w:rsidRPr="006A433F">
        <w:t xml:space="preserve">the </w:t>
      </w:r>
      <w:r>
        <w:t>SAT-NG-SS</w:t>
      </w:r>
      <w:r w:rsidRPr="0046266F">
        <w:t xml:space="preserve"> sends </w:t>
      </w:r>
      <w:r w:rsidRPr="0046266F">
        <w:rPr>
          <w:i/>
        </w:rPr>
        <w:t>RRCRelease</w:t>
      </w:r>
      <w:r w:rsidRPr="0046266F">
        <w:t>.</w:t>
      </w:r>
    </w:p>
    <w:p w14:paraId="5D3FD29A" w14:textId="77777777" w:rsidR="00FD4765" w:rsidRPr="0046266F" w:rsidRDefault="00FD4765" w:rsidP="00FD4765">
      <w:pPr>
        <w:pStyle w:val="B1"/>
      </w:pPr>
      <w:r w:rsidRPr="0046266F">
        <w:t>e)</w:t>
      </w:r>
      <w:r w:rsidRPr="0046266F">
        <w:tab/>
        <w:t>The UE is soft powered down.</w:t>
      </w:r>
    </w:p>
    <w:p w14:paraId="747F566D" w14:textId="11EEA7A6" w:rsidR="00FD4765" w:rsidRPr="0046266F" w:rsidRDefault="00FD4765" w:rsidP="00FD4765">
      <w:pPr>
        <w:pStyle w:val="Heading4"/>
        <w:keepNext w:val="0"/>
        <w:keepLines w:val="0"/>
      </w:pPr>
      <w:r w:rsidRPr="0046266F">
        <w:t>7.3.</w:t>
      </w:r>
      <w:r>
        <w:t>13</w:t>
      </w:r>
      <w:r w:rsidRPr="0046266F">
        <w:t>.5</w:t>
      </w:r>
      <w:r w:rsidRPr="0046266F">
        <w:tab/>
        <w:t>Acceptance criteria</w:t>
      </w:r>
    </w:p>
    <w:p w14:paraId="542396CC" w14:textId="77777777" w:rsidR="00FD4765" w:rsidRPr="008745D8" w:rsidRDefault="00FD4765" w:rsidP="00FD4765">
      <w:pPr>
        <w:pStyle w:val="B1"/>
        <w:keepNext/>
        <w:keepLines/>
      </w:pPr>
      <w:r w:rsidRPr="0046266F">
        <w:t xml:space="preserve">1.) After </w:t>
      </w:r>
      <w:r w:rsidRPr="008745D8">
        <w:t xml:space="preserve">step a) the UE shall send a </w:t>
      </w:r>
      <w:r w:rsidRPr="008745D8">
        <w:rPr>
          <w:i/>
        </w:rPr>
        <w:t>RRCRequest</w:t>
      </w:r>
      <w:r w:rsidRPr="008745D8">
        <w:t xml:space="preserve"> on the </w:t>
      </w:r>
      <w:r w:rsidRPr="00A92030">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 xml:space="preserve">NG-RAN-cell related to the BCCH transmitting </w:t>
      </w:r>
      <w:r w:rsidRPr="002C50B1">
        <w:t>MCC/MNC 244/083</w:t>
      </w:r>
      <w:r>
        <w:t xml:space="preserve"> </w:t>
      </w:r>
      <w:r w:rsidRPr="008745D8">
        <w:t xml:space="preserve">to the </w:t>
      </w:r>
      <w:r>
        <w:t>SAT-NG-SS</w:t>
      </w:r>
      <w:r w:rsidRPr="008745D8">
        <w:t>.</w:t>
      </w:r>
    </w:p>
    <w:p w14:paraId="745CEC0B" w14:textId="77777777" w:rsidR="00FD4765" w:rsidRPr="008745D8" w:rsidRDefault="00FD4765" w:rsidP="00FD4765">
      <w:pPr>
        <w:pStyle w:val="B1"/>
      </w:pPr>
      <w:r w:rsidRPr="008745D8">
        <w:t>2)</w:t>
      </w:r>
      <w:r w:rsidRPr="008745D8">
        <w:tab/>
        <w:t xml:space="preserve">After step b) the terminal shall send REGISTRATION REQUEST to the </w:t>
      </w:r>
      <w:r>
        <w:t>SAT-NG-SS</w:t>
      </w:r>
      <w:r w:rsidRPr="008745D8">
        <w:t>.</w:t>
      </w:r>
    </w:p>
    <w:p w14:paraId="2BD85D54" w14:textId="77777777" w:rsidR="00FD4765" w:rsidRPr="008745D8" w:rsidRDefault="00FD4765" w:rsidP="00FD4765">
      <w:pPr>
        <w:pStyle w:val="B1"/>
      </w:pPr>
      <w:r w:rsidRPr="008745D8">
        <w:t>3)</w:t>
      </w:r>
      <w:r w:rsidRPr="008745D8">
        <w:tab/>
        <w:t>After step c) the terminal shall respond with REGISTRATION COMPLETE during registration.</w:t>
      </w:r>
    </w:p>
    <w:p w14:paraId="268138C2" w14:textId="77777777" w:rsidR="00FD4765" w:rsidRPr="008745D8" w:rsidRDefault="00FD4765" w:rsidP="00FD4765">
      <w:pPr>
        <w:pStyle w:val="B1"/>
      </w:pPr>
      <w:r w:rsidRPr="008745D8">
        <w:t>4)</w:t>
      </w:r>
      <w:r w:rsidRPr="008745D8">
        <w:tab/>
        <w:t>After step e) the USIM shall contain the following values:</w:t>
      </w:r>
    </w:p>
    <w:p w14:paraId="466B2AC4" w14:textId="77777777" w:rsidR="00FD4765" w:rsidRPr="008745D8" w:rsidRDefault="00FD4765" w:rsidP="00FD4765">
      <w:pPr>
        <w:keepNext/>
        <w:keepLines/>
        <w:rPr>
          <w:b/>
        </w:rPr>
      </w:pPr>
      <w:r w:rsidRPr="00A92030">
        <w:rPr>
          <w:b/>
        </w:rPr>
        <w:lastRenderedPageBreak/>
        <w:t>EF</w:t>
      </w:r>
      <w:r w:rsidRPr="00A92030">
        <w:rPr>
          <w:rFonts w:ascii="Arial" w:hAnsi="Arial"/>
          <w:b/>
          <w:sz w:val="24"/>
          <w:vertAlign w:val="subscript"/>
        </w:rPr>
        <w:t>5GS3GPPLOCI</w:t>
      </w:r>
      <w:r w:rsidRPr="008745D8">
        <w:rPr>
          <w:b/>
        </w:rPr>
        <w:t xml:space="preserve"> (5GS 3GPP location information)</w:t>
      </w:r>
    </w:p>
    <w:p w14:paraId="18547533" w14:textId="77777777" w:rsidR="00FD4765" w:rsidRPr="008745D8" w:rsidRDefault="00FD4765" w:rsidP="00FD4765">
      <w:pPr>
        <w:pStyle w:val="EW"/>
        <w:tabs>
          <w:tab w:val="left" w:pos="2835"/>
        </w:tabs>
        <w:rPr>
          <w:lang w:val="it-IT"/>
        </w:rPr>
      </w:pPr>
      <w:r w:rsidRPr="008745D8">
        <w:rPr>
          <w:lang w:val="it-IT"/>
        </w:rPr>
        <w:t>Logically:</w:t>
      </w:r>
      <w:r w:rsidRPr="008745D8">
        <w:rPr>
          <w:lang w:val="it-IT"/>
        </w:rPr>
        <w:tab/>
        <w:t>5G-GUTI:</w:t>
      </w:r>
      <w:r w:rsidRPr="008745D8">
        <w:rPr>
          <w:lang w:val="it-IT"/>
        </w:rPr>
        <w:tab/>
      </w:r>
      <w:r w:rsidRPr="008745D8">
        <w:t>24</w:t>
      </w:r>
      <w:r w:rsidRPr="00A238B7">
        <w:t>408300</w:t>
      </w:r>
      <w:r w:rsidRPr="008745D8">
        <w:t>010266436587</w:t>
      </w:r>
    </w:p>
    <w:p w14:paraId="7B20F0C1" w14:textId="77777777" w:rsidR="00FD4765" w:rsidRPr="008745D8" w:rsidRDefault="00FD4765" w:rsidP="00FD4765">
      <w:pPr>
        <w:pStyle w:val="EW"/>
        <w:tabs>
          <w:tab w:val="left" w:pos="2835"/>
        </w:tabs>
      </w:pPr>
      <w:r w:rsidRPr="008745D8">
        <w:rPr>
          <w:lang w:val="it-IT"/>
        </w:rPr>
        <w:tab/>
        <w:t>Last visited registered TAI in 5GS for 3GPP access:</w:t>
      </w:r>
      <w:r w:rsidRPr="008745D8">
        <w:rPr>
          <w:lang w:val="it-IT"/>
        </w:rPr>
        <w:tab/>
      </w:r>
      <w:r w:rsidRPr="008745D8">
        <w:t>244/0</w:t>
      </w:r>
      <w:r>
        <w:t>83</w:t>
      </w:r>
      <w:r w:rsidRPr="008745D8">
        <w:t>/000001</w:t>
      </w:r>
    </w:p>
    <w:p w14:paraId="39C1040A" w14:textId="77777777" w:rsidR="00FD4765" w:rsidRPr="008745D8" w:rsidRDefault="00FD4765" w:rsidP="00FD4765">
      <w:pPr>
        <w:pStyle w:val="EW"/>
        <w:tabs>
          <w:tab w:val="left" w:pos="2835"/>
        </w:tabs>
        <w:rPr>
          <w:lang w:val="it-IT"/>
        </w:rPr>
      </w:pPr>
      <w:r w:rsidRPr="008745D8">
        <w:rPr>
          <w:lang w:val="it-IT"/>
        </w:rPr>
        <w:tab/>
        <w:t>5GS update status for 3GPP access:</w:t>
      </w:r>
      <w:r w:rsidRPr="008745D8">
        <w:rPr>
          <w:lang w:val="it-IT"/>
        </w:rPr>
        <w:tab/>
        <w:t>5U1 UPDATED</w:t>
      </w:r>
    </w:p>
    <w:p w14:paraId="3CC4CB13" w14:textId="77777777" w:rsidR="00FD4765" w:rsidRPr="008745D8" w:rsidRDefault="00FD4765" w:rsidP="00FD4765">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D4765" w:rsidRPr="008745D8" w14:paraId="341E9C79" w14:textId="77777777" w:rsidTr="006D7FE5">
        <w:tc>
          <w:tcPr>
            <w:tcW w:w="959" w:type="dxa"/>
          </w:tcPr>
          <w:p w14:paraId="64AF70C4" w14:textId="77777777" w:rsidR="00FD4765" w:rsidRPr="008745D8" w:rsidRDefault="00FD4765" w:rsidP="006D7FE5">
            <w:pPr>
              <w:keepNext/>
              <w:keepLines/>
              <w:spacing w:after="0"/>
              <w:rPr>
                <w:rFonts w:ascii="Arial" w:hAnsi="Arial"/>
                <w:sz w:val="18"/>
              </w:rPr>
            </w:pPr>
            <w:r w:rsidRPr="008745D8">
              <w:rPr>
                <w:rFonts w:ascii="Arial" w:hAnsi="Arial"/>
                <w:sz w:val="18"/>
              </w:rPr>
              <w:t>Coding:</w:t>
            </w:r>
          </w:p>
        </w:tc>
        <w:tc>
          <w:tcPr>
            <w:tcW w:w="717" w:type="dxa"/>
          </w:tcPr>
          <w:p w14:paraId="3985F961" w14:textId="77777777" w:rsidR="00FD4765" w:rsidRPr="008745D8" w:rsidRDefault="00FD4765" w:rsidP="006D7FE5">
            <w:pPr>
              <w:keepNext/>
              <w:keepLines/>
              <w:spacing w:after="0"/>
              <w:rPr>
                <w:rFonts w:ascii="Arial" w:hAnsi="Arial"/>
                <w:b/>
                <w:sz w:val="18"/>
              </w:rPr>
            </w:pPr>
            <w:r w:rsidRPr="008745D8">
              <w:rPr>
                <w:rFonts w:ascii="Arial" w:hAnsi="Arial"/>
                <w:b/>
                <w:sz w:val="18"/>
              </w:rPr>
              <w:t>B1</w:t>
            </w:r>
          </w:p>
        </w:tc>
        <w:tc>
          <w:tcPr>
            <w:tcW w:w="717" w:type="dxa"/>
          </w:tcPr>
          <w:p w14:paraId="63BCC079" w14:textId="77777777" w:rsidR="00FD4765" w:rsidRPr="008745D8" w:rsidRDefault="00FD4765" w:rsidP="006D7FE5">
            <w:pPr>
              <w:keepNext/>
              <w:keepLines/>
              <w:spacing w:after="0"/>
              <w:rPr>
                <w:rFonts w:ascii="Arial" w:hAnsi="Arial"/>
                <w:b/>
                <w:sz w:val="18"/>
              </w:rPr>
            </w:pPr>
            <w:r w:rsidRPr="008745D8">
              <w:rPr>
                <w:rFonts w:ascii="Arial" w:hAnsi="Arial"/>
                <w:b/>
                <w:sz w:val="18"/>
              </w:rPr>
              <w:t>B2</w:t>
            </w:r>
          </w:p>
        </w:tc>
        <w:tc>
          <w:tcPr>
            <w:tcW w:w="717" w:type="dxa"/>
          </w:tcPr>
          <w:p w14:paraId="5B30D1AC" w14:textId="77777777" w:rsidR="00FD4765" w:rsidRPr="008745D8" w:rsidRDefault="00FD4765" w:rsidP="006D7FE5">
            <w:pPr>
              <w:keepNext/>
              <w:keepLines/>
              <w:spacing w:after="0"/>
              <w:rPr>
                <w:rFonts w:ascii="Arial" w:hAnsi="Arial"/>
                <w:b/>
                <w:sz w:val="18"/>
              </w:rPr>
            </w:pPr>
            <w:r w:rsidRPr="008745D8">
              <w:rPr>
                <w:rFonts w:ascii="Arial" w:hAnsi="Arial"/>
                <w:b/>
                <w:sz w:val="18"/>
              </w:rPr>
              <w:t>B3</w:t>
            </w:r>
          </w:p>
        </w:tc>
        <w:tc>
          <w:tcPr>
            <w:tcW w:w="717" w:type="dxa"/>
          </w:tcPr>
          <w:p w14:paraId="7AE8AD04" w14:textId="77777777" w:rsidR="00FD4765" w:rsidRPr="008745D8" w:rsidRDefault="00FD4765" w:rsidP="006D7FE5">
            <w:pPr>
              <w:keepNext/>
              <w:keepLines/>
              <w:spacing w:after="0"/>
              <w:rPr>
                <w:rFonts w:ascii="Arial" w:hAnsi="Arial"/>
                <w:b/>
                <w:sz w:val="18"/>
              </w:rPr>
            </w:pPr>
            <w:r w:rsidRPr="008745D8">
              <w:rPr>
                <w:rFonts w:ascii="Arial" w:hAnsi="Arial"/>
                <w:b/>
                <w:sz w:val="18"/>
              </w:rPr>
              <w:t>B4</w:t>
            </w:r>
          </w:p>
        </w:tc>
        <w:tc>
          <w:tcPr>
            <w:tcW w:w="717" w:type="dxa"/>
          </w:tcPr>
          <w:p w14:paraId="4B42641E" w14:textId="77777777" w:rsidR="00FD4765" w:rsidRPr="008745D8" w:rsidRDefault="00FD4765" w:rsidP="006D7FE5">
            <w:pPr>
              <w:keepNext/>
              <w:keepLines/>
              <w:spacing w:after="0"/>
              <w:rPr>
                <w:rFonts w:ascii="Arial" w:hAnsi="Arial"/>
                <w:b/>
                <w:sz w:val="18"/>
              </w:rPr>
            </w:pPr>
            <w:r w:rsidRPr="008745D8">
              <w:rPr>
                <w:rFonts w:ascii="Arial" w:hAnsi="Arial"/>
                <w:b/>
                <w:sz w:val="18"/>
              </w:rPr>
              <w:t>B5</w:t>
            </w:r>
          </w:p>
        </w:tc>
        <w:tc>
          <w:tcPr>
            <w:tcW w:w="717" w:type="dxa"/>
          </w:tcPr>
          <w:p w14:paraId="4D07C1DE" w14:textId="77777777" w:rsidR="00FD4765" w:rsidRPr="008745D8" w:rsidRDefault="00FD4765" w:rsidP="006D7FE5">
            <w:pPr>
              <w:keepNext/>
              <w:keepLines/>
              <w:spacing w:after="0"/>
              <w:rPr>
                <w:rFonts w:ascii="Arial" w:hAnsi="Arial"/>
                <w:b/>
                <w:sz w:val="18"/>
              </w:rPr>
            </w:pPr>
            <w:r w:rsidRPr="008745D8">
              <w:rPr>
                <w:rFonts w:ascii="Arial" w:hAnsi="Arial"/>
                <w:b/>
                <w:sz w:val="18"/>
              </w:rPr>
              <w:t>B6</w:t>
            </w:r>
          </w:p>
        </w:tc>
        <w:tc>
          <w:tcPr>
            <w:tcW w:w="717" w:type="dxa"/>
          </w:tcPr>
          <w:p w14:paraId="3DA53BDD" w14:textId="77777777" w:rsidR="00FD4765" w:rsidRPr="008745D8" w:rsidRDefault="00FD4765" w:rsidP="006D7FE5">
            <w:pPr>
              <w:keepNext/>
              <w:keepLines/>
              <w:spacing w:after="0"/>
              <w:rPr>
                <w:rFonts w:ascii="Arial" w:hAnsi="Arial"/>
                <w:b/>
                <w:sz w:val="18"/>
              </w:rPr>
            </w:pPr>
            <w:r w:rsidRPr="008745D8">
              <w:rPr>
                <w:rFonts w:ascii="Arial" w:hAnsi="Arial"/>
                <w:b/>
                <w:sz w:val="18"/>
              </w:rPr>
              <w:t>B7</w:t>
            </w:r>
          </w:p>
        </w:tc>
        <w:tc>
          <w:tcPr>
            <w:tcW w:w="717" w:type="dxa"/>
          </w:tcPr>
          <w:p w14:paraId="06F65B70" w14:textId="77777777" w:rsidR="00FD4765" w:rsidRPr="008745D8" w:rsidRDefault="00FD4765" w:rsidP="006D7FE5">
            <w:pPr>
              <w:keepNext/>
              <w:keepLines/>
              <w:spacing w:after="0"/>
              <w:rPr>
                <w:rFonts w:ascii="Arial" w:hAnsi="Arial"/>
                <w:b/>
                <w:sz w:val="18"/>
              </w:rPr>
            </w:pPr>
            <w:r w:rsidRPr="008745D8">
              <w:rPr>
                <w:rFonts w:ascii="Arial" w:hAnsi="Arial"/>
                <w:b/>
                <w:sz w:val="18"/>
              </w:rPr>
              <w:t>B8</w:t>
            </w:r>
          </w:p>
        </w:tc>
      </w:tr>
      <w:tr w:rsidR="00FD4765" w:rsidRPr="008745D8" w14:paraId="3C9D4DC9" w14:textId="77777777" w:rsidTr="006D7FE5">
        <w:tc>
          <w:tcPr>
            <w:tcW w:w="959" w:type="dxa"/>
            <w:tcBorders>
              <w:bottom w:val="single" w:sz="4" w:space="0" w:color="auto"/>
            </w:tcBorders>
          </w:tcPr>
          <w:p w14:paraId="15659E0F" w14:textId="77777777" w:rsidR="00FD4765" w:rsidRPr="008745D8" w:rsidRDefault="00FD4765" w:rsidP="006D7FE5">
            <w:pPr>
              <w:keepNext/>
              <w:keepLines/>
              <w:spacing w:after="0"/>
              <w:rPr>
                <w:rFonts w:ascii="Arial" w:hAnsi="Arial"/>
                <w:sz w:val="18"/>
              </w:rPr>
            </w:pPr>
            <w:r w:rsidRPr="008745D8">
              <w:rPr>
                <w:rFonts w:ascii="Arial" w:hAnsi="Arial"/>
                <w:sz w:val="18"/>
              </w:rPr>
              <w:t>Hex</w:t>
            </w:r>
          </w:p>
        </w:tc>
        <w:tc>
          <w:tcPr>
            <w:tcW w:w="717" w:type="dxa"/>
          </w:tcPr>
          <w:p w14:paraId="766D5F97" w14:textId="77777777" w:rsidR="00FD4765" w:rsidRPr="008745D8" w:rsidRDefault="00FD4765" w:rsidP="006D7FE5">
            <w:pPr>
              <w:keepNext/>
              <w:keepLines/>
              <w:spacing w:after="0"/>
              <w:rPr>
                <w:rFonts w:ascii="Arial" w:hAnsi="Arial"/>
                <w:sz w:val="18"/>
              </w:rPr>
            </w:pPr>
            <w:r w:rsidRPr="008745D8">
              <w:rPr>
                <w:rFonts w:ascii="Arial" w:hAnsi="Arial"/>
                <w:sz w:val="18"/>
              </w:rPr>
              <w:t>00</w:t>
            </w:r>
          </w:p>
        </w:tc>
        <w:tc>
          <w:tcPr>
            <w:tcW w:w="717" w:type="dxa"/>
          </w:tcPr>
          <w:p w14:paraId="5CF92242" w14:textId="77777777" w:rsidR="00FD4765" w:rsidRPr="008745D8" w:rsidRDefault="00FD4765" w:rsidP="006D7FE5">
            <w:pPr>
              <w:keepNext/>
              <w:keepLines/>
              <w:spacing w:after="0"/>
              <w:rPr>
                <w:rFonts w:ascii="Arial" w:hAnsi="Arial"/>
                <w:sz w:val="18"/>
              </w:rPr>
            </w:pPr>
            <w:r w:rsidRPr="008745D8">
              <w:rPr>
                <w:rFonts w:ascii="Arial" w:hAnsi="Arial"/>
                <w:sz w:val="18"/>
              </w:rPr>
              <w:t xml:space="preserve">0B </w:t>
            </w:r>
          </w:p>
        </w:tc>
        <w:tc>
          <w:tcPr>
            <w:tcW w:w="717" w:type="dxa"/>
          </w:tcPr>
          <w:p w14:paraId="5CA4284C" w14:textId="77777777" w:rsidR="00FD4765" w:rsidRPr="008745D8" w:rsidRDefault="00FD4765" w:rsidP="006D7FE5">
            <w:pPr>
              <w:keepNext/>
              <w:keepLines/>
              <w:spacing w:after="0"/>
              <w:rPr>
                <w:rFonts w:ascii="Arial" w:hAnsi="Arial"/>
                <w:sz w:val="18"/>
              </w:rPr>
            </w:pPr>
            <w:r w:rsidRPr="008745D8">
              <w:rPr>
                <w:rFonts w:ascii="Arial" w:hAnsi="Arial"/>
                <w:sz w:val="18"/>
              </w:rPr>
              <w:t>F2</w:t>
            </w:r>
          </w:p>
        </w:tc>
        <w:tc>
          <w:tcPr>
            <w:tcW w:w="717" w:type="dxa"/>
          </w:tcPr>
          <w:p w14:paraId="20AAE226" w14:textId="77777777" w:rsidR="00FD4765" w:rsidRPr="008745D8" w:rsidRDefault="00FD4765" w:rsidP="006D7FE5">
            <w:pPr>
              <w:keepNext/>
              <w:keepLines/>
              <w:spacing w:after="0"/>
              <w:rPr>
                <w:rFonts w:ascii="Arial" w:hAnsi="Arial"/>
                <w:sz w:val="18"/>
              </w:rPr>
            </w:pPr>
            <w:r w:rsidRPr="008745D8">
              <w:rPr>
                <w:rFonts w:ascii="Arial" w:hAnsi="Arial"/>
                <w:sz w:val="18"/>
              </w:rPr>
              <w:t>42</w:t>
            </w:r>
          </w:p>
        </w:tc>
        <w:tc>
          <w:tcPr>
            <w:tcW w:w="717" w:type="dxa"/>
          </w:tcPr>
          <w:p w14:paraId="56B28CEB" w14:textId="77777777" w:rsidR="00FD4765" w:rsidRPr="008745D8" w:rsidRDefault="00FD4765" w:rsidP="006D7FE5">
            <w:pPr>
              <w:keepNext/>
              <w:keepLines/>
              <w:spacing w:after="0"/>
              <w:rPr>
                <w:rFonts w:ascii="Arial" w:hAnsi="Arial"/>
                <w:sz w:val="18"/>
              </w:rPr>
            </w:pPr>
            <w:r>
              <w:rPr>
                <w:rFonts w:ascii="Arial" w:hAnsi="Arial"/>
                <w:sz w:val="18"/>
              </w:rPr>
              <w:t>3</w:t>
            </w:r>
            <w:r w:rsidRPr="008745D8">
              <w:rPr>
                <w:rFonts w:ascii="Arial" w:hAnsi="Arial"/>
                <w:sz w:val="18"/>
              </w:rPr>
              <w:t>4</w:t>
            </w:r>
          </w:p>
        </w:tc>
        <w:tc>
          <w:tcPr>
            <w:tcW w:w="717" w:type="dxa"/>
          </w:tcPr>
          <w:p w14:paraId="1AD4E74B" w14:textId="77777777" w:rsidR="00FD4765" w:rsidRPr="008745D8" w:rsidRDefault="00FD4765" w:rsidP="006D7FE5">
            <w:pPr>
              <w:keepNext/>
              <w:keepLines/>
              <w:spacing w:after="0"/>
              <w:rPr>
                <w:rFonts w:ascii="Arial" w:hAnsi="Arial"/>
                <w:sz w:val="18"/>
              </w:rPr>
            </w:pPr>
            <w:r>
              <w:rPr>
                <w:rFonts w:ascii="Arial" w:hAnsi="Arial"/>
                <w:sz w:val="18"/>
              </w:rPr>
              <w:t>8</w:t>
            </w:r>
            <w:r w:rsidRPr="008745D8">
              <w:rPr>
                <w:rFonts w:ascii="Arial" w:hAnsi="Arial"/>
                <w:sz w:val="18"/>
              </w:rPr>
              <w:t>0</w:t>
            </w:r>
          </w:p>
        </w:tc>
        <w:tc>
          <w:tcPr>
            <w:tcW w:w="717" w:type="dxa"/>
          </w:tcPr>
          <w:p w14:paraId="74B9EC81" w14:textId="77777777" w:rsidR="00FD4765" w:rsidRPr="008745D8" w:rsidRDefault="00FD4765" w:rsidP="006D7FE5">
            <w:pPr>
              <w:keepNext/>
              <w:keepLines/>
              <w:spacing w:after="0"/>
              <w:rPr>
                <w:rFonts w:ascii="Arial" w:hAnsi="Arial"/>
                <w:sz w:val="18"/>
              </w:rPr>
            </w:pPr>
            <w:r w:rsidRPr="008745D8">
              <w:rPr>
                <w:rFonts w:ascii="Arial" w:hAnsi="Arial"/>
                <w:sz w:val="18"/>
              </w:rPr>
              <w:t>00</w:t>
            </w:r>
          </w:p>
        </w:tc>
        <w:tc>
          <w:tcPr>
            <w:tcW w:w="717" w:type="dxa"/>
          </w:tcPr>
          <w:p w14:paraId="1BB2FCEA" w14:textId="77777777" w:rsidR="00FD4765" w:rsidRPr="008745D8" w:rsidRDefault="00FD4765" w:rsidP="006D7FE5">
            <w:pPr>
              <w:keepNext/>
              <w:keepLines/>
              <w:spacing w:after="0"/>
              <w:rPr>
                <w:rFonts w:ascii="Arial" w:hAnsi="Arial"/>
                <w:sz w:val="18"/>
              </w:rPr>
            </w:pPr>
            <w:r w:rsidRPr="008745D8">
              <w:rPr>
                <w:rFonts w:ascii="Arial" w:hAnsi="Arial"/>
                <w:sz w:val="18"/>
              </w:rPr>
              <w:t>01</w:t>
            </w:r>
          </w:p>
        </w:tc>
      </w:tr>
      <w:tr w:rsidR="00FD4765" w:rsidRPr="008745D8" w14:paraId="48A48A8B" w14:textId="77777777" w:rsidTr="006D7FE5">
        <w:tc>
          <w:tcPr>
            <w:tcW w:w="959" w:type="dxa"/>
            <w:tcBorders>
              <w:left w:val="nil"/>
              <w:bottom w:val="nil"/>
            </w:tcBorders>
          </w:tcPr>
          <w:p w14:paraId="79BDFB5F" w14:textId="77777777" w:rsidR="00FD4765" w:rsidRPr="008745D8" w:rsidRDefault="00FD4765" w:rsidP="006D7FE5">
            <w:pPr>
              <w:keepNext/>
              <w:keepLines/>
              <w:spacing w:after="0"/>
              <w:rPr>
                <w:rFonts w:ascii="Arial" w:hAnsi="Arial"/>
                <w:sz w:val="18"/>
              </w:rPr>
            </w:pPr>
          </w:p>
        </w:tc>
        <w:tc>
          <w:tcPr>
            <w:tcW w:w="717" w:type="dxa"/>
          </w:tcPr>
          <w:p w14:paraId="0861662C" w14:textId="77777777" w:rsidR="00FD4765" w:rsidRPr="008745D8" w:rsidRDefault="00FD4765" w:rsidP="006D7FE5">
            <w:pPr>
              <w:keepNext/>
              <w:keepLines/>
              <w:spacing w:after="0"/>
              <w:rPr>
                <w:rFonts w:ascii="Arial" w:hAnsi="Arial"/>
                <w:sz w:val="18"/>
              </w:rPr>
            </w:pPr>
            <w:r w:rsidRPr="008745D8">
              <w:rPr>
                <w:rFonts w:ascii="Arial" w:hAnsi="Arial"/>
                <w:b/>
                <w:sz w:val="18"/>
              </w:rPr>
              <w:t>B9</w:t>
            </w:r>
          </w:p>
        </w:tc>
        <w:tc>
          <w:tcPr>
            <w:tcW w:w="717" w:type="dxa"/>
          </w:tcPr>
          <w:p w14:paraId="1B9966CD" w14:textId="77777777" w:rsidR="00FD4765" w:rsidRPr="008745D8" w:rsidRDefault="00FD4765" w:rsidP="006D7FE5">
            <w:pPr>
              <w:keepNext/>
              <w:keepLines/>
              <w:spacing w:after="0"/>
              <w:rPr>
                <w:rFonts w:ascii="Arial" w:hAnsi="Arial"/>
                <w:sz w:val="18"/>
              </w:rPr>
            </w:pPr>
            <w:r w:rsidRPr="008745D8">
              <w:rPr>
                <w:rFonts w:ascii="Arial" w:hAnsi="Arial"/>
                <w:b/>
                <w:sz w:val="18"/>
              </w:rPr>
              <w:t>B10</w:t>
            </w:r>
          </w:p>
        </w:tc>
        <w:tc>
          <w:tcPr>
            <w:tcW w:w="717" w:type="dxa"/>
          </w:tcPr>
          <w:p w14:paraId="67097E84" w14:textId="77777777" w:rsidR="00FD4765" w:rsidRPr="008745D8" w:rsidRDefault="00FD4765" w:rsidP="006D7FE5">
            <w:pPr>
              <w:keepNext/>
              <w:keepLines/>
              <w:spacing w:after="0"/>
              <w:rPr>
                <w:rFonts w:ascii="Arial" w:hAnsi="Arial"/>
                <w:sz w:val="18"/>
              </w:rPr>
            </w:pPr>
            <w:r w:rsidRPr="008745D8">
              <w:rPr>
                <w:rFonts w:ascii="Arial" w:hAnsi="Arial"/>
                <w:b/>
                <w:sz w:val="18"/>
              </w:rPr>
              <w:t>B11</w:t>
            </w:r>
          </w:p>
        </w:tc>
        <w:tc>
          <w:tcPr>
            <w:tcW w:w="717" w:type="dxa"/>
          </w:tcPr>
          <w:p w14:paraId="7247890F" w14:textId="77777777" w:rsidR="00FD4765" w:rsidRPr="008745D8" w:rsidRDefault="00FD4765" w:rsidP="006D7FE5">
            <w:pPr>
              <w:keepNext/>
              <w:keepLines/>
              <w:spacing w:after="0"/>
              <w:rPr>
                <w:rFonts w:ascii="Arial" w:hAnsi="Arial"/>
                <w:sz w:val="18"/>
              </w:rPr>
            </w:pPr>
            <w:r w:rsidRPr="008745D8">
              <w:rPr>
                <w:rFonts w:ascii="Arial" w:hAnsi="Arial"/>
                <w:b/>
                <w:sz w:val="18"/>
              </w:rPr>
              <w:t>B12</w:t>
            </w:r>
          </w:p>
        </w:tc>
        <w:tc>
          <w:tcPr>
            <w:tcW w:w="717" w:type="dxa"/>
          </w:tcPr>
          <w:p w14:paraId="3D61EEFF" w14:textId="77777777" w:rsidR="00FD4765" w:rsidRPr="008745D8" w:rsidRDefault="00FD4765" w:rsidP="006D7FE5">
            <w:pPr>
              <w:keepNext/>
              <w:keepLines/>
              <w:spacing w:after="0"/>
              <w:rPr>
                <w:rFonts w:ascii="Arial" w:hAnsi="Arial"/>
                <w:sz w:val="18"/>
              </w:rPr>
            </w:pPr>
            <w:r w:rsidRPr="008745D8">
              <w:rPr>
                <w:rFonts w:ascii="Arial" w:hAnsi="Arial"/>
                <w:b/>
                <w:sz w:val="18"/>
              </w:rPr>
              <w:t>B13</w:t>
            </w:r>
          </w:p>
        </w:tc>
        <w:tc>
          <w:tcPr>
            <w:tcW w:w="717" w:type="dxa"/>
          </w:tcPr>
          <w:p w14:paraId="711A91DD" w14:textId="77777777" w:rsidR="00FD4765" w:rsidRPr="008745D8" w:rsidRDefault="00FD4765" w:rsidP="006D7FE5">
            <w:pPr>
              <w:keepNext/>
              <w:keepLines/>
              <w:spacing w:after="0"/>
              <w:rPr>
                <w:rFonts w:ascii="Arial" w:hAnsi="Arial"/>
                <w:sz w:val="18"/>
              </w:rPr>
            </w:pPr>
            <w:r w:rsidRPr="008745D8">
              <w:rPr>
                <w:rFonts w:ascii="Arial" w:hAnsi="Arial"/>
                <w:b/>
                <w:sz w:val="18"/>
              </w:rPr>
              <w:t>B14</w:t>
            </w:r>
          </w:p>
        </w:tc>
        <w:tc>
          <w:tcPr>
            <w:tcW w:w="717" w:type="dxa"/>
          </w:tcPr>
          <w:p w14:paraId="235AB456" w14:textId="77777777" w:rsidR="00FD4765" w:rsidRPr="008745D8" w:rsidRDefault="00FD4765" w:rsidP="006D7FE5">
            <w:pPr>
              <w:keepNext/>
              <w:keepLines/>
              <w:spacing w:after="0"/>
              <w:rPr>
                <w:rFonts w:ascii="Arial" w:hAnsi="Arial"/>
                <w:sz w:val="18"/>
              </w:rPr>
            </w:pPr>
            <w:r w:rsidRPr="008745D8">
              <w:rPr>
                <w:rFonts w:ascii="Arial" w:hAnsi="Arial"/>
                <w:b/>
                <w:sz w:val="18"/>
              </w:rPr>
              <w:t>B15</w:t>
            </w:r>
          </w:p>
        </w:tc>
        <w:tc>
          <w:tcPr>
            <w:tcW w:w="717" w:type="dxa"/>
          </w:tcPr>
          <w:p w14:paraId="69C51431" w14:textId="77777777" w:rsidR="00FD4765" w:rsidRPr="008745D8" w:rsidRDefault="00FD4765" w:rsidP="006D7FE5">
            <w:pPr>
              <w:keepNext/>
              <w:keepLines/>
              <w:spacing w:after="0"/>
              <w:rPr>
                <w:rFonts w:ascii="Arial" w:hAnsi="Arial"/>
                <w:sz w:val="18"/>
              </w:rPr>
            </w:pPr>
            <w:r w:rsidRPr="008745D8">
              <w:rPr>
                <w:rFonts w:ascii="Arial" w:hAnsi="Arial"/>
                <w:b/>
                <w:sz w:val="18"/>
              </w:rPr>
              <w:t>B16</w:t>
            </w:r>
          </w:p>
        </w:tc>
      </w:tr>
      <w:tr w:rsidR="00FD4765" w:rsidRPr="008745D8" w14:paraId="55933AE0" w14:textId="77777777" w:rsidTr="006D7FE5">
        <w:tc>
          <w:tcPr>
            <w:tcW w:w="959" w:type="dxa"/>
            <w:tcBorders>
              <w:top w:val="nil"/>
              <w:left w:val="nil"/>
              <w:bottom w:val="nil"/>
            </w:tcBorders>
          </w:tcPr>
          <w:p w14:paraId="6B63E22A" w14:textId="77777777" w:rsidR="00FD4765" w:rsidRPr="008745D8" w:rsidRDefault="00FD4765" w:rsidP="006D7FE5">
            <w:pPr>
              <w:keepNext/>
              <w:keepLines/>
              <w:spacing w:after="0"/>
              <w:rPr>
                <w:rFonts w:ascii="Arial" w:hAnsi="Arial"/>
                <w:sz w:val="18"/>
              </w:rPr>
            </w:pPr>
          </w:p>
        </w:tc>
        <w:tc>
          <w:tcPr>
            <w:tcW w:w="717" w:type="dxa"/>
          </w:tcPr>
          <w:p w14:paraId="71E86622" w14:textId="77777777" w:rsidR="00FD4765" w:rsidRPr="008745D8" w:rsidRDefault="00FD4765" w:rsidP="006D7FE5">
            <w:pPr>
              <w:keepNext/>
              <w:keepLines/>
              <w:spacing w:after="0"/>
              <w:rPr>
                <w:rFonts w:ascii="Arial" w:hAnsi="Arial"/>
                <w:sz w:val="18"/>
              </w:rPr>
            </w:pPr>
            <w:r w:rsidRPr="008745D8">
              <w:rPr>
                <w:rFonts w:ascii="Arial" w:hAnsi="Arial"/>
                <w:sz w:val="18"/>
              </w:rPr>
              <w:t>02</w:t>
            </w:r>
          </w:p>
        </w:tc>
        <w:tc>
          <w:tcPr>
            <w:tcW w:w="717" w:type="dxa"/>
          </w:tcPr>
          <w:p w14:paraId="7BA3105F" w14:textId="77777777" w:rsidR="00FD4765" w:rsidRPr="008745D8" w:rsidRDefault="00FD4765" w:rsidP="006D7FE5">
            <w:pPr>
              <w:keepNext/>
              <w:keepLines/>
              <w:spacing w:after="0"/>
              <w:rPr>
                <w:rFonts w:ascii="Arial" w:hAnsi="Arial"/>
                <w:sz w:val="18"/>
              </w:rPr>
            </w:pPr>
            <w:r w:rsidRPr="008745D8">
              <w:rPr>
                <w:rFonts w:ascii="Arial" w:hAnsi="Arial"/>
                <w:sz w:val="18"/>
              </w:rPr>
              <w:t>66</w:t>
            </w:r>
          </w:p>
        </w:tc>
        <w:tc>
          <w:tcPr>
            <w:tcW w:w="717" w:type="dxa"/>
          </w:tcPr>
          <w:p w14:paraId="39B80D9D" w14:textId="77777777" w:rsidR="00FD4765" w:rsidRPr="008745D8" w:rsidRDefault="00FD4765" w:rsidP="006D7FE5">
            <w:pPr>
              <w:keepNext/>
              <w:keepLines/>
              <w:spacing w:after="0"/>
              <w:rPr>
                <w:rFonts w:ascii="Arial" w:hAnsi="Arial"/>
                <w:sz w:val="18"/>
              </w:rPr>
            </w:pPr>
            <w:r w:rsidRPr="008745D8">
              <w:rPr>
                <w:rFonts w:ascii="Arial" w:hAnsi="Arial"/>
                <w:sz w:val="18"/>
              </w:rPr>
              <w:t>43</w:t>
            </w:r>
          </w:p>
        </w:tc>
        <w:tc>
          <w:tcPr>
            <w:tcW w:w="717" w:type="dxa"/>
          </w:tcPr>
          <w:p w14:paraId="64EF18AC" w14:textId="77777777" w:rsidR="00FD4765" w:rsidRPr="008745D8" w:rsidRDefault="00FD4765" w:rsidP="006D7FE5">
            <w:pPr>
              <w:keepNext/>
              <w:keepLines/>
              <w:spacing w:after="0"/>
              <w:rPr>
                <w:rFonts w:ascii="Arial" w:hAnsi="Arial"/>
                <w:sz w:val="18"/>
              </w:rPr>
            </w:pPr>
            <w:r w:rsidRPr="008745D8">
              <w:rPr>
                <w:rFonts w:ascii="Arial" w:hAnsi="Arial"/>
                <w:sz w:val="18"/>
              </w:rPr>
              <w:t>65</w:t>
            </w:r>
          </w:p>
        </w:tc>
        <w:tc>
          <w:tcPr>
            <w:tcW w:w="717" w:type="dxa"/>
            <w:tcBorders>
              <w:bottom w:val="single" w:sz="4" w:space="0" w:color="auto"/>
            </w:tcBorders>
          </w:tcPr>
          <w:p w14:paraId="43927A1E" w14:textId="77777777" w:rsidR="00FD4765" w:rsidRPr="008745D8" w:rsidRDefault="00FD4765" w:rsidP="006D7FE5">
            <w:pPr>
              <w:keepNext/>
              <w:keepLines/>
              <w:spacing w:after="0"/>
              <w:rPr>
                <w:rFonts w:ascii="Arial" w:hAnsi="Arial"/>
                <w:sz w:val="18"/>
              </w:rPr>
            </w:pPr>
            <w:r w:rsidRPr="008745D8">
              <w:rPr>
                <w:rFonts w:ascii="Arial" w:hAnsi="Arial"/>
                <w:sz w:val="18"/>
              </w:rPr>
              <w:t>42</w:t>
            </w:r>
          </w:p>
        </w:tc>
        <w:tc>
          <w:tcPr>
            <w:tcW w:w="717" w:type="dxa"/>
            <w:tcBorders>
              <w:bottom w:val="single" w:sz="4" w:space="0" w:color="auto"/>
            </w:tcBorders>
          </w:tcPr>
          <w:p w14:paraId="65639F7F" w14:textId="77777777" w:rsidR="00FD4765" w:rsidRPr="008745D8" w:rsidRDefault="00FD4765" w:rsidP="006D7FE5">
            <w:pPr>
              <w:keepNext/>
              <w:keepLines/>
              <w:spacing w:after="0"/>
              <w:rPr>
                <w:rFonts w:ascii="Arial" w:hAnsi="Arial"/>
                <w:sz w:val="18"/>
              </w:rPr>
            </w:pPr>
            <w:r>
              <w:rPr>
                <w:rFonts w:ascii="Arial" w:hAnsi="Arial"/>
                <w:sz w:val="18"/>
              </w:rPr>
              <w:t>3</w:t>
            </w:r>
            <w:r w:rsidRPr="008745D8">
              <w:rPr>
                <w:rFonts w:ascii="Arial" w:hAnsi="Arial"/>
                <w:sz w:val="18"/>
              </w:rPr>
              <w:t>4</w:t>
            </w:r>
          </w:p>
        </w:tc>
        <w:tc>
          <w:tcPr>
            <w:tcW w:w="717" w:type="dxa"/>
            <w:tcBorders>
              <w:bottom w:val="single" w:sz="4" w:space="0" w:color="auto"/>
            </w:tcBorders>
          </w:tcPr>
          <w:p w14:paraId="39EAB9BB" w14:textId="77777777" w:rsidR="00FD4765" w:rsidRPr="008745D8" w:rsidRDefault="00FD4765" w:rsidP="006D7FE5">
            <w:pPr>
              <w:keepNext/>
              <w:keepLines/>
              <w:spacing w:after="0"/>
              <w:rPr>
                <w:rFonts w:ascii="Arial" w:hAnsi="Arial"/>
                <w:sz w:val="18"/>
              </w:rPr>
            </w:pPr>
            <w:r>
              <w:rPr>
                <w:rFonts w:ascii="Arial" w:hAnsi="Arial"/>
                <w:sz w:val="18"/>
              </w:rPr>
              <w:t>8</w:t>
            </w:r>
            <w:r w:rsidRPr="008745D8">
              <w:rPr>
                <w:rFonts w:ascii="Arial" w:hAnsi="Arial"/>
                <w:sz w:val="18"/>
              </w:rPr>
              <w:t>0</w:t>
            </w:r>
          </w:p>
        </w:tc>
        <w:tc>
          <w:tcPr>
            <w:tcW w:w="717" w:type="dxa"/>
            <w:tcBorders>
              <w:bottom w:val="single" w:sz="4" w:space="0" w:color="auto"/>
            </w:tcBorders>
          </w:tcPr>
          <w:p w14:paraId="7CE418AA" w14:textId="77777777" w:rsidR="00FD4765" w:rsidRPr="008745D8" w:rsidRDefault="00FD4765" w:rsidP="006D7FE5">
            <w:pPr>
              <w:keepNext/>
              <w:keepLines/>
              <w:spacing w:after="0"/>
              <w:rPr>
                <w:rFonts w:ascii="Arial" w:hAnsi="Arial"/>
                <w:sz w:val="18"/>
              </w:rPr>
            </w:pPr>
            <w:r w:rsidRPr="008745D8">
              <w:rPr>
                <w:rFonts w:ascii="Arial" w:hAnsi="Arial"/>
                <w:sz w:val="18"/>
              </w:rPr>
              <w:t>00</w:t>
            </w:r>
          </w:p>
        </w:tc>
      </w:tr>
      <w:tr w:rsidR="00FD4765" w:rsidRPr="008745D8" w14:paraId="3315436B" w14:textId="77777777" w:rsidTr="006D7FE5">
        <w:tc>
          <w:tcPr>
            <w:tcW w:w="959" w:type="dxa"/>
            <w:tcBorders>
              <w:top w:val="nil"/>
              <w:left w:val="nil"/>
              <w:bottom w:val="nil"/>
            </w:tcBorders>
          </w:tcPr>
          <w:p w14:paraId="0C468CCD" w14:textId="77777777" w:rsidR="00FD4765" w:rsidRPr="008745D8" w:rsidRDefault="00FD4765" w:rsidP="006D7FE5">
            <w:pPr>
              <w:keepNext/>
              <w:keepLines/>
              <w:spacing w:after="0"/>
              <w:rPr>
                <w:rFonts w:ascii="Arial" w:hAnsi="Arial"/>
                <w:sz w:val="18"/>
              </w:rPr>
            </w:pPr>
          </w:p>
        </w:tc>
        <w:tc>
          <w:tcPr>
            <w:tcW w:w="717" w:type="dxa"/>
          </w:tcPr>
          <w:p w14:paraId="09945DC2" w14:textId="77777777" w:rsidR="00FD4765" w:rsidRPr="008745D8" w:rsidRDefault="00FD4765" w:rsidP="006D7FE5">
            <w:pPr>
              <w:keepNext/>
              <w:keepLines/>
              <w:spacing w:after="0"/>
              <w:rPr>
                <w:rFonts w:ascii="Arial" w:hAnsi="Arial"/>
                <w:sz w:val="18"/>
              </w:rPr>
            </w:pPr>
            <w:r w:rsidRPr="008745D8">
              <w:rPr>
                <w:rFonts w:ascii="Arial" w:hAnsi="Arial"/>
                <w:b/>
                <w:sz w:val="18"/>
              </w:rPr>
              <w:t>B17</w:t>
            </w:r>
          </w:p>
        </w:tc>
        <w:tc>
          <w:tcPr>
            <w:tcW w:w="717" w:type="dxa"/>
          </w:tcPr>
          <w:p w14:paraId="1BDD8151" w14:textId="77777777" w:rsidR="00FD4765" w:rsidRPr="008745D8" w:rsidRDefault="00FD4765" w:rsidP="006D7FE5">
            <w:pPr>
              <w:keepNext/>
              <w:keepLines/>
              <w:spacing w:after="0"/>
              <w:rPr>
                <w:rFonts w:ascii="Arial" w:hAnsi="Arial"/>
                <w:sz w:val="18"/>
              </w:rPr>
            </w:pPr>
            <w:r w:rsidRPr="008745D8">
              <w:rPr>
                <w:rFonts w:ascii="Arial" w:hAnsi="Arial"/>
                <w:b/>
                <w:sz w:val="18"/>
              </w:rPr>
              <w:t>B18</w:t>
            </w:r>
          </w:p>
        </w:tc>
        <w:tc>
          <w:tcPr>
            <w:tcW w:w="717" w:type="dxa"/>
          </w:tcPr>
          <w:p w14:paraId="1BB6CFDA" w14:textId="77777777" w:rsidR="00FD4765" w:rsidRPr="008745D8" w:rsidRDefault="00FD4765" w:rsidP="006D7FE5">
            <w:pPr>
              <w:keepNext/>
              <w:keepLines/>
              <w:spacing w:after="0"/>
              <w:rPr>
                <w:rFonts w:ascii="Arial" w:hAnsi="Arial"/>
                <w:sz w:val="18"/>
              </w:rPr>
            </w:pPr>
            <w:r w:rsidRPr="008745D8">
              <w:rPr>
                <w:rFonts w:ascii="Arial" w:hAnsi="Arial"/>
                <w:b/>
                <w:sz w:val="18"/>
              </w:rPr>
              <w:t>B19</w:t>
            </w:r>
          </w:p>
        </w:tc>
        <w:tc>
          <w:tcPr>
            <w:tcW w:w="717" w:type="dxa"/>
          </w:tcPr>
          <w:p w14:paraId="4F50A65A" w14:textId="77777777" w:rsidR="00FD4765" w:rsidRPr="008745D8" w:rsidRDefault="00FD4765" w:rsidP="006D7FE5">
            <w:pPr>
              <w:keepNext/>
              <w:keepLines/>
              <w:spacing w:after="0"/>
              <w:rPr>
                <w:rFonts w:ascii="Arial" w:hAnsi="Arial"/>
                <w:sz w:val="18"/>
              </w:rPr>
            </w:pPr>
            <w:r w:rsidRPr="008745D8">
              <w:rPr>
                <w:rFonts w:ascii="Arial" w:hAnsi="Arial"/>
                <w:b/>
                <w:sz w:val="18"/>
              </w:rPr>
              <w:t>B20</w:t>
            </w:r>
          </w:p>
        </w:tc>
        <w:tc>
          <w:tcPr>
            <w:tcW w:w="717" w:type="dxa"/>
            <w:tcBorders>
              <w:bottom w:val="nil"/>
              <w:right w:val="nil"/>
            </w:tcBorders>
          </w:tcPr>
          <w:p w14:paraId="640AA176" w14:textId="77777777" w:rsidR="00FD4765" w:rsidRPr="008745D8" w:rsidRDefault="00FD4765" w:rsidP="006D7FE5">
            <w:pPr>
              <w:keepNext/>
              <w:keepLines/>
              <w:spacing w:after="0"/>
              <w:rPr>
                <w:rFonts w:ascii="Arial" w:hAnsi="Arial"/>
                <w:sz w:val="18"/>
              </w:rPr>
            </w:pPr>
          </w:p>
        </w:tc>
        <w:tc>
          <w:tcPr>
            <w:tcW w:w="717" w:type="dxa"/>
            <w:tcBorders>
              <w:left w:val="nil"/>
              <w:bottom w:val="nil"/>
              <w:right w:val="nil"/>
            </w:tcBorders>
          </w:tcPr>
          <w:p w14:paraId="06E112BF" w14:textId="77777777" w:rsidR="00FD4765" w:rsidRPr="008745D8" w:rsidRDefault="00FD4765" w:rsidP="006D7FE5">
            <w:pPr>
              <w:keepNext/>
              <w:keepLines/>
              <w:spacing w:after="0"/>
              <w:rPr>
                <w:rFonts w:ascii="Arial" w:hAnsi="Arial"/>
                <w:sz w:val="18"/>
              </w:rPr>
            </w:pPr>
          </w:p>
        </w:tc>
        <w:tc>
          <w:tcPr>
            <w:tcW w:w="717" w:type="dxa"/>
            <w:tcBorders>
              <w:left w:val="nil"/>
              <w:bottom w:val="nil"/>
              <w:right w:val="nil"/>
            </w:tcBorders>
          </w:tcPr>
          <w:p w14:paraId="0398EBED" w14:textId="77777777" w:rsidR="00FD4765" w:rsidRPr="008745D8" w:rsidRDefault="00FD4765" w:rsidP="006D7FE5">
            <w:pPr>
              <w:keepNext/>
              <w:keepLines/>
              <w:spacing w:after="0"/>
              <w:rPr>
                <w:rFonts w:ascii="Arial" w:hAnsi="Arial"/>
                <w:sz w:val="18"/>
              </w:rPr>
            </w:pPr>
          </w:p>
        </w:tc>
        <w:tc>
          <w:tcPr>
            <w:tcW w:w="717" w:type="dxa"/>
            <w:tcBorders>
              <w:left w:val="nil"/>
              <w:bottom w:val="nil"/>
              <w:right w:val="nil"/>
            </w:tcBorders>
          </w:tcPr>
          <w:p w14:paraId="1C9FA1F7" w14:textId="77777777" w:rsidR="00FD4765" w:rsidRPr="008745D8" w:rsidRDefault="00FD4765" w:rsidP="006D7FE5">
            <w:pPr>
              <w:keepNext/>
              <w:keepLines/>
              <w:spacing w:after="0"/>
              <w:rPr>
                <w:rFonts w:ascii="Arial" w:hAnsi="Arial"/>
                <w:sz w:val="18"/>
              </w:rPr>
            </w:pPr>
          </w:p>
        </w:tc>
      </w:tr>
      <w:tr w:rsidR="00FD4765" w:rsidRPr="0008759E" w14:paraId="691397D2" w14:textId="77777777" w:rsidTr="006D7FE5">
        <w:tc>
          <w:tcPr>
            <w:tcW w:w="959" w:type="dxa"/>
            <w:tcBorders>
              <w:top w:val="nil"/>
              <w:left w:val="nil"/>
              <w:bottom w:val="nil"/>
            </w:tcBorders>
          </w:tcPr>
          <w:p w14:paraId="51C82CAC" w14:textId="77777777" w:rsidR="00FD4765" w:rsidRPr="008745D8" w:rsidRDefault="00FD4765" w:rsidP="006D7FE5">
            <w:pPr>
              <w:keepNext/>
              <w:keepLines/>
              <w:spacing w:after="0"/>
              <w:rPr>
                <w:rFonts w:ascii="Arial" w:hAnsi="Arial"/>
                <w:sz w:val="18"/>
              </w:rPr>
            </w:pPr>
          </w:p>
        </w:tc>
        <w:tc>
          <w:tcPr>
            <w:tcW w:w="717" w:type="dxa"/>
          </w:tcPr>
          <w:p w14:paraId="0766A34C" w14:textId="77777777" w:rsidR="00FD4765" w:rsidRPr="008745D8" w:rsidRDefault="00FD4765" w:rsidP="006D7FE5">
            <w:pPr>
              <w:keepNext/>
              <w:keepLines/>
              <w:spacing w:after="0"/>
              <w:rPr>
                <w:rFonts w:ascii="Arial" w:hAnsi="Arial"/>
                <w:sz w:val="18"/>
              </w:rPr>
            </w:pPr>
            <w:r w:rsidRPr="008745D8">
              <w:rPr>
                <w:rFonts w:ascii="Arial" w:hAnsi="Arial"/>
                <w:sz w:val="18"/>
              </w:rPr>
              <w:t>00</w:t>
            </w:r>
          </w:p>
        </w:tc>
        <w:tc>
          <w:tcPr>
            <w:tcW w:w="717" w:type="dxa"/>
          </w:tcPr>
          <w:p w14:paraId="079341CD" w14:textId="77777777" w:rsidR="00FD4765" w:rsidRPr="008745D8" w:rsidRDefault="00FD4765" w:rsidP="006D7FE5">
            <w:pPr>
              <w:keepNext/>
              <w:keepLines/>
              <w:spacing w:after="0"/>
              <w:rPr>
                <w:rFonts w:ascii="Arial" w:hAnsi="Arial"/>
                <w:sz w:val="18"/>
              </w:rPr>
            </w:pPr>
            <w:r w:rsidRPr="008745D8">
              <w:rPr>
                <w:rFonts w:ascii="Arial" w:hAnsi="Arial"/>
                <w:sz w:val="18"/>
              </w:rPr>
              <w:t>00</w:t>
            </w:r>
          </w:p>
        </w:tc>
        <w:tc>
          <w:tcPr>
            <w:tcW w:w="717" w:type="dxa"/>
          </w:tcPr>
          <w:p w14:paraId="375008E0" w14:textId="77777777" w:rsidR="00FD4765" w:rsidRPr="008745D8" w:rsidRDefault="00FD4765" w:rsidP="006D7FE5">
            <w:pPr>
              <w:keepNext/>
              <w:keepLines/>
              <w:spacing w:after="0"/>
              <w:rPr>
                <w:rFonts w:ascii="Arial" w:hAnsi="Arial"/>
                <w:sz w:val="18"/>
              </w:rPr>
            </w:pPr>
            <w:r w:rsidRPr="008745D8">
              <w:rPr>
                <w:rFonts w:ascii="Arial" w:hAnsi="Arial"/>
                <w:sz w:val="18"/>
              </w:rPr>
              <w:t>01</w:t>
            </w:r>
          </w:p>
        </w:tc>
        <w:tc>
          <w:tcPr>
            <w:tcW w:w="717" w:type="dxa"/>
          </w:tcPr>
          <w:p w14:paraId="14714415" w14:textId="77777777" w:rsidR="00FD4765" w:rsidRPr="0008759E" w:rsidRDefault="00FD4765" w:rsidP="006D7FE5">
            <w:pPr>
              <w:keepNext/>
              <w:keepLines/>
              <w:spacing w:after="0"/>
              <w:rPr>
                <w:rFonts w:ascii="Arial" w:hAnsi="Arial"/>
                <w:sz w:val="18"/>
              </w:rPr>
            </w:pPr>
            <w:r w:rsidRPr="008745D8">
              <w:rPr>
                <w:rFonts w:ascii="Arial" w:hAnsi="Arial"/>
                <w:sz w:val="18"/>
              </w:rPr>
              <w:t>00</w:t>
            </w:r>
          </w:p>
        </w:tc>
        <w:tc>
          <w:tcPr>
            <w:tcW w:w="717" w:type="dxa"/>
            <w:tcBorders>
              <w:top w:val="nil"/>
              <w:bottom w:val="nil"/>
              <w:right w:val="nil"/>
            </w:tcBorders>
          </w:tcPr>
          <w:p w14:paraId="584D90C6" w14:textId="77777777" w:rsidR="00FD4765" w:rsidRPr="0008759E" w:rsidRDefault="00FD4765" w:rsidP="006D7FE5">
            <w:pPr>
              <w:keepNext/>
              <w:keepLines/>
              <w:spacing w:after="0"/>
              <w:rPr>
                <w:rFonts w:ascii="Arial" w:hAnsi="Arial"/>
                <w:sz w:val="18"/>
              </w:rPr>
            </w:pPr>
          </w:p>
        </w:tc>
        <w:tc>
          <w:tcPr>
            <w:tcW w:w="717" w:type="dxa"/>
            <w:tcBorders>
              <w:top w:val="nil"/>
              <w:left w:val="nil"/>
              <w:bottom w:val="nil"/>
              <w:right w:val="nil"/>
            </w:tcBorders>
          </w:tcPr>
          <w:p w14:paraId="32B7F025" w14:textId="77777777" w:rsidR="00FD4765" w:rsidRPr="0008759E" w:rsidRDefault="00FD4765" w:rsidP="006D7FE5">
            <w:pPr>
              <w:keepNext/>
              <w:keepLines/>
              <w:spacing w:after="0"/>
              <w:rPr>
                <w:rFonts w:ascii="Arial" w:hAnsi="Arial"/>
                <w:sz w:val="18"/>
              </w:rPr>
            </w:pPr>
          </w:p>
        </w:tc>
        <w:tc>
          <w:tcPr>
            <w:tcW w:w="717" w:type="dxa"/>
            <w:tcBorders>
              <w:top w:val="nil"/>
              <w:left w:val="nil"/>
              <w:bottom w:val="nil"/>
              <w:right w:val="nil"/>
            </w:tcBorders>
          </w:tcPr>
          <w:p w14:paraId="55848AB7" w14:textId="77777777" w:rsidR="00FD4765" w:rsidRPr="0008759E" w:rsidRDefault="00FD4765" w:rsidP="006D7FE5">
            <w:pPr>
              <w:keepNext/>
              <w:keepLines/>
              <w:spacing w:after="0"/>
              <w:rPr>
                <w:rFonts w:ascii="Arial" w:hAnsi="Arial"/>
                <w:sz w:val="18"/>
              </w:rPr>
            </w:pPr>
          </w:p>
        </w:tc>
        <w:tc>
          <w:tcPr>
            <w:tcW w:w="717" w:type="dxa"/>
            <w:tcBorders>
              <w:top w:val="nil"/>
              <w:left w:val="nil"/>
              <w:bottom w:val="nil"/>
              <w:right w:val="nil"/>
            </w:tcBorders>
          </w:tcPr>
          <w:p w14:paraId="58CA6F10" w14:textId="77777777" w:rsidR="00FD4765" w:rsidRPr="0008759E" w:rsidRDefault="00FD4765" w:rsidP="006D7FE5">
            <w:pPr>
              <w:keepNext/>
              <w:keepLines/>
              <w:spacing w:after="0"/>
              <w:rPr>
                <w:rFonts w:ascii="Arial" w:hAnsi="Arial"/>
                <w:sz w:val="18"/>
              </w:rPr>
            </w:pPr>
          </w:p>
        </w:tc>
      </w:tr>
    </w:tbl>
    <w:p w14:paraId="7BD7CE0C" w14:textId="77777777" w:rsidR="00A93ADA" w:rsidRDefault="00A93ADA" w:rsidP="00A93ADA"/>
    <w:p w14:paraId="033014F3" w14:textId="5BF908EA" w:rsidR="00BD7469" w:rsidRPr="0046266F" w:rsidRDefault="00BD7469" w:rsidP="00BD7469">
      <w:pPr>
        <w:pStyle w:val="Heading2"/>
      </w:pPr>
      <w:r w:rsidRPr="0046266F">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77777777" w:rsidR="00BD7469" w:rsidRPr="0046266F" w:rsidRDefault="00BD7469" w:rsidP="00BD7469">
      <w:pPr>
        <w:pStyle w:val="B1"/>
        <w:ind w:left="284" w:firstLine="0"/>
      </w:pPr>
      <w:r w:rsidRPr="0046266F">
        <w:t>I.</w:t>
      </w:r>
      <w:r w:rsidRPr="0046266F">
        <w:tab/>
        <w:t>registration procedures for Ues supporting CS or</w:t>
      </w:r>
    </w:p>
    <w:p w14:paraId="1C4ABEDD" w14:textId="77777777" w:rsidR="00BD7469" w:rsidRPr="0046266F" w:rsidRDefault="00BD7469" w:rsidP="00BD7469">
      <w:pPr>
        <w:pStyle w:val="B1"/>
      </w:pPr>
      <w:r w:rsidRPr="0046266F">
        <w:t>II.</w:t>
      </w:r>
      <w:r w:rsidRPr="0046266F">
        <w:tab/>
        <w:t>registration procedures for Ues supporting PS or</w:t>
      </w:r>
    </w:p>
    <w:p w14:paraId="7A88D2BD" w14:textId="77777777" w:rsidR="00BD7469" w:rsidRPr="0046266F" w:rsidRDefault="00BD7469" w:rsidP="00BD7469">
      <w:pPr>
        <w:pStyle w:val="B1"/>
      </w:pPr>
      <w:r w:rsidRPr="0046266F">
        <w:t>III.</w:t>
      </w:r>
      <w:r w:rsidRPr="0046266F">
        <w:tab/>
        <w:t>registration procedures for Ues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lastRenderedPageBreak/>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9C3AA2C"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72643D69" w14:textId="77777777" w:rsidR="00BD7469" w:rsidRPr="0046266F" w:rsidRDefault="00BD7469" w:rsidP="00BD7469">
      <w:pPr>
        <w:pStyle w:val="EX"/>
        <w:keepNext/>
      </w:pPr>
      <w:r w:rsidRPr="0046266F">
        <w:t>Logically:</w:t>
      </w:r>
      <w:r w:rsidRPr="0046266F">
        <w:tab/>
        <w:t>set to 6 minutes</w:t>
      </w:r>
    </w:p>
    <w:p w14:paraId="0A94E6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DD505F9" w14:textId="77777777" w:rsidTr="006D15BF">
        <w:tc>
          <w:tcPr>
            <w:tcW w:w="907" w:type="dxa"/>
          </w:tcPr>
          <w:p w14:paraId="0D65F6B3" w14:textId="77777777" w:rsidR="00BD7469" w:rsidRPr="0046266F" w:rsidRDefault="00BD7469" w:rsidP="006D15BF">
            <w:pPr>
              <w:pStyle w:val="TAL"/>
            </w:pPr>
            <w:r w:rsidRPr="0046266F">
              <w:t>Coding:</w:t>
            </w:r>
          </w:p>
        </w:tc>
        <w:tc>
          <w:tcPr>
            <w:tcW w:w="624" w:type="dxa"/>
          </w:tcPr>
          <w:p w14:paraId="1BB5F06B" w14:textId="77777777" w:rsidR="00BD7469" w:rsidRPr="0046266F" w:rsidRDefault="00BD7469" w:rsidP="006D15BF">
            <w:pPr>
              <w:pStyle w:val="TAL"/>
            </w:pPr>
            <w:r w:rsidRPr="0046266F">
              <w:t>B1</w:t>
            </w:r>
          </w:p>
        </w:tc>
      </w:tr>
      <w:tr w:rsidR="00BD7469" w:rsidRPr="0046266F" w14:paraId="754986AE" w14:textId="77777777" w:rsidTr="006D15BF">
        <w:tc>
          <w:tcPr>
            <w:tcW w:w="907" w:type="dxa"/>
          </w:tcPr>
          <w:p w14:paraId="6052F7C6" w14:textId="77777777" w:rsidR="00BD7469" w:rsidRPr="0046266F" w:rsidRDefault="00BD7469" w:rsidP="006D15BF">
            <w:pPr>
              <w:pStyle w:val="TAL"/>
            </w:pPr>
            <w:r w:rsidRPr="0046266F">
              <w:t>Hex</w:t>
            </w:r>
          </w:p>
        </w:tc>
        <w:tc>
          <w:tcPr>
            <w:tcW w:w="624" w:type="dxa"/>
          </w:tcPr>
          <w:p w14:paraId="69F84A5B" w14:textId="77777777" w:rsidR="00BD7469" w:rsidRPr="0046266F" w:rsidRDefault="00BD7469" w:rsidP="006D15BF">
            <w:pPr>
              <w:pStyle w:val="TAL"/>
            </w:pPr>
            <w:r w:rsidRPr="0046266F">
              <w:t>01</w:t>
            </w:r>
          </w:p>
        </w:tc>
      </w:tr>
    </w:tbl>
    <w:p w14:paraId="20C0CA8F" w14:textId="77777777" w:rsidR="00BD7469" w:rsidRPr="0046266F" w:rsidRDefault="00BD7469" w:rsidP="00BD7469"/>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lastRenderedPageBreak/>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lastRenderedPageBreak/>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lastRenderedPageBreak/>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407DE6D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90ED5A0"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926221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6F659FF"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3E741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5483C6E" w14:textId="77777777" w:rsidTr="006D15BF">
        <w:tc>
          <w:tcPr>
            <w:tcW w:w="959" w:type="dxa"/>
          </w:tcPr>
          <w:p w14:paraId="59C34953" w14:textId="77777777" w:rsidR="00BD7469" w:rsidRPr="0046266F" w:rsidRDefault="00BD7469" w:rsidP="006D15BF">
            <w:pPr>
              <w:pStyle w:val="TAL"/>
            </w:pPr>
            <w:r w:rsidRPr="0046266F">
              <w:t>Coding:</w:t>
            </w:r>
          </w:p>
        </w:tc>
        <w:tc>
          <w:tcPr>
            <w:tcW w:w="782" w:type="dxa"/>
          </w:tcPr>
          <w:p w14:paraId="33E0EC5D" w14:textId="77777777" w:rsidR="00BD7469" w:rsidRPr="0046266F" w:rsidRDefault="00BD7469" w:rsidP="006D15BF">
            <w:pPr>
              <w:pStyle w:val="TAL"/>
            </w:pPr>
            <w:r w:rsidRPr="0046266F">
              <w:t>B1</w:t>
            </w:r>
          </w:p>
        </w:tc>
        <w:tc>
          <w:tcPr>
            <w:tcW w:w="782" w:type="dxa"/>
          </w:tcPr>
          <w:p w14:paraId="56D88540" w14:textId="77777777" w:rsidR="00BD7469" w:rsidRPr="0046266F" w:rsidRDefault="00BD7469" w:rsidP="006D15BF">
            <w:pPr>
              <w:pStyle w:val="TAL"/>
            </w:pPr>
            <w:r w:rsidRPr="0046266F">
              <w:t>B2</w:t>
            </w:r>
          </w:p>
        </w:tc>
        <w:tc>
          <w:tcPr>
            <w:tcW w:w="782" w:type="dxa"/>
          </w:tcPr>
          <w:p w14:paraId="4B7CBD71" w14:textId="77777777" w:rsidR="00BD7469" w:rsidRPr="0046266F" w:rsidRDefault="00BD7469" w:rsidP="006D15BF">
            <w:pPr>
              <w:pStyle w:val="TAL"/>
            </w:pPr>
            <w:r w:rsidRPr="0046266F">
              <w:t>B3</w:t>
            </w:r>
          </w:p>
        </w:tc>
        <w:tc>
          <w:tcPr>
            <w:tcW w:w="782" w:type="dxa"/>
          </w:tcPr>
          <w:p w14:paraId="0B7C860D" w14:textId="77777777" w:rsidR="00BD7469" w:rsidRPr="0046266F" w:rsidRDefault="00BD7469" w:rsidP="006D15BF">
            <w:pPr>
              <w:pStyle w:val="TAL"/>
            </w:pPr>
            <w:r w:rsidRPr="0046266F">
              <w:t>B4</w:t>
            </w:r>
          </w:p>
        </w:tc>
        <w:tc>
          <w:tcPr>
            <w:tcW w:w="782" w:type="dxa"/>
          </w:tcPr>
          <w:p w14:paraId="432F46B6" w14:textId="77777777" w:rsidR="00BD7469" w:rsidRPr="0046266F" w:rsidRDefault="00BD7469" w:rsidP="006D15BF">
            <w:pPr>
              <w:pStyle w:val="TAL"/>
            </w:pPr>
            <w:r w:rsidRPr="0046266F">
              <w:t>B5</w:t>
            </w:r>
          </w:p>
        </w:tc>
        <w:tc>
          <w:tcPr>
            <w:tcW w:w="782" w:type="dxa"/>
          </w:tcPr>
          <w:p w14:paraId="07B8917B" w14:textId="77777777" w:rsidR="00BD7469" w:rsidRPr="0046266F" w:rsidRDefault="00BD7469" w:rsidP="006D15BF">
            <w:pPr>
              <w:pStyle w:val="TAL"/>
            </w:pPr>
            <w:r w:rsidRPr="0046266F">
              <w:t>B6</w:t>
            </w:r>
          </w:p>
        </w:tc>
        <w:tc>
          <w:tcPr>
            <w:tcW w:w="782" w:type="dxa"/>
          </w:tcPr>
          <w:p w14:paraId="4EB1DB99" w14:textId="77777777" w:rsidR="00BD7469" w:rsidRPr="0046266F" w:rsidRDefault="00BD7469" w:rsidP="006D15BF">
            <w:pPr>
              <w:pStyle w:val="TAL"/>
            </w:pPr>
            <w:r w:rsidRPr="0046266F">
              <w:t>B7</w:t>
            </w:r>
          </w:p>
        </w:tc>
        <w:tc>
          <w:tcPr>
            <w:tcW w:w="782" w:type="dxa"/>
          </w:tcPr>
          <w:p w14:paraId="1842541A" w14:textId="77777777" w:rsidR="00BD7469" w:rsidRPr="0046266F" w:rsidRDefault="00BD7469" w:rsidP="006D15BF">
            <w:pPr>
              <w:pStyle w:val="TAL"/>
            </w:pPr>
            <w:r w:rsidRPr="0046266F">
              <w:t>B8</w:t>
            </w:r>
          </w:p>
        </w:tc>
        <w:tc>
          <w:tcPr>
            <w:tcW w:w="782" w:type="dxa"/>
          </w:tcPr>
          <w:p w14:paraId="43A122EA" w14:textId="77777777" w:rsidR="00BD7469" w:rsidRPr="0046266F" w:rsidRDefault="00BD7469" w:rsidP="006D15BF">
            <w:pPr>
              <w:pStyle w:val="TAL"/>
            </w:pPr>
            <w:r w:rsidRPr="0046266F">
              <w:t>B9</w:t>
            </w:r>
          </w:p>
        </w:tc>
        <w:tc>
          <w:tcPr>
            <w:tcW w:w="782" w:type="dxa"/>
          </w:tcPr>
          <w:p w14:paraId="17C55110" w14:textId="77777777" w:rsidR="00BD7469" w:rsidRPr="0046266F" w:rsidRDefault="00BD7469" w:rsidP="006D15BF">
            <w:pPr>
              <w:pStyle w:val="TAL"/>
            </w:pPr>
            <w:r w:rsidRPr="0046266F">
              <w:t>B10</w:t>
            </w:r>
          </w:p>
        </w:tc>
        <w:tc>
          <w:tcPr>
            <w:tcW w:w="782" w:type="dxa"/>
          </w:tcPr>
          <w:p w14:paraId="07C3956D" w14:textId="77777777" w:rsidR="00BD7469" w:rsidRPr="0046266F" w:rsidRDefault="00BD7469" w:rsidP="006D15BF">
            <w:pPr>
              <w:pStyle w:val="TAL"/>
            </w:pPr>
            <w:r w:rsidRPr="0046266F">
              <w:t>B11</w:t>
            </w:r>
          </w:p>
        </w:tc>
      </w:tr>
      <w:tr w:rsidR="00BD7469" w:rsidRPr="0046266F" w14:paraId="32018C9E" w14:textId="77777777" w:rsidTr="006D15BF">
        <w:tc>
          <w:tcPr>
            <w:tcW w:w="959" w:type="dxa"/>
          </w:tcPr>
          <w:p w14:paraId="6F432CE3" w14:textId="77777777" w:rsidR="00BD7469" w:rsidRPr="0046266F" w:rsidRDefault="00BD7469" w:rsidP="006D15BF">
            <w:pPr>
              <w:pStyle w:val="TAL"/>
            </w:pPr>
            <w:r w:rsidRPr="0046266F">
              <w:t>Hex</w:t>
            </w:r>
          </w:p>
        </w:tc>
        <w:tc>
          <w:tcPr>
            <w:tcW w:w="782" w:type="dxa"/>
          </w:tcPr>
          <w:p w14:paraId="7F1DF413" w14:textId="77777777" w:rsidR="00BD7469" w:rsidRPr="0046266F" w:rsidRDefault="00BD7469" w:rsidP="006D15BF">
            <w:pPr>
              <w:pStyle w:val="TAL"/>
            </w:pPr>
            <w:r w:rsidRPr="0046266F">
              <w:t>12</w:t>
            </w:r>
          </w:p>
        </w:tc>
        <w:tc>
          <w:tcPr>
            <w:tcW w:w="782" w:type="dxa"/>
          </w:tcPr>
          <w:p w14:paraId="3B298798" w14:textId="77777777" w:rsidR="00BD7469" w:rsidRPr="0046266F" w:rsidRDefault="00BD7469" w:rsidP="006D15BF">
            <w:pPr>
              <w:pStyle w:val="TAL"/>
            </w:pPr>
            <w:r w:rsidRPr="0046266F">
              <w:t>34</w:t>
            </w:r>
          </w:p>
        </w:tc>
        <w:tc>
          <w:tcPr>
            <w:tcW w:w="782" w:type="dxa"/>
          </w:tcPr>
          <w:p w14:paraId="4343B473" w14:textId="77777777" w:rsidR="00BD7469" w:rsidRPr="0046266F" w:rsidRDefault="00BD7469" w:rsidP="006D15BF">
            <w:pPr>
              <w:pStyle w:val="TAL"/>
            </w:pPr>
            <w:r w:rsidRPr="0046266F">
              <w:t>56</w:t>
            </w:r>
          </w:p>
        </w:tc>
        <w:tc>
          <w:tcPr>
            <w:tcW w:w="782" w:type="dxa"/>
          </w:tcPr>
          <w:p w14:paraId="176E7EA4" w14:textId="77777777" w:rsidR="00BD7469" w:rsidRPr="0046266F" w:rsidRDefault="00BD7469" w:rsidP="006D15BF">
            <w:pPr>
              <w:pStyle w:val="TAL"/>
            </w:pPr>
            <w:r w:rsidRPr="0046266F">
              <w:t>78</w:t>
            </w:r>
          </w:p>
        </w:tc>
        <w:tc>
          <w:tcPr>
            <w:tcW w:w="782" w:type="dxa"/>
          </w:tcPr>
          <w:p w14:paraId="04FD0B69" w14:textId="77777777" w:rsidR="00BD7469" w:rsidRPr="0046266F" w:rsidRDefault="00BD7469" w:rsidP="006D15BF">
            <w:pPr>
              <w:pStyle w:val="TAL"/>
            </w:pPr>
            <w:r w:rsidRPr="0046266F">
              <w:t>42</w:t>
            </w:r>
          </w:p>
        </w:tc>
        <w:tc>
          <w:tcPr>
            <w:tcW w:w="782" w:type="dxa"/>
          </w:tcPr>
          <w:p w14:paraId="7AAB669A" w14:textId="77777777" w:rsidR="00BD7469" w:rsidRPr="0046266F" w:rsidRDefault="00BD7469" w:rsidP="006D15BF">
            <w:pPr>
              <w:pStyle w:val="TAL"/>
            </w:pPr>
            <w:r w:rsidRPr="0046266F">
              <w:t>14</w:t>
            </w:r>
          </w:p>
        </w:tc>
        <w:tc>
          <w:tcPr>
            <w:tcW w:w="782" w:type="dxa"/>
          </w:tcPr>
          <w:p w14:paraId="1C8C0946" w14:textId="77777777" w:rsidR="00BD7469" w:rsidRPr="0046266F" w:rsidRDefault="00BD7469" w:rsidP="006D15BF">
            <w:pPr>
              <w:pStyle w:val="TAL"/>
            </w:pPr>
            <w:r w:rsidRPr="0046266F">
              <w:t>80</w:t>
            </w:r>
          </w:p>
        </w:tc>
        <w:tc>
          <w:tcPr>
            <w:tcW w:w="782" w:type="dxa"/>
          </w:tcPr>
          <w:p w14:paraId="434C887D" w14:textId="77777777" w:rsidR="00BD7469" w:rsidRPr="0046266F" w:rsidRDefault="00BD7469" w:rsidP="006D15BF">
            <w:pPr>
              <w:pStyle w:val="TAL"/>
            </w:pPr>
            <w:r w:rsidRPr="0046266F">
              <w:t>xx</w:t>
            </w:r>
          </w:p>
        </w:tc>
        <w:tc>
          <w:tcPr>
            <w:tcW w:w="782" w:type="dxa"/>
          </w:tcPr>
          <w:p w14:paraId="6A1CF6E1" w14:textId="77777777" w:rsidR="00BD7469" w:rsidRPr="0046266F" w:rsidRDefault="00BD7469" w:rsidP="006D15BF">
            <w:pPr>
              <w:pStyle w:val="TAL"/>
            </w:pPr>
            <w:r w:rsidRPr="0046266F">
              <w:t>xx</w:t>
            </w:r>
          </w:p>
        </w:tc>
        <w:tc>
          <w:tcPr>
            <w:tcW w:w="782" w:type="dxa"/>
          </w:tcPr>
          <w:p w14:paraId="7437FCE9" w14:textId="77777777" w:rsidR="00BD7469" w:rsidRPr="0046266F" w:rsidRDefault="00BD7469" w:rsidP="006D15BF">
            <w:pPr>
              <w:pStyle w:val="TAL"/>
            </w:pPr>
            <w:r w:rsidRPr="0046266F">
              <w:t>xx</w:t>
            </w:r>
          </w:p>
        </w:tc>
        <w:tc>
          <w:tcPr>
            <w:tcW w:w="782" w:type="dxa"/>
          </w:tcPr>
          <w:p w14:paraId="22EE7B6B" w14:textId="77777777" w:rsidR="00BD7469" w:rsidRPr="0046266F" w:rsidRDefault="00BD7469" w:rsidP="006D15BF">
            <w:pPr>
              <w:pStyle w:val="TAL"/>
            </w:pPr>
            <w:r w:rsidRPr="0046266F">
              <w:t>00</w:t>
            </w:r>
          </w:p>
        </w:tc>
      </w:tr>
    </w:tbl>
    <w:p w14:paraId="007C4D96" w14:textId="77777777" w:rsidR="00BD7469" w:rsidRPr="0046266F" w:rsidRDefault="00BD7469" w:rsidP="00BD7469"/>
    <w:p w14:paraId="3BB93235" w14:textId="77777777" w:rsidR="00BD7469" w:rsidRPr="0046266F" w:rsidRDefault="00BD7469" w:rsidP="00BD7469">
      <w:r w:rsidRPr="0046266F">
        <w:t>For UEs supporting (CS and PS) or (PS only):</w:t>
      </w:r>
    </w:p>
    <w:p w14:paraId="4AC7F65E"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4354A7"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56138912"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67E61DD" w14:textId="77777777" w:rsidR="00BD7469" w:rsidRPr="0046266F" w:rsidRDefault="00BD7469" w:rsidP="00BD7469">
      <w:pPr>
        <w:pStyle w:val="EX"/>
      </w:pPr>
      <w:r w:rsidRPr="0046266F">
        <w:rPr>
          <w:lang w:val="fr-FR"/>
        </w:rPr>
        <w:tab/>
      </w:r>
      <w:r w:rsidRPr="0046266F">
        <w:t>P-TMSI:</w:t>
      </w:r>
      <w:r w:rsidRPr="0046266F">
        <w:tab/>
        <w:t>"12345678"</w:t>
      </w:r>
    </w:p>
    <w:p w14:paraId="797D2B7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BF5A52" w14:textId="77777777" w:rsidTr="006D15BF">
        <w:tc>
          <w:tcPr>
            <w:tcW w:w="959" w:type="dxa"/>
          </w:tcPr>
          <w:p w14:paraId="51F90EFB" w14:textId="77777777" w:rsidR="00BD7469" w:rsidRPr="0046266F" w:rsidRDefault="00BD7469" w:rsidP="006D15BF">
            <w:pPr>
              <w:pStyle w:val="TAL"/>
            </w:pPr>
            <w:r w:rsidRPr="0046266F">
              <w:t>Coding:</w:t>
            </w:r>
          </w:p>
        </w:tc>
        <w:tc>
          <w:tcPr>
            <w:tcW w:w="782" w:type="dxa"/>
          </w:tcPr>
          <w:p w14:paraId="5AC0872D" w14:textId="77777777" w:rsidR="00BD7469" w:rsidRPr="0046266F" w:rsidRDefault="00BD7469" w:rsidP="006D15BF">
            <w:pPr>
              <w:pStyle w:val="TAL"/>
            </w:pPr>
            <w:r w:rsidRPr="0046266F">
              <w:t>B1</w:t>
            </w:r>
          </w:p>
        </w:tc>
        <w:tc>
          <w:tcPr>
            <w:tcW w:w="782" w:type="dxa"/>
          </w:tcPr>
          <w:p w14:paraId="270EBAF1" w14:textId="77777777" w:rsidR="00BD7469" w:rsidRPr="0046266F" w:rsidRDefault="00BD7469" w:rsidP="006D15BF">
            <w:pPr>
              <w:pStyle w:val="TAL"/>
            </w:pPr>
            <w:r w:rsidRPr="0046266F">
              <w:t>B2</w:t>
            </w:r>
          </w:p>
        </w:tc>
        <w:tc>
          <w:tcPr>
            <w:tcW w:w="782" w:type="dxa"/>
          </w:tcPr>
          <w:p w14:paraId="7B26711C" w14:textId="77777777" w:rsidR="00BD7469" w:rsidRPr="0046266F" w:rsidRDefault="00BD7469" w:rsidP="006D15BF">
            <w:pPr>
              <w:pStyle w:val="TAL"/>
            </w:pPr>
            <w:r w:rsidRPr="0046266F">
              <w:t>B3</w:t>
            </w:r>
          </w:p>
        </w:tc>
        <w:tc>
          <w:tcPr>
            <w:tcW w:w="782" w:type="dxa"/>
          </w:tcPr>
          <w:p w14:paraId="0CCE3CE8" w14:textId="77777777" w:rsidR="00BD7469" w:rsidRPr="0046266F" w:rsidRDefault="00BD7469" w:rsidP="006D15BF">
            <w:pPr>
              <w:pStyle w:val="TAL"/>
            </w:pPr>
            <w:r w:rsidRPr="0046266F">
              <w:t>B4</w:t>
            </w:r>
          </w:p>
        </w:tc>
        <w:tc>
          <w:tcPr>
            <w:tcW w:w="782" w:type="dxa"/>
          </w:tcPr>
          <w:p w14:paraId="5F033BF6" w14:textId="77777777" w:rsidR="00BD7469" w:rsidRPr="0046266F" w:rsidRDefault="00BD7469" w:rsidP="006D15BF">
            <w:pPr>
              <w:pStyle w:val="TAL"/>
            </w:pPr>
            <w:r w:rsidRPr="0046266F">
              <w:t>B5</w:t>
            </w:r>
          </w:p>
        </w:tc>
        <w:tc>
          <w:tcPr>
            <w:tcW w:w="782" w:type="dxa"/>
          </w:tcPr>
          <w:p w14:paraId="1A20489A" w14:textId="77777777" w:rsidR="00BD7469" w:rsidRPr="0046266F" w:rsidRDefault="00BD7469" w:rsidP="006D15BF">
            <w:pPr>
              <w:pStyle w:val="TAL"/>
            </w:pPr>
            <w:r w:rsidRPr="0046266F">
              <w:t>B6</w:t>
            </w:r>
          </w:p>
        </w:tc>
        <w:tc>
          <w:tcPr>
            <w:tcW w:w="782" w:type="dxa"/>
          </w:tcPr>
          <w:p w14:paraId="638DF590" w14:textId="77777777" w:rsidR="00BD7469" w:rsidRPr="0046266F" w:rsidRDefault="00BD7469" w:rsidP="006D15BF">
            <w:pPr>
              <w:pStyle w:val="TAL"/>
            </w:pPr>
            <w:r w:rsidRPr="0046266F">
              <w:t>B7</w:t>
            </w:r>
          </w:p>
        </w:tc>
        <w:tc>
          <w:tcPr>
            <w:tcW w:w="782" w:type="dxa"/>
          </w:tcPr>
          <w:p w14:paraId="5812894D" w14:textId="77777777" w:rsidR="00BD7469" w:rsidRPr="0046266F" w:rsidRDefault="00BD7469" w:rsidP="006D15BF">
            <w:pPr>
              <w:pStyle w:val="TAL"/>
            </w:pPr>
            <w:r w:rsidRPr="0046266F">
              <w:t>B8</w:t>
            </w:r>
          </w:p>
        </w:tc>
        <w:tc>
          <w:tcPr>
            <w:tcW w:w="782" w:type="dxa"/>
          </w:tcPr>
          <w:p w14:paraId="5A2A2FB4" w14:textId="77777777" w:rsidR="00BD7469" w:rsidRPr="0046266F" w:rsidRDefault="00BD7469" w:rsidP="006D15BF">
            <w:pPr>
              <w:pStyle w:val="TAL"/>
            </w:pPr>
            <w:r w:rsidRPr="0046266F">
              <w:t>B9</w:t>
            </w:r>
          </w:p>
        </w:tc>
        <w:tc>
          <w:tcPr>
            <w:tcW w:w="782" w:type="dxa"/>
          </w:tcPr>
          <w:p w14:paraId="1F74F957" w14:textId="77777777" w:rsidR="00BD7469" w:rsidRPr="0046266F" w:rsidRDefault="00BD7469" w:rsidP="006D15BF">
            <w:pPr>
              <w:pStyle w:val="TAL"/>
            </w:pPr>
            <w:r w:rsidRPr="0046266F">
              <w:t>B10</w:t>
            </w:r>
          </w:p>
        </w:tc>
        <w:tc>
          <w:tcPr>
            <w:tcW w:w="782" w:type="dxa"/>
          </w:tcPr>
          <w:p w14:paraId="658E3620" w14:textId="77777777" w:rsidR="00BD7469" w:rsidRPr="0046266F" w:rsidRDefault="00BD7469" w:rsidP="006D15BF">
            <w:pPr>
              <w:pStyle w:val="TAL"/>
            </w:pPr>
            <w:r w:rsidRPr="0046266F">
              <w:t>B11</w:t>
            </w:r>
          </w:p>
        </w:tc>
      </w:tr>
      <w:tr w:rsidR="00BD7469" w:rsidRPr="0046266F" w14:paraId="6CC25C8D" w14:textId="77777777" w:rsidTr="006D15BF">
        <w:tc>
          <w:tcPr>
            <w:tcW w:w="959" w:type="dxa"/>
          </w:tcPr>
          <w:p w14:paraId="16F8B676" w14:textId="77777777" w:rsidR="00BD7469" w:rsidRPr="0046266F" w:rsidRDefault="00BD7469" w:rsidP="006D15BF">
            <w:pPr>
              <w:pStyle w:val="TAL"/>
            </w:pPr>
            <w:r w:rsidRPr="0046266F">
              <w:t>Hex</w:t>
            </w:r>
          </w:p>
        </w:tc>
        <w:tc>
          <w:tcPr>
            <w:tcW w:w="782" w:type="dxa"/>
          </w:tcPr>
          <w:p w14:paraId="5E7C88F5" w14:textId="77777777" w:rsidR="00BD7469" w:rsidRPr="0046266F" w:rsidRDefault="00BD7469" w:rsidP="006D15BF">
            <w:pPr>
              <w:pStyle w:val="TAL"/>
            </w:pPr>
            <w:r w:rsidRPr="0046266F">
              <w:t>12</w:t>
            </w:r>
          </w:p>
        </w:tc>
        <w:tc>
          <w:tcPr>
            <w:tcW w:w="782" w:type="dxa"/>
          </w:tcPr>
          <w:p w14:paraId="6A9F12C4" w14:textId="77777777" w:rsidR="00BD7469" w:rsidRPr="0046266F" w:rsidRDefault="00BD7469" w:rsidP="006D15BF">
            <w:pPr>
              <w:pStyle w:val="TAL"/>
            </w:pPr>
            <w:r w:rsidRPr="0046266F">
              <w:t>34</w:t>
            </w:r>
          </w:p>
        </w:tc>
        <w:tc>
          <w:tcPr>
            <w:tcW w:w="782" w:type="dxa"/>
          </w:tcPr>
          <w:p w14:paraId="739FDB64" w14:textId="77777777" w:rsidR="00BD7469" w:rsidRPr="0046266F" w:rsidRDefault="00BD7469" w:rsidP="006D15BF">
            <w:pPr>
              <w:pStyle w:val="TAL"/>
            </w:pPr>
            <w:r w:rsidRPr="0046266F">
              <w:t>56</w:t>
            </w:r>
          </w:p>
        </w:tc>
        <w:tc>
          <w:tcPr>
            <w:tcW w:w="782" w:type="dxa"/>
          </w:tcPr>
          <w:p w14:paraId="56B084A3" w14:textId="77777777" w:rsidR="00BD7469" w:rsidRPr="0046266F" w:rsidRDefault="00BD7469" w:rsidP="006D15BF">
            <w:pPr>
              <w:pStyle w:val="TAL"/>
            </w:pPr>
            <w:r w:rsidRPr="0046266F">
              <w:t>78</w:t>
            </w:r>
          </w:p>
        </w:tc>
        <w:tc>
          <w:tcPr>
            <w:tcW w:w="782" w:type="dxa"/>
          </w:tcPr>
          <w:p w14:paraId="4CDD3E0D" w14:textId="77777777" w:rsidR="00BD7469" w:rsidRPr="0046266F" w:rsidRDefault="00BD7469" w:rsidP="006D15BF">
            <w:pPr>
              <w:pStyle w:val="TAL"/>
            </w:pPr>
            <w:r w:rsidRPr="0046266F">
              <w:t>xx</w:t>
            </w:r>
          </w:p>
        </w:tc>
        <w:tc>
          <w:tcPr>
            <w:tcW w:w="782" w:type="dxa"/>
          </w:tcPr>
          <w:p w14:paraId="5EA25495" w14:textId="77777777" w:rsidR="00BD7469" w:rsidRPr="0046266F" w:rsidRDefault="00BD7469" w:rsidP="006D15BF">
            <w:pPr>
              <w:pStyle w:val="TAL"/>
            </w:pPr>
            <w:r w:rsidRPr="0046266F">
              <w:t>xx</w:t>
            </w:r>
          </w:p>
        </w:tc>
        <w:tc>
          <w:tcPr>
            <w:tcW w:w="782" w:type="dxa"/>
          </w:tcPr>
          <w:p w14:paraId="1493CC7F" w14:textId="77777777" w:rsidR="00BD7469" w:rsidRPr="0046266F" w:rsidRDefault="00BD7469" w:rsidP="006D15BF">
            <w:pPr>
              <w:pStyle w:val="TAL"/>
            </w:pPr>
            <w:r w:rsidRPr="0046266F">
              <w:t>xx</w:t>
            </w:r>
          </w:p>
        </w:tc>
        <w:tc>
          <w:tcPr>
            <w:tcW w:w="782" w:type="dxa"/>
          </w:tcPr>
          <w:p w14:paraId="0518DAFD" w14:textId="77777777" w:rsidR="00BD7469" w:rsidRPr="0046266F" w:rsidRDefault="00BD7469" w:rsidP="006D15BF">
            <w:pPr>
              <w:pStyle w:val="TAL"/>
            </w:pPr>
            <w:r w:rsidRPr="0046266F">
              <w:t>42</w:t>
            </w:r>
          </w:p>
        </w:tc>
        <w:tc>
          <w:tcPr>
            <w:tcW w:w="782" w:type="dxa"/>
          </w:tcPr>
          <w:p w14:paraId="2595CDE4" w14:textId="77777777" w:rsidR="00BD7469" w:rsidRPr="0046266F" w:rsidRDefault="00BD7469" w:rsidP="006D15BF">
            <w:pPr>
              <w:pStyle w:val="TAL"/>
            </w:pPr>
            <w:r w:rsidRPr="0046266F">
              <w:t>14</w:t>
            </w:r>
          </w:p>
        </w:tc>
        <w:tc>
          <w:tcPr>
            <w:tcW w:w="782" w:type="dxa"/>
          </w:tcPr>
          <w:p w14:paraId="7F085D38" w14:textId="77777777" w:rsidR="00BD7469" w:rsidRPr="0046266F" w:rsidRDefault="00BD7469" w:rsidP="006D15BF">
            <w:pPr>
              <w:pStyle w:val="TAL"/>
            </w:pPr>
            <w:r w:rsidRPr="0046266F">
              <w:t>80</w:t>
            </w:r>
          </w:p>
        </w:tc>
        <w:tc>
          <w:tcPr>
            <w:tcW w:w="782" w:type="dxa"/>
          </w:tcPr>
          <w:p w14:paraId="7EED32CA" w14:textId="77777777" w:rsidR="00BD7469" w:rsidRPr="0046266F" w:rsidRDefault="00BD7469" w:rsidP="006D15BF">
            <w:pPr>
              <w:pStyle w:val="TAL"/>
            </w:pPr>
            <w:r w:rsidRPr="0046266F">
              <w:t>xx</w:t>
            </w:r>
          </w:p>
        </w:tc>
      </w:tr>
      <w:tr w:rsidR="00BD7469" w:rsidRPr="0046266F" w14:paraId="0649BA4B" w14:textId="77777777" w:rsidTr="006D15BF">
        <w:tc>
          <w:tcPr>
            <w:tcW w:w="959" w:type="dxa"/>
          </w:tcPr>
          <w:p w14:paraId="77658016" w14:textId="77777777" w:rsidR="00BD7469" w:rsidRPr="0046266F" w:rsidRDefault="00BD7469" w:rsidP="006D15BF">
            <w:pPr>
              <w:pStyle w:val="TAL"/>
            </w:pPr>
          </w:p>
        </w:tc>
        <w:tc>
          <w:tcPr>
            <w:tcW w:w="782" w:type="dxa"/>
          </w:tcPr>
          <w:p w14:paraId="0BEFB75E" w14:textId="77777777" w:rsidR="00BD7469" w:rsidRPr="0046266F" w:rsidRDefault="00BD7469" w:rsidP="006D15BF">
            <w:pPr>
              <w:pStyle w:val="TAL"/>
            </w:pPr>
          </w:p>
        </w:tc>
        <w:tc>
          <w:tcPr>
            <w:tcW w:w="782" w:type="dxa"/>
          </w:tcPr>
          <w:p w14:paraId="065A4FDE" w14:textId="77777777" w:rsidR="00BD7469" w:rsidRPr="0046266F" w:rsidRDefault="00BD7469" w:rsidP="006D15BF">
            <w:pPr>
              <w:pStyle w:val="TAL"/>
            </w:pPr>
          </w:p>
        </w:tc>
        <w:tc>
          <w:tcPr>
            <w:tcW w:w="782" w:type="dxa"/>
          </w:tcPr>
          <w:p w14:paraId="51B6AC66" w14:textId="77777777" w:rsidR="00BD7469" w:rsidRPr="0046266F" w:rsidRDefault="00BD7469" w:rsidP="006D15BF">
            <w:pPr>
              <w:pStyle w:val="TAL"/>
            </w:pPr>
          </w:p>
        </w:tc>
        <w:tc>
          <w:tcPr>
            <w:tcW w:w="782" w:type="dxa"/>
          </w:tcPr>
          <w:p w14:paraId="68009A19" w14:textId="77777777" w:rsidR="00BD7469" w:rsidRPr="0046266F" w:rsidRDefault="00BD7469" w:rsidP="006D15BF">
            <w:pPr>
              <w:pStyle w:val="TAL"/>
            </w:pPr>
          </w:p>
        </w:tc>
        <w:tc>
          <w:tcPr>
            <w:tcW w:w="782" w:type="dxa"/>
          </w:tcPr>
          <w:p w14:paraId="7A249123" w14:textId="77777777" w:rsidR="00BD7469" w:rsidRPr="0046266F" w:rsidRDefault="00BD7469" w:rsidP="006D15BF">
            <w:pPr>
              <w:pStyle w:val="TAL"/>
            </w:pPr>
          </w:p>
        </w:tc>
        <w:tc>
          <w:tcPr>
            <w:tcW w:w="782" w:type="dxa"/>
          </w:tcPr>
          <w:p w14:paraId="67E0E6AC" w14:textId="77777777" w:rsidR="00BD7469" w:rsidRPr="0046266F" w:rsidRDefault="00BD7469" w:rsidP="006D15BF">
            <w:pPr>
              <w:pStyle w:val="TAL"/>
            </w:pPr>
          </w:p>
        </w:tc>
        <w:tc>
          <w:tcPr>
            <w:tcW w:w="782" w:type="dxa"/>
          </w:tcPr>
          <w:p w14:paraId="39FE312C" w14:textId="77777777" w:rsidR="00BD7469" w:rsidRPr="0046266F" w:rsidRDefault="00BD7469" w:rsidP="006D15BF">
            <w:pPr>
              <w:pStyle w:val="TAL"/>
            </w:pPr>
          </w:p>
        </w:tc>
        <w:tc>
          <w:tcPr>
            <w:tcW w:w="782" w:type="dxa"/>
          </w:tcPr>
          <w:p w14:paraId="67B132E8" w14:textId="77777777" w:rsidR="00BD7469" w:rsidRPr="0046266F" w:rsidRDefault="00BD7469" w:rsidP="006D15BF">
            <w:pPr>
              <w:pStyle w:val="TAL"/>
            </w:pPr>
          </w:p>
        </w:tc>
        <w:tc>
          <w:tcPr>
            <w:tcW w:w="782" w:type="dxa"/>
          </w:tcPr>
          <w:p w14:paraId="13FAEAE4" w14:textId="77777777" w:rsidR="00BD7469" w:rsidRPr="0046266F" w:rsidRDefault="00BD7469" w:rsidP="006D15BF">
            <w:pPr>
              <w:pStyle w:val="TAL"/>
            </w:pPr>
          </w:p>
        </w:tc>
        <w:tc>
          <w:tcPr>
            <w:tcW w:w="782" w:type="dxa"/>
          </w:tcPr>
          <w:p w14:paraId="1C11E2EE" w14:textId="77777777" w:rsidR="00BD7469" w:rsidRPr="0046266F" w:rsidRDefault="00BD7469" w:rsidP="006D15BF">
            <w:pPr>
              <w:pStyle w:val="TAL"/>
            </w:pPr>
          </w:p>
        </w:tc>
        <w:tc>
          <w:tcPr>
            <w:tcW w:w="782" w:type="dxa"/>
          </w:tcPr>
          <w:p w14:paraId="753B7D7A" w14:textId="77777777" w:rsidR="00BD7469" w:rsidRPr="0046266F" w:rsidRDefault="00BD7469" w:rsidP="006D15BF">
            <w:pPr>
              <w:pStyle w:val="TAL"/>
            </w:pPr>
          </w:p>
        </w:tc>
      </w:tr>
      <w:tr w:rsidR="00BD7469" w:rsidRPr="0046266F" w14:paraId="0964DF19" w14:textId="77777777" w:rsidTr="006D15BF">
        <w:tc>
          <w:tcPr>
            <w:tcW w:w="959" w:type="dxa"/>
          </w:tcPr>
          <w:p w14:paraId="557C8438" w14:textId="77777777" w:rsidR="00BD7469" w:rsidRPr="0046266F" w:rsidRDefault="00BD7469" w:rsidP="006D15BF">
            <w:pPr>
              <w:pStyle w:val="TAL"/>
            </w:pPr>
            <w:r w:rsidRPr="0046266F">
              <w:t>Coding:</w:t>
            </w:r>
          </w:p>
        </w:tc>
        <w:tc>
          <w:tcPr>
            <w:tcW w:w="782" w:type="dxa"/>
          </w:tcPr>
          <w:p w14:paraId="24E9424B" w14:textId="77777777" w:rsidR="00BD7469" w:rsidRPr="0046266F" w:rsidRDefault="00BD7469" w:rsidP="006D15BF">
            <w:pPr>
              <w:pStyle w:val="TAL"/>
            </w:pPr>
            <w:r w:rsidRPr="0046266F">
              <w:t>B12</w:t>
            </w:r>
          </w:p>
        </w:tc>
        <w:tc>
          <w:tcPr>
            <w:tcW w:w="782" w:type="dxa"/>
          </w:tcPr>
          <w:p w14:paraId="23A10AF1" w14:textId="77777777" w:rsidR="00BD7469" w:rsidRPr="0046266F" w:rsidRDefault="00BD7469" w:rsidP="006D15BF">
            <w:pPr>
              <w:pStyle w:val="TAL"/>
            </w:pPr>
            <w:r w:rsidRPr="0046266F">
              <w:t>B13</w:t>
            </w:r>
          </w:p>
        </w:tc>
        <w:tc>
          <w:tcPr>
            <w:tcW w:w="782" w:type="dxa"/>
          </w:tcPr>
          <w:p w14:paraId="742D9544" w14:textId="77777777" w:rsidR="00BD7469" w:rsidRPr="0046266F" w:rsidRDefault="00BD7469" w:rsidP="006D15BF">
            <w:pPr>
              <w:pStyle w:val="TAL"/>
            </w:pPr>
            <w:r w:rsidRPr="0046266F">
              <w:t>B14</w:t>
            </w:r>
          </w:p>
        </w:tc>
        <w:tc>
          <w:tcPr>
            <w:tcW w:w="782" w:type="dxa"/>
          </w:tcPr>
          <w:p w14:paraId="13C44A1E" w14:textId="77777777" w:rsidR="00BD7469" w:rsidRPr="0046266F" w:rsidRDefault="00BD7469" w:rsidP="006D15BF">
            <w:pPr>
              <w:pStyle w:val="TAL"/>
            </w:pPr>
          </w:p>
        </w:tc>
        <w:tc>
          <w:tcPr>
            <w:tcW w:w="782" w:type="dxa"/>
          </w:tcPr>
          <w:p w14:paraId="6C5C107A" w14:textId="77777777" w:rsidR="00BD7469" w:rsidRPr="0046266F" w:rsidRDefault="00BD7469" w:rsidP="006D15BF">
            <w:pPr>
              <w:pStyle w:val="TAL"/>
            </w:pPr>
          </w:p>
        </w:tc>
        <w:tc>
          <w:tcPr>
            <w:tcW w:w="782" w:type="dxa"/>
          </w:tcPr>
          <w:p w14:paraId="22F0FF46" w14:textId="77777777" w:rsidR="00BD7469" w:rsidRPr="0046266F" w:rsidRDefault="00BD7469" w:rsidP="006D15BF">
            <w:pPr>
              <w:pStyle w:val="TAL"/>
            </w:pPr>
          </w:p>
        </w:tc>
        <w:tc>
          <w:tcPr>
            <w:tcW w:w="782" w:type="dxa"/>
          </w:tcPr>
          <w:p w14:paraId="127DEA16" w14:textId="77777777" w:rsidR="00BD7469" w:rsidRPr="0046266F" w:rsidRDefault="00BD7469" w:rsidP="006D15BF">
            <w:pPr>
              <w:pStyle w:val="TAL"/>
            </w:pPr>
          </w:p>
        </w:tc>
        <w:tc>
          <w:tcPr>
            <w:tcW w:w="782" w:type="dxa"/>
          </w:tcPr>
          <w:p w14:paraId="038A16AD" w14:textId="77777777" w:rsidR="00BD7469" w:rsidRPr="0046266F" w:rsidRDefault="00BD7469" w:rsidP="006D15BF">
            <w:pPr>
              <w:pStyle w:val="TAL"/>
            </w:pPr>
          </w:p>
        </w:tc>
        <w:tc>
          <w:tcPr>
            <w:tcW w:w="782" w:type="dxa"/>
          </w:tcPr>
          <w:p w14:paraId="6394A5AA" w14:textId="77777777" w:rsidR="00BD7469" w:rsidRPr="0046266F" w:rsidRDefault="00BD7469" w:rsidP="006D15BF">
            <w:pPr>
              <w:pStyle w:val="TAL"/>
            </w:pPr>
          </w:p>
        </w:tc>
        <w:tc>
          <w:tcPr>
            <w:tcW w:w="782" w:type="dxa"/>
          </w:tcPr>
          <w:p w14:paraId="58A45B26" w14:textId="77777777" w:rsidR="00BD7469" w:rsidRPr="0046266F" w:rsidRDefault="00BD7469" w:rsidP="006D15BF">
            <w:pPr>
              <w:pStyle w:val="TAL"/>
            </w:pPr>
          </w:p>
        </w:tc>
        <w:tc>
          <w:tcPr>
            <w:tcW w:w="782" w:type="dxa"/>
          </w:tcPr>
          <w:p w14:paraId="3449AC54" w14:textId="77777777" w:rsidR="00BD7469" w:rsidRPr="0046266F" w:rsidRDefault="00BD7469" w:rsidP="006D15BF">
            <w:pPr>
              <w:pStyle w:val="TAL"/>
            </w:pPr>
          </w:p>
        </w:tc>
      </w:tr>
      <w:tr w:rsidR="00BD7469" w:rsidRPr="0046266F" w14:paraId="3D7CC113" w14:textId="77777777" w:rsidTr="006D15BF">
        <w:tc>
          <w:tcPr>
            <w:tcW w:w="959" w:type="dxa"/>
          </w:tcPr>
          <w:p w14:paraId="7DCF679E" w14:textId="77777777" w:rsidR="00BD7469" w:rsidRPr="0046266F" w:rsidRDefault="00BD7469" w:rsidP="006D15BF">
            <w:pPr>
              <w:pStyle w:val="TAL"/>
            </w:pPr>
            <w:r w:rsidRPr="0046266F">
              <w:t>Hex</w:t>
            </w:r>
          </w:p>
        </w:tc>
        <w:tc>
          <w:tcPr>
            <w:tcW w:w="782" w:type="dxa"/>
          </w:tcPr>
          <w:p w14:paraId="18C718AE" w14:textId="77777777" w:rsidR="00BD7469" w:rsidRPr="0046266F" w:rsidRDefault="00BD7469" w:rsidP="006D15BF">
            <w:pPr>
              <w:pStyle w:val="TAL"/>
            </w:pPr>
            <w:r w:rsidRPr="0046266F">
              <w:t>xx</w:t>
            </w:r>
          </w:p>
        </w:tc>
        <w:tc>
          <w:tcPr>
            <w:tcW w:w="782" w:type="dxa"/>
          </w:tcPr>
          <w:p w14:paraId="290A7D7D" w14:textId="77777777" w:rsidR="00BD7469" w:rsidRPr="0046266F" w:rsidRDefault="00BD7469" w:rsidP="006D15BF">
            <w:pPr>
              <w:pStyle w:val="TAL"/>
            </w:pPr>
            <w:r w:rsidRPr="0046266F">
              <w:t>xx</w:t>
            </w:r>
          </w:p>
        </w:tc>
        <w:tc>
          <w:tcPr>
            <w:tcW w:w="782" w:type="dxa"/>
          </w:tcPr>
          <w:p w14:paraId="127CF9AF" w14:textId="77777777" w:rsidR="00BD7469" w:rsidRPr="0046266F" w:rsidRDefault="00BD7469" w:rsidP="006D15BF">
            <w:pPr>
              <w:pStyle w:val="TAL"/>
            </w:pPr>
            <w:r w:rsidRPr="0046266F">
              <w:t>00</w:t>
            </w:r>
          </w:p>
        </w:tc>
        <w:tc>
          <w:tcPr>
            <w:tcW w:w="782" w:type="dxa"/>
          </w:tcPr>
          <w:p w14:paraId="5F8356CF" w14:textId="77777777" w:rsidR="00BD7469" w:rsidRPr="0046266F" w:rsidRDefault="00BD7469" w:rsidP="006D15BF">
            <w:pPr>
              <w:pStyle w:val="TAL"/>
            </w:pPr>
          </w:p>
        </w:tc>
        <w:tc>
          <w:tcPr>
            <w:tcW w:w="782" w:type="dxa"/>
          </w:tcPr>
          <w:p w14:paraId="4CA631CB" w14:textId="77777777" w:rsidR="00BD7469" w:rsidRPr="0046266F" w:rsidRDefault="00BD7469" w:rsidP="006D15BF">
            <w:pPr>
              <w:pStyle w:val="TAL"/>
            </w:pPr>
          </w:p>
        </w:tc>
        <w:tc>
          <w:tcPr>
            <w:tcW w:w="782" w:type="dxa"/>
          </w:tcPr>
          <w:p w14:paraId="1ED1167C" w14:textId="77777777" w:rsidR="00BD7469" w:rsidRPr="0046266F" w:rsidRDefault="00BD7469" w:rsidP="006D15BF">
            <w:pPr>
              <w:pStyle w:val="TAL"/>
            </w:pPr>
          </w:p>
        </w:tc>
        <w:tc>
          <w:tcPr>
            <w:tcW w:w="782" w:type="dxa"/>
          </w:tcPr>
          <w:p w14:paraId="56584F70" w14:textId="77777777" w:rsidR="00BD7469" w:rsidRPr="0046266F" w:rsidRDefault="00BD7469" w:rsidP="006D15BF">
            <w:pPr>
              <w:pStyle w:val="TAL"/>
            </w:pPr>
          </w:p>
        </w:tc>
        <w:tc>
          <w:tcPr>
            <w:tcW w:w="782" w:type="dxa"/>
          </w:tcPr>
          <w:p w14:paraId="14EC64F7" w14:textId="77777777" w:rsidR="00BD7469" w:rsidRPr="0046266F" w:rsidRDefault="00BD7469" w:rsidP="006D15BF">
            <w:pPr>
              <w:pStyle w:val="TAL"/>
            </w:pPr>
          </w:p>
        </w:tc>
        <w:tc>
          <w:tcPr>
            <w:tcW w:w="782" w:type="dxa"/>
          </w:tcPr>
          <w:p w14:paraId="4BEA1313" w14:textId="77777777" w:rsidR="00BD7469" w:rsidRPr="0046266F" w:rsidRDefault="00BD7469" w:rsidP="006D15BF">
            <w:pPr>
              <w:pStyle w:val="TAL"/>
            </w:pPr>
          </w:p>
        </w:tc>
        <w:tc>
          <w:tcPr>
            <w:tcW w:w="782" w:type="dxa"/>
          </w:tcPr>
          <w:p w14:paraId="6DEA9458" w14:textId="77777777" w:rsidR="00BD7469" w:rsidRPr="0046266F" w:rsidRDefault="00BD7469" w:rsidP="006D15BF">
            <w:pPr>
              <w:pStyle w:val="TAL"/>
            </w:pPr>
          </w:p>
        </w:tc>
        <w:tc>
          <w:tcPr>
            <w:tcW w:w="782" w:type="dxa"/>
          </w:tcPr>
          <w:p w14:paraId="5B49E901" w14:textId="77777777" w:rsidR="00BD7469" w:rsidRPr="0046266F" w:rsidRDefault="00BD7469" w:rsidP="006D15BF">
            <w:pPr>
              <w:pStyle w:val="TAL"/>
            </w:pPr>
          </w:p>
        </w:tc>
      </w:tr>
    </w:tbl>
    <w:p w14:paraId="7607DD73" w14:textId="77777777" w:rsidR="00BD7469" w:rsidRPr="0046266F" w:rsidRDefault="00BD7469" w:rsidP="00BD7469"/>
    <w:p w14:paraId="4B9CED44" w14:textId="77777777" w:rsidR="00C168B2" w:rsidRPr="0046266F" w:rsidRDefault="00BD7469" w:rsidP="00BD7469">
      <w:pPr>
        <w:pStyle w:val="Heading3"/>
      </w:pP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Pr="0046266F">
        <w:t>7.4.2</w:t>
      </w:r>
      <w:r w:rsidRPr="0046266F">
        <w:tab/>
        <w:t>GSM/UmTS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77777777" w:rsidR="00BD7469" w:rsidRPr="0046266F" w:rsidRDefault="00BD7469" w:rsidP="00BD7469">
      <w:r w:rsidRPr="0046266F">
        <w:t>The Higher priority PLMN handling is defined in TS 22.011 [6] . The Higher priority PLMN search period gives the time interval between searches for a higher priority PLMN.</w:t>
      </w:r>
    </w:p>
    <w:p w14:paraId="734AB93B" w14:textId="77777777" w:rsidR="00BD7469" w:rsidRPr="0046266F" w:rsidRDefault="00BD7469" w:rsidP="00BD7469">
      <w:r w:rsidRPr="0046266F">
        <w:t>The registration attempts initiated by the uE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lastRenderedPageBreak/>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03E0D2AA"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2FE63E6" w14:textId="77777777" w:rsidR="00BD7469" w:rsidRPr="0046266F" w:rsidRDefault="00BD7469" w:rsidP="00BD7469">
      <w:pPr>
        <w:pStyle w:val="EW"/>
      </w:pPr>
      <w:r w:rsidRPr="0046266F">
        <w:t>Logically:</w:t>
      </w:r>
      <w:r w:rsidRPr="0046266F">
        <w:tab/>
        <w:t>Set to MCC 244 and MNC 081</w:t>
      </w:r>
    </w:p>
    <w:p w14:paraId="544B6BD5" w14:textId="77777777" w:rsidR="00BD7469" w:rsidRPr="0046266F" w:rsidRDefault="00BD7469" w:rsidP="00BD7469">
      <w:pPr>
        <w:pStyle w:val="EX"/>
      </w:pPr>
      <w:r w:rsidRPr="0046266F">
        <w:tab/>
        <w:t>Set to UTRAN</w:t>
      </w:r>
    </w:p>
    <w:p w14:paraId="6C74BF3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7106A021" w14:textId="77777777" w:rsidTr="006D15BF">
        <w:tc>
          <w:tcPr>
            <w:tcW w:w="907" w:type="dxa"/>
          </w:tcPr>
          <w:p w14:paraId="55D79B75" w14:textId="77777777" w:rsidR="00BD7469" w:rsidRPr="0046266F" w:rsidRDefault="00BD7469" w:rsidP="006D15BF">
            <w:pPr>
              <w:pStyle w:val="TAL"/>
            </w:pPr>
            <w:r w:rsidRPr="0046266F">
              <w:t>Coding:</w:t>
            </w:r>
          </w:p>
        </w:tc>
        <w:tc>
          <w:tcPr>
            <w:tcW w:w="624" w:type="dxa"/>
          </w:tcPr>
          <w:p w14:paraId="4B73BDA1" w14:textId="77777777" w:rsidR="00BD7469" w:rsidRPr="0046266F" w:rsidRDefault="00BD7469" w:rsidP="006D15BF">
            <w:pPr>
              <w:pStyle w:val="TAL"/>
            </w:pPr>
            <w:r w:rsidRPr="0046266F">
              <w:t>B1</w:t>
            </w:r>
          </w:p>
        </w:tc>
        <w:tc>
          <w:tcPr>
            <w:tcW w:w="624" w:type="dxa"/>
          </w:tcPr>
          <w:p w14:paraId="323EB96F" w14:textId="77777777" w:rsidR="00BD7469" w:rsidRPr="0046266F" w:rsidRDefault="00BD7469" w:rsidP="006D15BF">
            <w:pPr>
              <w:pStyle w:val="TAL"/>
            </w:pPr>
            <w:r w:rsidRPr="0046266F">
              <w:t>B2</w:t>
            </w:r>
          </w:p>
        </w:tc>
        <w:tc>
          <w:tcPr>
            <w:tcW w:w="624" w:type="dxa"/>
          </w:tcPr>
          <w:p w14:paraId="2B5C990A" w14:textId="77777777" w:rsidR="00BD7469" w:rsidRPr="0046266F" w:rsidRDefault="00BD7469" w:rsidP="006D15BF">
            <w:pPr>
              <w:pStyle w:val="TAL"/>
            </w:pPr>
            <w:r w:rsidRPr="0046266F">
              <w:t>B3</w:t>
            </w:r>
          </w:p>
        </w:tc>
        <w:tc>
          <w:tcPr>
            <w:tcW w:w="624" w:type="dxa"/>
          </w:tcPr>
          <w:p w14:paraId="1A67D393" w14:textId="77777777" w:rsidR="00BD7469" w:rsidRPr="0046266F" w:rsidRDefault="00BD7469" w:rsidP="006D15BF">
            <w:pPr>
              <w:pStyle w:val="TAL"/>
            </w:pPr>
            <w:r w:rsidRPr="0046266F">
              <w:t>B4</w:t>
            </w:r>
          </w:p>
        </w:tc>
        <w:tc>
          <w:tcPr>
            <w:tcW w:w="624" w:type="dxa"/>
          </w:tcPr>
          <w:p w14:paraId="1C2C780F" w14:textId="77777777" w:rsidR="00BD7469" w:rsidRPr="0046266F" w:rsidRDefault="00BD7469" w:rsidP="006D15BF">
            <w:pPr>
              <w:pStyle w:val="TAL"/>
            </w:pPr>
            <w:r w:rsidRPr="0046266F">
              <w:t>B5</w:t>
            </w:r>
          </w:p>
        </w:tc>
      </w:tr>
      <w:tr w:rsidR="00BD7469" w:rsidRPr="0046266F" w14:paraId="52932211" w14:textId="77777777" w:rsidTr="006D15BF">
        <w:tc>
          <w:tcPr>
            <w:tcW w:w="907" w:type="dxa"/>
          </w:tcPr>
          <w:p w14:paraId="2639F32C" w14:textId="77777777" w:rsidR="00BD7469" w:rsidRPr="0046266F" w:rsidRDefault="00BD7469" w:rsidP="006D15BF">
            <w:pPr>
              <w:pStyle w:val="TAL"/>
            </w:pPr>
            <w:r w:rsidRPr="0046266F">
              <w:t>Hex</w:t>
            </w:r>
          </w:p>
        </w:tc>
        <w:tc>
          <w:tcPr>
            <w:tcW w:w="624" w:type="dxa"/>
          </w:tcPr>
          <w:p w14:paraId="1832A917" w14:textId="77777777" w:rsidR="00BD7469" w:rsidRPr="0046266F" w:rsidRDefault="00BD7469" w:rsidP="006D15BF">
            <w:pPr>
              <w:pStyle w:val="TAL"/>
            </w:pPr>
            <w:r w:rsidRPr="0046266F">
              <w:t>42</w:t>
            </w:r>
          </w:p>
        </w:tc>
        <w:tc>
          <w:tcPr>
            <w:tcW w:w="624" w:type="dxa"/>
          </w:tcPr>
          <w:p w14:paraId="6A8DA37B" w14:textId="77777777" w:rsidR="00BD7469" w:rsidRPr="0046266F" w:rsidRDefault="00BD7469" w:rsidP="006D15BF">
            <w:pPr>
              <w:pStyle w:val="TAL"/>
            </w:pPr>
            <w:r w:rsidRPr="0046266F">
              <w:t>14</w:t>
            </w:r>
          </w:p>
        </w:tc>
        <w:tc>
          <w:tcPr>
            <w:tcW w:w="624" w:type="dxa"/>
          </w:tcPr>
          <w:p w14:paraId="56C59480" w14:textId="77777777" w:rsidR="00BD7469" w:rsidRPr="0046266F" w:rsidRDefault="00BD7469" w:rsidP="006D15BF">
            <w:pPr>
              <w:pStyle w:val="TAL"/>
            </w:pPr>
            <w:r w:rsidRPr="0046266F">
              <w:t>80</w:t>
            </w:r>
          </w:p>
        </w:tc>
        <w:tc>
          <w:tcPr>
            <w:tcW w:w="624" w:type="dxa"/>
          </w:tcPr>
          <w:p w14:paraId="74DEE523" w14:textId="77777777" w:rsidR="00BD7469" w:rsidRPr="0046266F" w:rsidRDefault="00BD7469" w:rsidP="006D15BF">
            <w:pPr>
              <w:pStyle w:val="TAL"/>
            </w:pPr>
            <w:r w:rsidRPr="0046266F">
              <w:t>80</w:t>
            </w:r>
          </w:p>
        </w:tc>
        <w:tc>
          <w:tcPr>
            <w:tcW w:w="624" w:type="dxa"/>
          </w:tcPr>
          <w:p w14:paraId="26096C79" w14:textId="77777777" w:rsidR="00BD7469" w:rsidRPr="0046266F" w:rsidRDefault="00BD7469" w:rsidP="006D15BF">
            <w:pPr>
              <w:pStyle w:val="TAL"/>
            </w:pPr>
            <w:r w:rsidRPr="0046266F">
              <w:t>00</w:t>
            </w:r>
          </w:p>
        </w:tc>
      </w:tr>
    </w:tbl>
    <w:p w14:paraId="718EC448" w14:textId="77777777" w:rsidR="00BD7469" w:rsidRPr="0046266F" w:rsidRDefault="00BD7469" w:rsidP="00BD7469"/>
    <w:p w14:paraId="0D0D03C2"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755D7DB" w14:textId="77777777" w:rsidR="00BD7469" w:rsidRPr="0046266F" w:rsidRDefault="00BD7469" w:rsidP="00BD7469">
      <w:pPr>
        <w:pStyle w:val="EX"/>
      </w:pPr>
      <w:r w:rsidRPr="0046266F">
        <w:t>Logically:</w:t>
      </w:r>
      <w:r w:rsidRPr="0046266F">
        <w:tab/>
        <w:t>set to 6 minutes</w:t>
      </w:r>
    </w:p>
    <w:p w14:paraId="4346D7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1F1AA8D0" w14:textId="77777777" w:rsidTr="006D15BF">
        <w:tc>
          <w:tcPr>
            <w:tcW w:w="907" w:type="dxa"/>
          </w:tcPr>
          <w:p w14:paraId="0FB70BE4" w14:textId="77777777" w:rsidR="00BD7469" w:rsidRPr="0046266F" w:rsidRDefault="00BD7469" w:rsidP="006D15BF">
            <w:pPr>
              <w:pStyle w:val="TAL"/>
            </w:pPr>
            <w:r w:rsidRPr="0046266F">
              <w:t>Coding:</w:t>
            </w:r>
          </w:p>
        </w:tc>
        <w:tc>
          <w:tcPr>
            <w:tcW w:w="624" w:type="dxa"/>
          </w:tcPr>
          <w:p w14:paraId="7C4FDE93" w14:textId="77777777" w:rsidR="00BD7469" w:rsidRPr="0046266F" w:rsidRDefault="00BD7469" w:rsidP="006D15BF">
            <w:pPr>
              <w:pStyle w:val="TAL"/>
            </w:pPr>
            <w:r w:rsidRPr="0046266F">
              <w:t>B1</w:t>
            </w:r>
          </w:p>
        </w:tc>
      </w:tr>
      <w:tr w:rsidR="00BD7469" w:rsidRPr="0046266F" w14:paraId="3F47148B" w14:textId="77777777" w:rsidTr="006D15BF">
        <w:tc>
          <w:tcPr>
            <w:tcW w:w="907" w:type="dxa"/>
          </w:tcPr>
          <w:p w14:paraId="5CCAED55" w14:textId="77777777" w:rsidR="00BD7469" w:rsidRPr="0046266F" w:rsidRDefault="00BD7469" w:rsidP="006D15BF">
            <w:pPr>
              <w:pStyle w:val="TAL"/>
            </w:pPr>
            <w:r w:rsidRPr="0046266F">
              <w:t>Hex</w:t>
            </w:r>
          </w:p>
        </w:tc>
        <w:tc>
          <w:tcPr>
            <w:tcW w:w="624" w:type="dxa"/>
          </w:tcPr>
          <w:p w14:paraId="6FFFB170" w14:textId="77777777" w:rsidR="00BD7469" w:rsidRPr="0046266F" w:rsidRDefault="00BD7469" w:rsidP="006D15BF">
            <w:pPr>
              <w:pStyle w:val="TAL"/>
            </w:pPr>
            <w:r w:rsidRPr="0046266F">
              <w:t>01</w:t>
            </w:r>
          </w:p>
        </w:tc>
      </w:tr>
    </w:tbl>
    <w:p w14:paraId="24EBDFE8" w14:textId="77777777" w:rsidR="00BD7469" w:rsidRPr="0046266F" w:rsidRDefault="00BD7469" w:rsidP="00BD7469"/>
    <w:p w14:paraId="07F97EBB"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097F8F4C" w14:textId="77777777" w:rsidR="00BD7469" w:rsidRPr="0046266F" w:rsidRDefault="00BD7469" w:rsidP="00BD7469">
      <w:pPr>
        <w:pStyle w:val="EW"/>
      </w:pPr>
      <w:r w:rsidRPr="0046266F">
        <w:t>Logically:</w:t>
      </w:r>
      <w:r w:rsidRPr="0046266F">
        <w:tab/>
        <w:t>Local Phone Book available</w:t>
      </w:r>
    </w:p>
    <w:p w14:paraId="7DA91565" w14:textId="77777777" w:rsidR="00BD7469" w:rsidRPr="0046266F" w:rsidRDefault="00BD7469" w:rsidP="00BD7469">
      <w:pPr>
        <w:pStyle w:val="EW"/>
      </w:pPr>
      <w:r w:rsidRPr="0046266F">
        <w:tab/>
        <w:t>User controlled PLMN selector available</w:t>
      </w:r>
    </w:p>
    <w:p w14:paraId="5AA6CC22" w14:textId="77777777" w:rsidR="00BD7469" w:rsidRPr="0046266F" w:rsidRDefault="00BD7469" w:rsidP="00BD7469">
      <w:pPr>
        <w:pStyle w:val="EW"/>
      </w:pPr>
      <w:r w:rsidRPr="0046266F">
        <w:tab/>
        <w:t>Fixed dialling numbers available</w:t>
      </w:r>
    </w:p>
    <w:p w14:paraId="4BF22BB6" w14:textId="77777777" w:rsidR="00BD7469" w:rsidRPr="0046266F" w:rsidRDefault="00BD7469" w:rsidP="00BD7469">
      <w:pPr>
        <w:pStyle w:val="EW"/>
      </w:pPr>
      <w:r w:rsidRPr="0046266F">
        <w:tab/>
        <w:t>Barred dialling numbers available</w:t>
      </w:r>
    </w:p>
    <w:p w14:paraId="2483CC85" w14:textId="77777777" w:rsidR="00BD7469" w:rsidRPr="0046266F" w:rsidRDefault="00BD7469" w:rsidP="00BD7469">
      <w:pPr>
        <w:pStyle w:val="EW"/>
      </w:pPr>
      <w:r w:rsidRPr="0046266F">
        <w:tab/>
        <w:t>The GSM Access available</w:t>
      </w:r>
    </w:p>
    <w:p w14:paraId="6F49D744" w14:textId="77777777" w:rsidR="00BD7469" w:rsidRPr="0046266F" w:rsidRDefault="00BD7469" w:rsidP="00BD7469">
      <w:pPr>
        <w:pStyle w:val="EW"/>
      </w:pPr>
      <w:r w:rsidRPr="0046266F">
        <w:tab/>
        <w:t>The Group Identifier level 1 and level 2 not available</w:t>
      </w:r>
    </w:p>
    <w:p w14:paraId="7ED43A72" w14:textId="77777777" w:rsidR="00BD7469" w:rsidRPr="0046266F" w:rsidRDefault="00BD7469" w:rsidP="00BD7469">
      <w:pPr>
        <w:pStyle w:val="EW"/>
      </w:pPr>
      <w:r w:rsidRPr="0046266F">
        <w:tab/>
        <w:t>Service n 33 (Packed Switched Domain) shall be set to '1'</w:t>
      </w:r>
    </w:p>
    <w:p w14:paraId="2ED3133D" w14:textId="77777777" w:rsidR="00BD7469" w:rsidRPr="0046266F" w:rsidRDefault="00BD7469" w:rsidP="00BD7469">
      <w:pPr>
        <w:pStyle w:val="EW"/>
      </w:pPr>
      <w:r w:rsidRPr="0046266F">
        <w:tab/>
        <w:t>Enabled Services Table available</w:t>
      </w:r>
    </w:p>
    <w:p w14:paraId="7295CD52" w14:textId="77777777" w:rsidR="00BD7469" w:rsidRPr="0046266F" w:rsidRDefault="00BD7469" w:rsidP="00BD7469">
      <w:pPr>
        <w:pStyle w:val="EX"/>
        <w:ind w:firstLine="0"/>
      </w:pPr>
      <w:r w:rsidRPr="0046266F">
        <w:t>HPLMN selector with access technology available</w:t>
      </w:r>
    </w:p>
    <w:p w14:paraId="77F2AB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062AD99A" w14:textId="77777777" w:rsidTr="006D15BF">
        <w:tc>
          <w:tcPr>
            <w:tcW w:w="959" w:type="dxa"/>
          </w:tcPr>
          <w:p w14:paraId="33ABA493" w14:textId="77777777" w:rsidR="00BD7469" w:rsidRPr="0046266F" w:rsidRDefault="00BD7469" w:rsidP="006D15BF">
            <w:pPr>
              <w:pStyle w:val="TAL"/>
            </w:pPr>
            <w:r w:rsidRPr="0046266F">
              <w:t>Coding:</w:t>
            </w:r>
          </w:p>
        </w:tc>
        <w:tc>
          <w:tcPr>
            <w:tcW w:w="1281" w:type="dxa"/>
          </w:tcPr>
          <w:p w14:paraId="5AD57457" w14:textId="77777777" w:rsidR="00BD7469" w:rsidRPr="0046266F" w:rsidRDefault="00BD7469" w:rsidP="006D15BF">
            <w:pPr>
              <w:pStyle w:val="TAL"/>
            </w:pPr>
            <w:r w:rsidRPr="0046266F">
              <w:t>B1</w:t>
            </w:r>
          </w:p>
        </w:tc>
        <w:tc>
          <w:tcPr>
            <w:tcW w:w="1281" w:type="dxa"/>
          </w:tcPr>
          <w:p w14:paraId="49DD1EBF" w14:textId="77777777" w:rsidR="00BD7469" w:rsidRPr="0046266F" w:rsidRDefault="00BD7469" w:rsidP="006D15BF">
            <w:pPr>
              <w:pStyle w:val="TAL"/>
            </w:pPr>
            <w:r w:rsidRPr="0046266F">
              <w:t>B2</w:t>
            </w:r>
          </w:p>
        </w:tc>
        <w:tc>
          <w:tcPr>
            <w:tcW w:w="1281" w:type="dxa"/>
          </w:tcPr>
          <w:p w14:paraId="42F169DE" w14:textId="77777777" w:rsidR="00BD7469" w:rsidRPr="0046266F" w:rsidRDefault="00BD7469" w:rsidP="006D15BF">
            <w:pPr>
              <w:pStyle w:val="TAL"/>
            </w:pPr>
            <w:r w:rsidRPr="0046266F">
              <w:t>B3</w:t>
            </w:r>
          </w:p>
        </w:tc>
        <w:tc>
          <w:tcPr>
            <w:tcW w:w="1281" w:type="dxa"/>
          </w:tcPr>
          <w:p w14:paraId="42773361" w14:textId="77777777" w:rsidR="00BD7469" w:rsidRPr="0046266F" w:rsidRDefault="00BD7469" w:rsidP="006D15BF">
            <w:pPr>
              <w:pStyle w:val="TAL"/>
            </w:pPr>
            <w:r w:rsidRPr="0046266F">
              <w:t>B4</w:t>
            </w:r>
          </w:p>
        </w:tc>
        <w:tc>
          <w:tcPr>
            <w:tcW w:w="1281" w:type="dxa"/>
          </w:tcPr>
          <w:p w14:paraId="71FADFE2" w14:textId="77777777" w:rsidR="00BD7469" w:rsidRPr="0046266F" w:rsidRDefault="00BD7469" w:rsidP="006D15BF">
            <w:pPr>
              <w:pStyle w:val="TAL"/>
            </w:pPr>
            <w:r w:rsidRPr="0046266F">
              <w:t>B5</w:t>
            </w:r>
          </w:p>
        </w:tc>
        <w:tc>
          <w:tcPr>
            <w:tcW w:w="1281" w:type="dxa"/>
          </w:tcPr>
          <w:p w14:paraId="406BE487" w14:textId="77777777" w:rsidR="00BD7469" w:rsidRPr="0046266F" w:rsidRDefault="00BD7469" w:rsidP="006D15BF">
            <w:pPr>
              <w:pStyle w:val="TAL"/>
            </w:pPr>
            <w:r w:rsidRPr="0046266F">
              <w:t>B6</w:t>
            </w:r>
          </w:p>
        </w:tc>
      </w:tr>
      <w:tr w:rsidR="00BD7469" w:rsidRPr="0046266F" w14:paraId="6E10CBCC" w14:textId="77777777" w:rsidTr="006D15BF">
        <w:tc>
          <w:tcPr>
            <w:tcW w:w="959" w:type="dxa"/>
          </w:tcPr>
          <w:p w14:paraId="34EA9228" w14:textId="77777777" w:rsidR="00BD7469" w:rsidRPr="0046266F" w:rsidRDefault="00BD7469" w:rsidP="006D15BF">
            <w:pPr>
              <w:pStyle w:val="TAL"/>
            </w:pPr>
            <w:r w:rsidRPr="0046266F">
              <w:t>binary</w:t>
            </w:r>
          </w:p>
        </w:tc>
        <w:tc>
          <w:tcPr>
            <w:tcW w:w="1281" w:type="dxa"/>
          </w:tcPr>
          <w:p w14:paraId="25F5DEA0" w14:textId="77777777" w:rsidR="00BD7469" w:rsidRPr="0046266F" w:rsidRDefault="00BD7469" w:rsidP="006D15BF">
            <w:pPr>
              <w:pStyle w:val="TAL"/>
            </w:pPr>
            <w:r w:rsidRPr="0046266F">
              <w:t>xx1x xx11</w:t>
            </w:r>
          </w:p>
        </w:tc>
        <w:tc>
          <w:tcPr>
            <w:tcW w:w="1281" w:type="dxa"/>
          </w:tcPr>
          <w:p w14:paraId="646A6EA6" w14:textId="77777777" w:rsidR="00BD7469" w:rsidRPr="0046266F" w:rsidRDefault="00BD7469" w:rsidP="006D15BF">
            <w:pPr>
              <w:pStyle w:val="TAL"/>
            </w:pPr>
            <w:r w:rsidRPr="0046266F">
              <w:t>xxxx xxxx</w:t>
            </w:r>
          </w:p>
        </w:tc>
        <w:tc>
          <w:tcPr>
            <w:tcW w:w="1281" w:type="dxa"/>
          </w:tcPr>
          <w:p w14:paraId="6223BDEE" w14:textId="77777777" w:rsidR="00BD7469" w:rsidRPr="0046266F" w:rsidRDefault="00BD7469" w:rsidP="006D15BF">
            <w:pPr>
              <w:pStyle w:val="TAL"/>
            </w:pPr>
            <w:r w:rsidRPr="0046266F">
              <w:t>xxxx 1x00</w:t>
            </w:r>
          </w:p>
        </w:tc>
        <w:tc>
          <w:tcPr>
            <w:tcW w:w="1281" w:type="dxa"/>
          </w:tcPr>
          <w:p w14:paraId="103A3552" w14:textId="77777777" w:rsidR="00BD7469" w:rsidRPr="0046266F" w:rsidRDefault="00BD7469" w:rsidP="006D15BF">
            <w:pPr>
              <w:pStyle w:val="TAL"/>
            </w:pPr>
            <w:r w:rsidRPr="0046266F">
              <w:t>xxxx x1xx</w:t>
            </w:r>
          </w:p>
        </w:tc>
        <w:tc>
          <w:tcPr>
            <w:tcW w:w="1281" w:type="dxa"/>
          </w:tcPr>
          <w:p w14:paraId="241C46CF" w14:textId="77777777" w:rsidR="00BD7469" w:rsidRPr="0046266F" w:rsidRDefault="00BD7469" w:rsidP="006D15BF">
            <w:pPr>
              <w:pStyle w:val="TAL"/>
            </w:pPr>
            <w:r w:rsidRPr="0046266F">
              <w:t>xxxx xx11</w:t>
            </w:r>
          </w:p>
        </w:tc>
        <w:tc>
          <w:tcPr>
            <w:tcW w:w="1281" w:type="dxa"/>
          </w:tcPr>
          <w:p w14:paraId="6BD539A1" w14:textId="77777777" w:rsidR="00BD7469" w:rsidRPr="0046266F" w:rsidRDefault="00BD7469" w:rsidP="006D15BF">
            <w:pPr>
              <w:pStyle w:val="TAL"/>
            </w:pPr>
            <w:r w:rsidRPr="0046266F">
              <w:t>xxxx x1xx</w:t>
            </w:r>
          </w:p>
        </w:tc>
      </w:tr>
    </w:tbl>
    <w:p w14:paraId="15674A1F" w14:textId="77777777" w:rsidR="00BD7469" w:rsidRPr="0046266F" w:rsidRDefault="00BD7469" w:rsidP="00BD7469"/>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lastRenderedPageBreak/>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0CF54F9"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CFBA3A7" w14:textId="77777777" w:rsidR="00BD7469" w:rsidRPr="0046266F" w:rsidRDefault="00BD7469" w:rsidP="00BD7469">
      <w:pPr>
        <w:pStyle w:val="EW"/>
        <w:tabs>
          <w:tab w:val="left" w:pos="2835"/>
        </w:tabs>
        <w:rPr>
          <w:lang w:val="fr-FR"/>
        </w:rPr>
      </w:pPr>
      <w:r w:rsidRPr="0046266F">
        <w:rPr>
          <w:lang w:val="fr-FR"/>
        </w:rPr>
        <w:lastRenderedPageBreak/>
        <w:t>Logically:</w:t>
      </w:r>
      <w:r w:rsidRPr="0046266F">
        <w:rPr>
          <w:lang w:val="fr-FR"/>
        </w:rPr>
        <w:tab/>
        <w:t>LAI-MCC:</w:t>
      </w:r>
      <w:r w:rsidRPr="0046266F">
        <w:rPr>
          <w:lang w:val="fr-FR"/>
        </w:rPr>
        <w:tab/>
        <w:t>244</w:t>
      </w:r>
    </w:p>
    <w:p w14:paraId="0CC23DA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2C3C613"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7B92864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33691F" w14:textId="77777777" w:rsidTr="006D15BF">
        <w:tc>
          <w:tcPr>
            <w:tcW w:w="959" w:type="dxa"/>
          </w:tcPr>
          <w:p w14:paraId="3F36B859" w14:textId="77777777" w:rsidR="00BD7469" w:rsidRPr="0046266F" w:rsidRDefault="00BD7469" w:rsidP="006D15BF">
            <w:pPr>
              <w:pStyle w:val="TAL"/>
            </w:pPr>
            <w:r w:rsidRPr="0046266F">
              <w:t>Coding:</w:t>
            </w:r>
          </w:p>
        </w:tc>
        <w:tc>
          <w:tcPr>
            <w:tcW w:w="782" w:type="dxa"/>
          </w:tcPr>
          <w:p w14:paraId="314B04BA" w14:textId="77777777" w:rsidR="00BD7469" w:rsidRPr="0046266F" w:rsidRDefault="00BD7469" w:rsidP="006D15BF">
            <w:pPr>
              <w:pStyle w:val="TAL"/>
            </w:pPr>
            <w:r w:rsidRPr="0046266F">
              <w:t>B1</w:t>
            </w:r>
          </w:p>
        </w:tc>
        <w:tc>
          <w:tcPr>
            <w:tcW w:w="782" w:type="dxa"/>
          </w:tcPr>
          <w:p w14:paraId="2601179B" w14:textId="77777777" w:rsidR="00BD7469" w:rsidRPr="0046266F" w:rsidRDefault="00BD7469" w:rsidP="006D15BF">
            <w:pPr>
              <w:pStyle w:val="TAL"/>
            </w:pPr>
            <w:r w:rsidRPr="0046266F">
              <w:t>B2</w:t>
            </w:r>
          </w:p>
        </w:tc>
        <w:tc>
          <w:tcPr>
            <w:tcW w:w="782" w:type="dxa"/>
          </w:tcPr>
          <w:p w14:paraId="12F36C74" w14:textId="77777777" w:rsidR="00BD7469" w:rsidRPr="0046266F" w:rsidRDefault="00BD7469" w:rsidP="006D15BF">
            <w:pPr>
              <w:pStyle w:val="TAL"/>
            </w:pPr>
            <w:r w:rsidRPr="0046266F">
              <w:t>B3</w:t>
            </w:r>
          </w:p>
        </w:tc>
        <w:tc>
          <w:tcPr>
            <w:tcW w:w="782" w:type="dxa"/>
          </w:tcPr>
          <w:p w14:paraId="1F945B22" w14:textId="77777777" w:rsidR="00BD7469" w:rsidRPr="0046266F" w:rsidRDefault="00BD7469" w:rsidP="006D15BF">
            <w:pPr>
              <w:pStyle w:val="TAL"/>
            </w:pPr>
            <w:r w:rsidRPr="0046266F">
              <w:t>B4</w:t>
            </w:r>
          </w:p>
        </w:tc>
        <w:tc>
          <w:tcPr>
            <w:tcW w:w="782" w:type="dxa"/>
          </w:tcPr>
          <w:p w14:paraId="1978FBA6" w14:textId="77777777" w:rsidR="00BD7469" w:rsidRPr="0046266F" w:rsidRDefault="00BD7469" w:rsidP="006D15BF">
            <w:pPr>
              <w:pStyle w:val="TAL"/>
            </w:pPr>
            <w:r w:rsidRPr="0046266F">
              <w:t>B5</w:t>
            </w:r>
          </w:p>
        </w:tc>
        <w:tc>
          <w:tcPr>
            <w:tcW w:w="782" w:type="dxa"/>
          </w:tcPr>
          <w:p w14:paraId="515AD00B" w14:textId="77777777" w:rsidR="00BD7469" w:rsidRPr="0046266F" w:rsidRDefault="00BD7469" w:rsidP="006D15BF">
            <w:pPr>
              <w:pStyle w:val="TAL"/>
            </w:pPr>
            <w:r w:rsidRPr="0046266F">
              <w:t>B6</w:t>
            </w:r>
          </w:p>
        </w:tc>
        <w:tc>
          <w:tcPr>
            <w:tcW w:w="782" w:type="dxa"/>
          </w:tcPr>
          <w:p w14:paraId="23EC0D70" w14:textId="77777777" w:rsidR="00BD7469" w:rsidRPr="0046266F" w:rsidRDefault="00BD7469" w:rsidP="006D15BF">
            <w:pPr>
              <w:pStyle w:val="TAL"/>
            </w:pPr>
            <w:r w:rsidRPr="0046266F">
              <w:t>B7</w:t>
            </w:r>
          </w:p>
        </w:tc>
        <w:tc>
          <w:tcPr>
            <w:tcW w:w="782" w:type="dxa"/>
          </w:tcPr>
          <w:p w14:paraId="31CC5A8E" w14:textId="77777777" w:rsidR="00BD7469" w:rsidRPr="0046266F" w:rsidRDefault="00BD7469" w:rsidP="006D15BF">
            <w:pPr>
              <w:pStyle w:val="TAL"/>
            </w:pPr>
            <w:r w:rsidRPr="0046266F">
              <w:t>B8</w:t>
            </w:r>
          </w:p>
        </w:tc>
        <w:tc>
          <w:tcPr>
            <w:tcW w:w="782" w:type="dxa"/>
          </w:tcPr>
          <w:p w14:paraId="07BABD66" w14:textId="77777777" w:rsidR="00BD7469" w:rsidRPr="0046266F" w:rsidRDefault="00BD7469" w:rsidP="006D15BF">
            <w:pPr>
              <w:pStyle w:val="TAL"/>
            </w:pPr>
            <w:r w:rsidRPr="0046266F">
              <w:t>B9</w:t>
            </w:r>
          </w:p>
        </w:tc>
        <w:tc>
          <w:tcPr>
            <w:tcW w:w="782" w:type="dxa"/>
          </w:tcPr>
          <w:p w14:paraId="2200B44B" w14:textId="77777777" w:rsidR="00BD7469" w:rsidRPr="0046266F" w:rsidRDefault="00BD7469" w:rsidP="006D15BF">
            <w:pPr>
              <w:pStyle w:val="TAL"/>
            </w:pPr>
            <w:r w:rsidRPr="0046266F">
              <w:t>B10</w:t>
            </w:r>
          </w:p>
        </w:tc>
        <w:tc>
          <w:tcPr>
            <w:tcW w:w="782" w:type="dxa"/>
          </w:tcPr>
          <w:p w14:paraId="10116A9B" w14:textId="77777777" w:rsidR="00BD7469" w:rsidRPr="0046266F" w:rsidRDefault="00BD7469" w:rsidP="006D15BF">
            <w:pPr>
              <w:pStyle w:val="TAL"/>
            </w:pPr>
            <w:r w:rsidRPr="0046266F">
              <w:t>B11</w:t>
            </w:r>
          </w:p>
        </w:tc>
      </w:tr>
      <w:tr w:rsidR="00BD7469" w:rsidRPr="0046266F" w14:paraId="0521E876" w14:textId="77777777" w:rsidTr="006D15BF">
        <w:tc>
          <w:tcPr>
            <w:tcW w:w="959" w:type="dxa"/>
          </w:tcPr>
          <w:p w14:paraId="5A546F33" w14:textId="77777777" w:rsidR="00BD7469" w:rsidRPr="0046266F" w:rsidRDefault="00BD7469" w:rsidP="006D15BF">
            <w:pPr>
              <w:pStyle w:val="TAL"/>
            </w:pPr>
            <w:r w:rsidRPr="0046266F">
              <w:t>Hex</w:t>
            </w:r>
          </w:p>
        </w:tc>
        <w:tc>
          <w:tcPr>
            <w:tcW w:w="782" w:type="dxa"/>
          </w:tcPr>
          <w:p w14:paraId="743AE66B" w14:textId="77777777" w:rsidR="00BD7469" w:rsidRPr="0046266F" w:rsidRDefault="00BD7469" w:rsidP="006D15BF">
            <w:pPr>
              <w:pStyle w:val="TAL"/>
            </w:pPr>
            <w:r w:rsidRPr="0046266F">
              <w:t>12</w:t>
            </w:r>
          </w:p>
        </w:tc>
        <w:tc>
          <w:tcPr>
            <w:tcW w:w="782" w:type="dxa"/>
          </w:tcPr>
          <w:p w14:paraId="12A6907C" w14:textId="77777777" w:rsidR="00BD7469" w:rsidRPr="0046266F" w:rsidRDefault="00BD7469" w:rsidP="006D15BF">
            <w:pPr>
              <w:pStyle w:val="TAL"/>
            </w:pPr>
            <w:r w:rsidRPr="0046266F">
              <w:t>34</w:t>
            </w:r>
          </w:p>
        </w:tc>
        <w:tc>
          <w:tcPr>
            <w:tcW w:w="782" w:type="dxa"/>
          </w:tcPr>
          <w:p w14:paraId="1B019108" w14:textId="77777777" w:rsidR="00BD7469" w:rsidRPr="0046266F" w:rsidRDefault="00BD7469" w:rsidP="006D15BF">
            <w:pPr>
              <w:pStyle w:val="TAL"/>
            </w:pPr>
            <w:r w:rsidRPr="0046266F">
              <w:t>56</w:t>
            </w:r>
          </w:p>
        </w:tc>
        <w:tc>
          <w:tcPr>
            <w:tcW w:w="782" w:type="dxa"/>
          </w:tcPr>
          <w:p w14:paraId="2625AB49" w14:textId="77777777" w:rsidR="00BD7469" w:rsidRPr="0046266F" w:rsidRDefault="00BD7469" w:rsidP="006D15BF">
            <w:pPr>
              <w:pStyle w:val="TAL"/>
            </w:pPr>
            <w:r w:rsidRPr="0046266F">
              <w:t>78</w:t>
            </w:r>
          </w:p>
        </w:tc>
        <w:tc>
          <w:tcPr>
            <w:tcW w:w="782" w:type="dxa"/>
          </w:tcPr>
          <w:p w14:paraId="0E28DF06" w14:textId="77777777" w:rsidR="00BD7469" w:rsidRPr="0046266F" w:rsidRDefault="00BD7469" w:rsidP="006D15BF">
            <w:pPr>
              <w:pStyle w:val="TAL"/>
            </w:pPr>
            <w:r w:rsidRPr="0046266F">
              <w:t>42</w:t>
            </w:r>
          </w:p>
        </w:tc>
        <w:tc>
          <w:tcPr>
            <w:tcW w:w="782" w:type="dxa"/>
          </w:tcPr>
          <w:p w14:paraId="510091F1" w14:textId="77777777" w:rsidR="00BD7469" w:rsidRPr="0046266F" w:rsidRDefault="00BD7469" w:rsidP="006D15BF">
            <w:pPr>
              <w:pStyle w:val="TAL"/>
            </w:pPr>
            <w:r w:rsidRPr="0046266F">
              <w:t>14</w:t>
            </w:r>
          </w:p>
        </w:tc>
        <w:tc>
          <w:tcPr>
            <w:tcW w:w="782" w:type="dxa"/>
          </w:tcPr>
          <w:p w14:paraId="1DEB9D33" w14:textId="77777777" w:rsidR="00BD7469" w:rsidRPr="0046266F" w:rsidRDefault="00BD7469" w:rsidP="006D15BF">
            <w:pPr>
              <w:pStyle w:val="TAL"/>
            </w:pPr>
            <w:r w:rsidRPr="0046266F">
              <w:t>80</w:t>
            </w:r>
          </w:p>
        </w:tc>
        <w:tc>
          <w:tcPr>
            <w:tcW w:w="782" w:type="dxa"/>
          </w:tcPr>
          <w:p w14:paraId="72FA6E6A" w14:textId="77777777" w:rsidR="00BD7469" w:rsidRPr="0046266F" w:rsidRDefault="00BD7469" w:rsidP="006D15BF">
            <w:pPr>
              <w:pStyle w:val="TAL"/>
            </w:pPr>
            <w:r w:rsidRPr="0046266F">
              <w:t>xx</w:t>
            </w:r>
          </w:p>
        </w:tc>
        <w:tc>
          <w:tcPr>
            <w:tcW w:w="782" w:type="dxa"/>
          </w:tcPr>
          <w:p w14:paraId="0C6ABDE4" w14:textId="77777777" w:rsidR="00BD7469" w:rsidRPr="0046266F" w:rsidRDefault="00BD7469" w:rsidP="006D15BF">
            <w:pPr>
              <w:pStyle w:val="TAL"/>
            </w:pPr>
            <w:r w:rsidRPr="0046266F">
              <w:t>xx</w:t>
            </w:r>
          </w:p>
        </w:tc>
        <w:tc>
          <w:tcPr>
            <w:tcW w:w="782" w:type="dxa"/>
          </w:tcPr>
          <w:p w14:paraId="76037E29" w14:textId="77777777" w:rsidR="00BD7469" w:rsidRPr="0046266F" w:rsidRDefault="00BD7469" w:rsidP="006D15BF">
            <w:pPr>
              <w:pStyle w:val="TAL"/>
            </w:pPr>
            <w:r w:rsidRPr="0046266F">
              <w:t>xx</w:t>
            </w:r>
          </w:p>
        </w:tc>
        <w:tc>
          <w:tcPr>
            <w:tcW w:w="782" w:type="dxa"/>
          </w:tcPr>
          <w:p w14:paraId="7F0BDCC8" w14:textId="77777777" w:rsidR="00BD7469" w:rsidRPr="0046266F" w:rsidRDefault="00BD7469" w:rsidP="006D15BF">
            <w:pPr>
              <w:pStyle w:val="TAL"/>
            </w:pPr>
            <w:r w:rsidRPr="0046266F">
              <w:t>00</w:t>
            </w:r>
          </w:p>
        </w:tc>
      </w:tr>
    </w:tbl>
    <w:p w14:paraId="00DF9777" w14:textId="77777777" w:rsidR="00BD7469" w:rsidRPr="0046266F" w:rsidRDefault="00BD7469" w:rsidP="00BD7469"/>
    <w:p w14:paraId="1CC2643C" w14:textId="77777777" w:rsidR="00BD7469" w:rsidRPr="0046266F" w:rsidRDefault="00BD7469" w:rsidP="00BD7469">
      <w:pPr>
        <w:pStyle w:val="B1"/>
        <w:ind w:left="0" w:firstLine="0"/>
      </w:pPr>
      <w:r w:rsidRPr="0046266F">
        <w:t>For U</w:t>
      </w:r>
      <w:r w:rsidRPr="0046266F">
        <w:rPr>
          <w:lang w:val="en-US"/>
        </w:rPr>
        <w:t>E</w:t>
      </w:r>
      <w:r w:rsidRPr="0046266F">
        <w:t>s supporting (CS and PS) or (PS only):</w:t>
      </w:r>
    </w:p>
    <w:p w14:paraId="688C0785"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F0967B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06DD03AB"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7E27A54" w14:textId="77777777" w:rsidR="00BD7469" w:rsidRPr="0046266F" w:rsidRDefault="00BD7469" w:rsidP="00BD7469">
      <w:pPr>
        <w:pStyle w:val="EX"/>
      </w:pPr>
      <w:r w:rsidRPr="0046266F">
        <w:rPr>
          <w:lang w:val="fr-FR"/>
        </w:rPr>
        <w:tab/>
      </w:r>
      <w:r w:rsidRPr="0046266F">
        <w:t>P-TMSI:</w:t>
      </w:r>
      <w:r w:rsidRPr="0046266F">
        <w:tab/>
        <w:t>"12345678"</w:t>
      </w:r>
    </w:p>
    <w:p w14:paraId="767BE61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2D19A1" w14:textId="77777777" w:rsidTr="006D15BF">
        <w:tc>
          <w:tcPr>
            <w:tcW w:w="959" w:type="dxa"/>
          </w:tcPr>
          <w:p w14:paraId="0A37110C" w14:textId="77777777" w:rsidR="00BD7469" w:rsidRPr="0046266F" w:rsidRDefault="00BD7469" w:rsidP="006D15BF">
            <w:pPr>
              <w:pStyle w:val="TAL"/>
            </w:pPr>
            <w:r w:rsidRPr="0046266F">
              <w:t>Coding:</w:t>
            </w:r>
          </w:p>
        </w:tc>
        <w:tc>
          <w:tcPr>
            <w:tcW w:w="782" w:type="dxa"/>
          </w:tcPr>
          <w:p w14:paraId="7D95A33E" w14:textId="77777777" w:rsidR="00BD7469" w:rsidRPr="0046266F" w:rsidRDefault="00BD7469" w:rsidP="006D15BF">
            <w:pPr>
              <w:pStyle w:val="TAL"/>
            </w:pPr>
            <w:r w:rsidRPr="0046266F">
              <w:t>B1</w:t>
            </w:r>
          </w:p>
        </w:tc>
        <w:tc>
          <w:tcPr>
            <w:tcW w:w="782" w:type="dxa"/>
          </w:tcPr>
          <w:p w14:paraId="70A46FF7" w14:textId="77777777" w:rsidR="00BD7469" w:rsidRPr="0046266F" w:rsidRDefault="00BD7469" w:rsidP="006D15BF">
            <w:pPr>
              <w:pStyle w:val="TAL"/>
            </w:pPr>
            <w:r w:rsidRPr="0046266F">
              <w:t>B2</w:t>
            </w:r>
          </w:p>
        </w:tc>
        <w:tc>
          <w:tcPr>
            <w:tcW w:w="782" w:type="dxa"/>
          </w:tcPr>
          <w:p w14:paraId="6F684D0A" w14:textId="77777777" w:rsidR="00BD7469" w:rsidRPr="0046266F" w:rsidRDefault="00BD7469" w:rsidP="006D15BF">
            <w:pPr>
              <w:pStyle w:val="TAL"/>
            </w:pPr>
            <w:r w:rsidRPr="0046266F">
              <w:t>B3</w:t>
            </w:r>
          </w:p>
        </w:tc>
        <w:tc>
          <w:tcPr>
            <w:tcW w:w="782" w:type="dxa"/>
          </w:tcPr>
          <w:p w14:paraId="0F6071A5" w14:textId="77777777" w:rsidR="00BD7469" w:rsidRPr="0046266F" w:rsidRDefault="00BD7469" w:rsidP="006D15BF">
            <w:pPr>
              <w:pStyle w:val="TAL"/>
            </w:pPr>
            <w:r w:rsidRPr="0046266F">
              <w:t>B4</w:t>
            </w:r>
          </w:p>
        </w:tc>
        <w:tc>
          <w:tcPr>
            <w:tcW w:w="782" w:type="dxa"/>
          </w:tcPr>
          <w:p w14:paraId="01F487E9" w14:textId="77777777" w:rsidR="00BD7469" w:rsidRPr="0046266F" w:rsidRDefault="00BD7469" w:rsidP="006D15BF">
            <w:pPr>
              <w:pStyle w:val="TAL"/>
            </w:pPr>
            <w:r w:rsidRPr="0046266F">
              <w:t>B5</w:t>
            </w:r>
          </w:p>
        </w:tc>
        <w:tc>
          <w:tcPr>
            <w:tcW w:w="782" w:type="dxa"/>
          </w:tcPr>
          <w:p w14:paraId="1D0E9544" w14:textId="77777777" w:rsidR="00BD7469" w:rsidRPr="0046266F" w:rsidRDefault="00BD7469" w:rsidP="006D15BF">
            <w:pPr>
              <w:pStyle w:val="TAL"/>
            </w:pPr>
            <w:r w:rsidRPr="0046266F">
              <w:t>B6</w:t>
            </w:r>
          </w:p>
        </w:tc>
        <w:tc>
          <w:tcPr>
            <w:tcW w:w="782" w:type="dxa"/>
          </w:tcPr>
          <w:p w14:paraId="53811E35" w14:textId="77777777" w:rsidR="00BD7469" w:rsidRPr="0046266F" w:rsidRDefault="00BD7469" w:rsidP="006D15BF">
            <w:pPr>
              <w:pStyle w:val="TAL"/>
            </w:pPr>
            <w:r w:rsidRPr="0046266F">
              <w:t>B7</w:t>
            </w:r>
          </w:p>
        </w:tc>
        <w:tc>
          <w:tcPr>
            <w:tcW w:w="782" w:type="dxa"/>
          </w:tcPr>
          <w:p w14:paraId="1B70B332" w14:textId="77777777" w:rsidR="00BD7469" w:rsidRPr="0046266F" w:rsidRDefault="00BD7469" w:rsidP="006D15BF">
            <w:pPr>
              <w:pStyle w:val="TAL"/>
            </w:pPr>
            <w:r w:rsidRPr="0046266F">
              <w:t>B8</w:t>
            </w:r>
          </w:p>
        </w:tc>
        <w:tc>
          <w:tcPr>
            <w:tcW w:w="782" w:type="dxa"/>
          </w:tcPr>
          <w:p w14:paraId="4D9733C5" w14:textId="77777777" w:rsidR="00BD7469" w:rsidRPr="0046266F" w:rsidRDefault="00BD7469" w:rsidP="006D15BF">
            <w:pPr>
              <w:pStyle w:val="TAL"/>
            </w:pPr>
            <w:r w:rsidRPr="0046266F">
              <w:t>B9</w:t>
            </w:r>
          </w:p>
        </w:tc>
        <w:tc>
          <w:tcPr>
            <w:tcW w:w="782" w:type="dxa"/>
          </w:tcPr>
          <w:p w14:paraId="3CA9E5A8" w14:textId="77777777" w:rsidR="00BD7469" w:rsidRPr="0046266F" w:rsidRDefault="00BD7469" w:rsidP="006D15BF">
            <w:pPr>
              <w:pStyle w:val="TAL"/>
            </w:pPr>
            <w:r w:rsidRPr="0046266F">
              <w:t>B10</w:t>
            </w:r>
          </w:p>
        </w:tc>
        <w:tc>
          <w:tcPr>
            <w:tcW w:w="782" w:type="dxa"/>
          </w:tcPr>
          <w:p w14:paraId="5CDC36BF" w14:textId="77777777" w:rsidR="00BD7469" w:rsidRPr="0046266F" w:rsidRDefault="00BD7469" w:rsidP="006D15BF">
            <w:pPr>
              <w:pStyle w:val="TAL"/>
            </w:pPr>
            <w:r w:rsidRPr="0046266F">
              <w:t>B11</w:t>
            </w:r>
          </w:p>
        </w:tc>
      </w:tr>
      <w:tr w:rsidR="00BD7469" w:rsidRPr="0046266F" w14:paraId="25B68BB0" w14:textId="77777777" w:rsidTr="006D15BF">
        <w:tc>
          <w:tcPr>
            <w:tcW w:w="959" w:type="dxa"/>
          </w:tcPr>
          <w:p w14:paraId="683CD99A" w14:textId="77777777" w:rsidR="00BD7469" w:rsidRPr="0046266F" w:rsidRDefault="00BD7469" w:rsidP="006D15BF">
            <w:pPr>
              <w:pStyle w:val="TAL"/>
            </w:pPr>
            <w:r w:rsidRPr="0046266F">
              <w:t>Hex</w:t>
            </w:r>
          </w:p>
        </w:tc>
        <w:tc>
          <w:tcPr>
            <w:tcW w:w="782" w:type="dxa"/>
          </w:tcPr>
          <w:p w14:paraId="0174D7EB" w14:textId="77777777" w:rsidR="00BD7469" w:rsidRPr="0046266F" w:rsidRDefault="00BD7469" w:rsidP="006D15BF">
            <w:pPr>
              <w:pStyle w:val="TAL"/>
            </w:pPr>
            <w:r w:rsidRPr="0046266F">
              <w:t>12</w:t>
            </w:r>
          </w:p>
        </w:tc>
        <w:tc>
          <w:tcPr>
            <w:tcW w:w="782" w:type="dxa"/>
          </w:tcPr>
          <w:p w14:paraId="7A8C0638" w14:textId="77777777" w:rsidR="00BD7469" w:rsidRPr="0046266F" w:rsidRDefault="00BD7469" w:rsidP="006D15BF">
            <w:pPr>
              <w:pStyle w:val="TAL"/>
            </w:pPr>
            <w:r w:rsidRPr="0046266F">
              <w:t>34</w:t>
            </w:r>
          </w:p>
        </w:tc>
        <w:tc>
          <w:tcPr>
            <w:tcW w:w="782" w:type="dxa"/>
          </w:tcPr>
          <w:p w14:paraId="68D786DB" w14:textId="77777777" w:rsidR="00BD7469" w:rsidRPr="0046266F" w:rsidRDefault="00BD7469" w:rsidP="006D15BF">
            <w:pPr>
              <w:pStyle w:val="TAL"/>
            </w:pPr>
            <w:r w:rsidRPr="0046266F">
              <w:t>56</w:t>
            </w:r>
          </w:p>
        </w:tc>
        <w:tc>
          <w:tcPr>
            <w:tcW w:w="782" w:type="dxa"/>
          </w:tcPr>
          <w:p w14:paraId="2F5D7652" w14:textId="77777777" w:rsidR="00BD7469" w:rsidRPr="0046266F" w:rsidRDefault="00BD7469" w:rsidP="006D15BF">
            <w:pPr>
              <w:pStyle w:val="TAL"/>
            </w:pPr>
            <w:r w:rsidRPr="0046266F">
              <w:t>78</w:t>
            </w:r>
          </w:p>
        </w:tc>
        <w:tc>
          <w:tcPr>
            <w:tcW w:w="782" w:type="dxa"/>
          </w:tcPr>
          <w:p w14:paraId="2F90FDCF" w14:textId="77777777" w:rsidR="00BD7469" w:rsidRPr="0046266F" w:rsidRDefault="00BD7469" w:rsidP="006D15BF">
            <w:pPr>
              <w:pStyle w:val="TAL"/>
            </w:pPr>
            <w:r w:rsidRPr="0046266F">
              <w:t>xx</w:t>
            </w:r>
          </w:p>
        </w:tc>
        <w:tc>
          <w:tcPr>
            <w:tcW w:w="782" w:type="dxa"/>
          </w:tcPr>
          <w:p w14:paraId="6865B5C1" w14:textId="77777777" w:rsidR="00BD7469" w:rsidRPr="0046266F" w:rsidRDefault="00BD7469" w:rsidP="006D15BF">
            <w:pPr>
              <w:pStyle w:val="TAL"/>
            </w:pPr>
            <w:r w:rsidRPr="0046266F">
              <w:t>xx</w:t>
            </w:r>
          </w:p>
        </w:tc>
        <w:tc>
          <w:tcPr>
            <w:tcW w:w="782" w:type="dxa"/>
          </w:tcPr>
          <w:p w14:paraId="20FA98DD" w14:textId="77777777" w:rsidR="00BD7469" w:rsidRPr="0046266F" w:rsidRDefault="00BD7469" w:rsidP="006D15BF">
            <w:pPr>
              <w:pStyle w:val="TAL"/>
            </w:pPr>
            <w:r w:rsidRPr="0046266F">
              <w:t>xx</w:t>
            </w:r>
          </w:p>
        </w:tc>
        <w:tc>
          <w:tcPr>
            <w:tcW w:w="782" w:type="dxa"/>
          </w:tcPr>
          <w:p w14:paraId="48C71167" w14:textId="77777777" w:rsidR="00BD7469" w:rsidRPr="0046266F" w:rsidRDefault="00BD7469" w:rsidP="006D15BF">
            <w:pPr>
              <w:pStyle w:val="TAL"/>
            </w:pPr>
            <w:r w:rsidRPr="0046266F">
              <w:t>42</w:t>
            </w:r>
          </w:p>
        </w:tc>
        <w:tc>
          <w:tcPr>
            <w:tcW w:w="782" w:type="dxa"/>
          </w:tcPr>
          <w:p w14:paraId="17F38253" w14:textId="77777777" w:rsidR="00BD7469" w:rsidRPr="0046266F" w:rsidRDefault="00BD7469" w:rsidP="006D15BF">
            <w:pPr>
              <w:pStyle w:val="TAL"/>
            </w:pPr>
            <w:r w:rsidRPr="0046266F">
              <w:t>14</w:t>
            </w:r>
          </w:p>
        </w:tc>
        <w:tc>
          <w:tcPr>
            <w:tcW w:w="782" w:type="dxa"/>
          </w:tcPr>
          <w:p w14:paraId="73DB5ED3" w14:textId="77777777" w:rsidR="00BD7469" w:rsidRPr="0046266F" w:rsidRDefault="00BD7469" w:rsidP="006D15BF">
            <w:pPr>
              <w:pStyle w:val="TAL"/>
            </w:pPr>
            <w:r w:rsidRPr="0046266F">
              <w:t>80</w:t>
            </w:r>
          </w:p>
        </w:tc>
        <w:tc>
          <w:tcPr>
            <w:tcW w:w="782" w:type="dxa"/>
          </w:tcPr>
          <w:p w14:paraId="41D1B917" w14:textId="77777777" w:rsidR="00BD7469" w:rsidRPr="0046266F" w:rsidRDefault="00BD7469" w:rsidP="006D15BF">
            <w:pPr>
              <w:pStyle w:val="TAL"/>
            </w:pPr>
            <w:r w:rsidRPr="0046266F">
              <w:t>xx</w:t>
            </w:r>
          </w:p>
        </w:tc>
      </w:tr>
      <w:tr w:rsidR="00BD7469" w:rsidRPr="0046266F" w14:paraId="27E19C09" w14:textId="77777777" w:rsidTr="006D15BF">
        <w:tc>
          <w:tcPr>
            <w:tcW w:w="959" w:type="dxa"/>
          </w:tcPr>
          <w:p w14:paraId="67199ABA" w14:textId="77777777" w:rsidR="00BD7469" w:rsidRPr="0046266F" w:rsidRDefault="00BD7469" w:rsidP="006D15BF">
            <w:pPr>
              <w:pStyle w:val="TAL"/>
            </w:pPr>
          </w:p>
        </w:tc>
        <w:tc>
          <w:tcPr>
            <w:tcW w:w="782" w:type="dxa"/>
          </w:tcPr>
          <w:p w14:paraId="5C51CFD3" w14:textId="77777777" w:rsidR="00BD7469" w:rsidRPr="0046266F" w:rsidRDefault="00BD7469" w:rsidP="006D15BF">
            <w:pPr>
              <w:pStyle w:val="TAL"/>
            </w:pPr>
          </w:p>
        </w:tc>
        <w:tc>
          <w:tcPr>
            <w:tcW w:w="782" w:type="dxa"/>
          </w:tcPr>
          <w:p w14:paraId="499EADF7" w14:textId="77777777" w:rsidR="00BD7469" w:rsidRPr="0046266F" w:rsidRDefault="00BD7469" w:rsidP="006D15BF">
            <w:pPr>
              <w:pStyle w:val="TAL"/>
            </w:pPr>
          </w:p>
        </w:tc>
        <w:tc>
          <w:tcPr>
            <w:tcW w:w="782" w:type="dxa"/>
          </w:tcPr>
          <w:p w14:paraId="6784AE2D" w14:textId="77777777" w:rsidR="00BD7469" w:rsidRPr="0046266F" w:rsidRDefault="00BD7469" w:rsidP="006D15BF">
            <w:pPr>
              <w:pStyle w:val="TAL"/>
            </w:pPr>
          </w:p>
        </w:tc>
        <w:tc>
          <w:tcPr>
            <w:tcW w:w="782" w:type="dxa"/>
          </w:tcPr>
          <w:p w14:paraId="681ADF31" w14:textId="77777777" w:rsidR="00BD7469" w:rsidRPr="0046266F" w:rsidRDefault="00BD7469" w:rsidP="006D15BF">
            <w:pPr>
              <w:pStyle w:val="TAL"/>
            </w:pPr>
          </w:p>
        </w:tc>
        <w:tc>
          <w:tcPr>
            <w:tcW w:w="782" w:type="dxa"/>
          </w:tcPr>
          <w:p w14:paraId="69F15BC0" w14:textId="77777777" w:rsidR="00BD7469" w:rsidRPr="0046266F" w:rsidRDefault="00BD7469" w:rsidP="006D15BF">
            <w:pPr>
              <w:pStyle w:val="TAL"/>
            </w:pPr>
          </w:p>
        </w:tc>
        <w:tc>
          <w:tcPr>
            <w:tcW w:w="782" w:type="dxa"/>
          </w:tcPr>
          <w:p w14:paraId="6B59C5BD" w14:textId="77777777" w:rsidR="00BD7469" w:rsidRPr="0046266F" w:rsidRDefault="00BD7469" w:rsidP="006D15BF">
            <w:pPr>
              <w:pStyle w:val="TAL"/>
            </w:pPr>
          </w:p>
        </w:tc>
        <w:tc>
          <w:tcPr>
            <w:tcW w:w="782" w:type="dxa"/>
          </w:tcPr>
          <w:p w14:paraId="6E03E090" w14:textId="77777777" w:rsidR="00BD7469" w:rsidRPr="0046266F" w:rsidRDefault="00BD7469" w:rsidP="006D15BF">
            <w:pPr>
              <w:pStyle w:val="TAL"/>
            </w:pPr>
          </w:p>
        </w:tc>
        <w:tc>
          <w:tcPr>
            <w:tcW w:w="782" w:type="dxa"/>
          </w:tcPr>
          <w:p w14:paraId="25CAECB9" w14:textId="77777777" w:rsidR="00BD7469" w:rsidRPr="0046266F" w:rsidRDefault="00BD7469" w:rsidP="006D15BF">
            <w:pPr>
              <w:pStyle w:val="TAL"/>
            </w:pPr>
          </w:p>
        </w:tc>
        <w:tc>
          <w:tcPr>
            <w:tcW w:w="782" w:type="dxa"/>
          </w:tcPr>
          <w:p w14:paraId="74E84B26" w14:textId="77777777" w:rsidR="00BD7469" w:rsidRPr="0046266F" w:rsidRDefault="00BD7469" w:rsidP="006D15BF">
            <w:pPr>
              <w:pStyle w:val="TAL"/>
            </w:pPr>
          </w:p>
        </w:tc>
        <w:tc>
          <w:tcPr>
            <w:tcW w:w="782" w:type="dxa"/>
          </w:tcPr>
          <w:p w14:paraId="0E97D7C2" w14:textId="77777777" w:rsidR="00BD7469" w:rsidRPr="0046266F" w:rsidRDefault="00BD7469" w:rsidP="006D15BF">
            <w:pPr>
              <w:pStyle w:val="TAL"/>
            </w:pPr>
          </w:p>
        </w:tc>
        <w:tc>
          <w:tcPr>
            <w:tcW w:w="782" w:type="dxa"/>
          </w:tcPr>
          <w:p w14:paraId="723CF721" w14:textId="77777777" w:rsidR="00BD7469" w:rsidRPr="0046266F" w:rsidRDefault="00BD7469" w:rsidP="006D15BF">
            <w:pPr>
              <w:pStyle w:val="TAL"/>
            </w:pPr>
          </w:p>
        </w:tc>
      </w:tr>
      <w:tr w:rsidR="00BD7469" w:rsidRPr="0046266F" w14:paraId="3AA3122A" w14:textId="77777777" w:rsidTr="006D15BF">
        <w:tc>
          <w:tcPr>
            <w:tcW w:w="959" w:type="dxa"/>
          </w:tcPr>
          <w:p w14:paraId="152BC03E" w14:textId="77777777" w:rsidR="00BD7469" w:rsidRPr="0046266F" w:rsidRDefault="00BD7469" w:rsidP="006D15BF">
            <w:pPr>
              <w:pStyle w:val="TAL"/>
            </w:pPr>
            <w:r w:rsidRPr="0046266F">
              <w:t>Coding:</w:t>
            </w:r>
          </w:p>
        </w:tc>
        <w:tc>
          <w:tcPr>
            <w:tcW w:w="782" w:type="dxa"/>
          </w:tcPr>
          <w:p w14:paraId="4A7ABC20" w14:textId="77777777" w:rsidR="00BD7469" w:rsidRPr="0046266F" w:rsidRDefault="00BD7469" w:rsidP="006D15BF">
            <w:pPr>
              <w:pStyle w:val="TAL"/>
            </w:pPr>
            <w:r w:rsidRPr="0046266F">
              <w:t>B12</w:t>
            </w:r>
          </w:p>
        </w:tc>
        <w:tc>
          <w:tcPr>
            <w:tcW w:w="782" w:type="dxa"/>
          </w:tcPr>
          <w:p w14:paraId="618FFAE7" w14:textId="77777777" w:rsidR="00BD7469" w:rsidRPr="0046266F" w:rsidRDefault="00BD7469" w:rsidP="006D15BF">
            <w:pPr>
              <w:pStyle w:val="TAL"/>
            </w:pPr>
            <w:r w:rsidRPr="0046266F">
              <w:t>B13</w:t>
            </w:r>
          </w:p>
        </w:tc>
        <w:tc>
          <w:tcPr>
            <w:tcW w:w="782" w:type="dxa"/>
          </w:tcPr>
          <w:p w14:paraId="6B99639B" w14:textId="77777777" w:rsidR="00BD7469" w:rsidRPr="0046266F" w:rsidRDefault="00BD7469" w:rsidP="006D15BF">
            <w:pPr>
              <w:pStyle w:val="TAL"/>
            </w:pPr>
            <w:r w:rsidRPr="0046266F">
              <w:t>B14</w:t>
            </w:r>
          </w:p>
        </w:tc>
        <w:tc>
          <w:tcPr>
            <w:tcW w:w="782" w:type="dxa"/>
          </w:tcPr>
          <w:p w14:paraId="768F1C87" w14:textId="77777777" w:rsidR="00BD7469" w:rsidRPr="0046266F" w:rsidRDefault="00BD7469" w:rsidP="006D15BF">
            <w:pPr>
              <w:pStyle w:val="TAL"/>
            </w:pPr>
          </w:p>
        </w:tc>
        <w:tc>
          <w:tcPr>
            <w:tcW w:w="782" w:type="dxa"/>
          </w:tcPr>
          <w:p w14:paraId="6B46648C" w14:textId="77777777" w:rsidR="00BD7469" w:rsidRPr="0046266F" w:rsidRDefault="00BD7469" w:rsidP="006D15BF">
            <w:pPr>
              <w:pStyle w:val="TAL"/>
            </w:pPr>
          </w:p>
        </w:tc>
        <w:tc>
          <w:tcPr>
            <w:tcW w:w="782" w:type="dxa"/>
          </w:tcPr>
          <w:p w14:paraId="068C324B" w14:textId="77777777" w:rsidR="00BD7469" w:rsidRPr="0046266F" w:rsidRDefault="00BD7469" w:rsidP="006D15BF">
            <w:pPr>
              <w:pStyle w:val="TAL"/>
            </w:pPr>
          </w:p>
        </w:tc>
        <w:tc>
          <w:tcPr>
            <w:tcW w:w="782" w:type="dxa"/>
          </w:tcPr>
          <w:p w14:paraId="4B721C38" w14:textId="77777777" w:rsidR="00BD7469" w:rsidRPr="0046266F" w:rsidRDefault="00BD7469" w:rsidP="006D15BF">
            <w:pPr>
              <w:pStyle w:val="TAL"/>
            </w:pPr>
          </w:p>
        </w:tc>
        <w:tc>
          <w:tcPr>
            <w:tcW w:w="782" w:type="dxa"/>
          </w:tcPr>
          <w:p w14:paraId="73B17A4A" w14:textId="77777777" w:rsidR="00BD7469" w:rsidRPr="0046266F" w:rsidRDefault="00BD7469" w:rsidP="006D15BF">
            <w:pPr>
              <w:pStyle w:val="TAL"/>
            </w:pPr>
          </w:p>
        </w:tc>
        <w:tc>
          <w:tcPr>
            <w:tcW w:w="782" w:type="dxa"/>
          </w:tcPr>
          <w:p w14:paraId="7AAD62F0" w14:textId="77777777" w:rsidR="00BD7469" w:rsidRPr="0046266F" w:rsidRDefault="00BD7469" w:rsidP="006D15BF">
            <w:pPr>
              <w:pStyle w:val="TAL"/>
            </w:pPr>
          </w:p>
        </w:tc>
        <w:tc>
          <w:tcPr>
            <w:tcW w:w="782" w:type="dxa"/>
          </w:tcPr>
          <w:p w14:paraId="68B98D57" w14:textId="77777777" w:rsidR="00BD7469" w:rsidRPr="0046266F" w:rsidRDefault="00BD7469" w:rsidP="006D15BF">
            <w:pPr>
              <w:pStyle w:val="TAL"/>
            </w:pPr>
          </w:p>
        </w:tc>
        <w:tc>
          <w:tcPr>
            <w:tcW w:w="782" w:type="dxa"/>
          </w:tcPr>
          <w:p w14:paraId="3170420F" w14:textId="77777777" w:rsidR="00BD7469" w:rsidRPr="0046266F" w:rsidRDefault="00BD7469" w:rsidP="006D15BF">
            <w:pPr>
              <w:pStyle w:val="TAL"/>
            </w:pPr>
          </w:p>
        </w:tc>
      </w:tr>
      <w:tr w:rsidR="00BD7469" w:rsidRPr="0046266F" w14:paraId="5EAF2D71" w14:textId="77777777" w:rsidTr="006D15BF">
        <w:tc>
          <w:tcPr>
            <w:tcW w:w="959" w:type="dxa"/>
          </w:tcPr>
          <w:p w14:paraId="1CFCB17F" w14:textId="77777777" w:rsidR="00BD7469" w:rsidRPr="0046266F" w:rsidRDefault="00BD7469" w:rsidP="006D15BF">
            <w:pPr>
              <w:pStyle w:val="TAL"/>
            </w:pPr>
            <w:r w:rsidRPr="0046266F">
              <w:t>Hex</w:t>
            </w:r>
          </w:p>
        </w:tc>
        <w:tc>
          <w:tcPr>
            <w:tcW w:w="782" w:type="dxa"/>
          </w:tcPr>
          <w:p w14:paraId="25321F9E" w14:textId="77777777" w:rsidR="00BD7469" w:rsidRPr="0046266F" w:rsidRDefault="00BD7469" w:rsidP="006D15BF">
            <w:pPr>
              <w:pStyle w:val="TAL"/>
            </w:pPr>
            <w:r w:rsidRPr="0046266F">
              <w:t>xx</w:t>
            </w:r>
          </w:p>
        </w:tc>
        <w:tc>
          <w:tcPr>
            <w:tcW w:w="782" w:type="dxa"/>
          </w:tcPr>
          <w:p w14:paraId="0EF3B902" w14:textId="77777777" w:rsidR="00BD7469" w:rsidRPr="0046266F" w:rsidRDefault="00BD7469" w:rsidP="006D15BF">
            <w:pPr>
              <w:pStyle w:val="TAL"/>
            </w:pPr>
            <w:r w:rsidRPr="0046266F">
              <w:t>xx</w:t>
            </w:r>
          </w:p>
        </w:tc>
        <w:tc>
          <w:tcPr>
            <w:tcW w:w="782" w:type="dxa"/>
          </w:tcPr>
          <w:p w14:paraId="370D3594" w14:textId="77777777" w:rsidR="00BD7469" w:rsidRPr="0046266F" w:rsidRDefault="00BD7469" w:rsidP="006D15BF">
            <w:pPr>
              <w:pStyle w:val="TAL"/>
            </w:pPr>
            <w:r w:rsidRPr="0046266F">
              <w:t>00</w:t>
            </w:r>
          </w:p>
        </w:tc>
        <w:tc>
          <w:tcPr>
            <w:tcW w:w="782" w:type="dxa"/>
          </w:tcPr>
          <w:p w14:paraId="10CD3CEB" w14:textId="77777777" w:rsidR="00BD7469" w:rsidRPr="0046266F" w:rsidRDefault="00BD7469" w:rsidP="006D15BF">
            <w:pPr>
              <w:pStyle w:val="TAL"/>
            </w:pPr>
          </w:p>
        </w:tc>
        <w:tc>
          <w:tcPr>
            <w:tcW w:w="782" w:type="dxa"/>
          </w:tcPr>
          <w:p w14:paraId="2CA6C828" w14:textId="77777777" w:rsidR="00BD7469" w:rsidRPr="0046266F" w:rsidRDefault="00BD7469" w:rsidP="006D15BF">
            <w:pPr>
              <w:pStyle w:val="TAL"/>
            </w:pPr>
          </w:p>
        </w:tc>
        <w:tc>
          <w:tcPr>
            <w:tcW w:w="782" w:type="dxa"/>
          </w:tcPr>
          <w:p w14:paraId="155976A2" w14:textId="77777777" w:rsidR="00BD7469" w:rsidRPr="0046266F" w:rsidRDefault="00BD7469" w:rsidP="006D15BF">
            <w:pPr>
              <w:pStyle w:val="TAL"/>
            </w:pPr>
          </w:p>
        </w:tc>
        <w:tc>
          <w:tcPr>
            <w:tcW w:w="782" w:type="dxa"/>
          </w:tcPr>
          <w:p w14:paraId="2428DEFF" w14:textId="77777777" w:rsidR="00BD7469" w:rsidRPr="0046266F" w:rsidRDefault="00BD7469" w:rsidP="006D15BF">
            <w:pPr>
              <w:pStyle w:val="TAL"/>
            </w:pPr>
          </w:p>
        </w:tc>
        <w:tc>
          <w:tcPr>
            <w:tcW w:w="782" w:type="dxa"/>
          </w:tcPr>
          <w:p w14:paraId="4EFFB4AD" w14:textId="77777777" w:rsidR="00BD7469" w:rsidRPr="0046266F" w:rsidRDefault="00BD7469" w:rsidP="006D15BF">
            <w:pPr>
              <w:pStyle w:val="TAL"/>
            </w:pPr>
          </w:p>
        </w:tc>
        <w:tc>
          <w:tcPr>
            <w:tcW w:w="782" w:type="dxa"/>
          </w:tcPr>
          <w:p w14:paraId="42C33B19" w14:textId="77777777" w:rsidR="00BD7469" w:rsidRPr="0046266F" w:rsidRDefault="00BD7469" w:rsidP="006D15BF">
            <w:pPr>
              <w:pStyle w:val="TAL"/>
            </w:pPr>
          </w:p>
        </w:tc>
        <w:tc>
          <w:tcPr>
            <w:tcW w:w="782" w:type="dxa"/>
          </w:tcPr>
          <w:p w14:paraId="56BEF749" w14:textId="77777777" w:rsidR="00BD7469" w:rsidRPr="0046266F" w:rsidRDefault="00BD7469" w:rsidP="006D15BF">
            <w:pPr>
              <w:pStyle w:val="TAL"/>
            </w:pPr>
          </w:p>
        </w:tc>
        <w:tc>
          <w:tcPr>
            <w:tcW w:w="782" w:type="dxa"/>
          </w:tcPr>
          <w:p w14:paraId="7721971D" w14:textId="77777777" w:rsidR="00BD7469" w:rsidRPr="0046266F" w:rsidRDefault="00BD7469" w:rsidP="006D15BF">
            <w:pPr>
              <w:pStyle w:val="TAL"/>
            </w:pPr>
          </w:p>
        </w:tc>
      </w:tr>
    </w:tbl>
    <w:p w14:paraId="016F3646" w14:textId="77777777" w:rsidR="00BD7469" w:rsidRPr="0046266F" w:rsidRDefault="00BD7469" w:rsidP="00BD7469"/>
    <w:p w14:paraId="2281D653" w14:textId="77777777" w:rsidR="00BD7469" w:rsidRPr="0046266F" w:rsidRDefault="00BD7469" w:rsidP="00BD7469">
      <w:pPr>
        <w:pStyle w:val="Heading3"/>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36ADFEA5" w14:textId="77777777"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4C0EBF1B" w14:textId="77777777" w:rsidR="00BD7469" w:rsidRPr="0046266F" w:rsidRDefault="00BD7469" w:rsidP="00BD7469"/>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lastRenderedPageBreak/>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8D4009C" w14:textId="77777777" w:rsidR="00BD7469" w:rsidRPr="0046266F" w:rsidRDefault="00BD7469" w:rsidP="00BD7469">
      <w:pPr>
        <w:keepNext/>
        <w:keepLines/>
      </w:pPr>
      <w:r w:rsidRPr="0046266F">
        <w:t>The default E-UTRAN UICC shall be used with the following exception:</w:t>
      </w:r>
    </w:p>
    <w:p w14:paraId="08283771"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09E3AA91" w14:textId="77777777" w:rsidR="00BD7469" w:rsidRPr="0046266F" w:rsidRDefault="00BD7469" w:rsidP="00BD7469">
      <w:pPr>
        <w:pStyle w:val="EX"/>
        <w:keepNext/>
      </w:pPr>
      <w:r w:rsidRPr="0046266F">
        <w:t>Logically:</w:t>
      </w:r>
      <w:r w:rsidRPr="0046266F">
        <w:tab/>
        <w:t>For an MS that does not only support any of the following or a combination of NB-S1 mode or GERAN EC-GSM-IoT or Category M1 of E-UTRAN enhanced-MTC mode, T is 6 minutes.  Otherwise T is 2 hours.</w:t>
      </w:r>
    </w:p>
    <w:p w14:paraId="7E133F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653E7CFD" w14:textId="77777777" w:rsidTr="006D15BF">
        <w:tc>
          <w:tcPr>
            <w:tcW w:w="907" w:type="dxa"/>
          </w:tcPr>
          <w:p w14:paraId="436CDFD8" w14:textId="77777777" w:rsidR="00BD7469" w:rsidRPr="0046266F" w:rsidRDefault="00BD7469" w:rsidP="006D15BF">
            <w:pPr>
              <w:pStyle w:val="TAL"/>
            </w:pPr>
            <w:r w:rsidRPr="0046266F">
              <w:t>Coding:</w:t>
            </w:r>
          </w:p>
        </w:tc>
        <w:tc>
          <w:tcPr>
            <w:tcW w:w="624" w:type="dxa"/>
          </w:tcPr>
          <w:p w14:paraId="42D44A98" w14:textId="77777777" w:rsidR="00BD7469" w:rsidRPr="0046266F" w:rsidRDefault="00BD7469" w:rsidP="006D15BF">
            <w:pPr>
              <w:pStyle w:val="TAL"/>
            </w:pPr>
            <w:r w:rsidRPr="0046266F">
              <w:t>B1</w:t>
            </w:r>
          </w:p>
        </w:tc>
      </w:tr>
      <w:tr w:rsidR="00BD7469" w:rsidRPr="0046266F" w14:paraId="55012278" w14:textId="77777777" w:rsidTr="006D15BF">
        <w:tc>
          <w:tcPr>
            <w:tcW w:w="907" w:type="dxa"/>
          </w:tcPr>
          <w:p w14:paraId="294DD299" w14:textId="77777777" w:rsidR="00BD7469" w:rsidRPr="0046266F" w:rsidRDefault="00BD7469" w:rsidP="006D15BF">
            <w:pPr>
              <w:pStyle w:val="TAL"/>
            </w:pPr>
            <w:r w:rsidRPr="0046266F">
              <w:t>Hex</w:t>
            </w:r>
          </w:p>
        </w:tc>
        <w:tc>
          <w:tcPr>
            <w:tcW w:w="624" w:type="dxa"/>
          </w:tcPr>
          <w:p w14:paraId="29950582" w14:textId="77777777" w:rsidR="00BD7469" w:rsidRPr="0046266F" w:rsidRDefault="00BD7469" w:rsidP="006D15BF">
            <w:pPr>
              <w:pStyle w:val="TAL"/>
            </w:pPr>
            <w:r w:rsidRPr="0046266F">
              <w:t>01</w:t>
            </w:r>
          </w:p>
        </w:tc>
      </w:tr>
    </w:tbl>
    <w:p w14:paraId="2794320F" w14:textId="77777777" w:rsidR="00BD7469" w:rsidRPr="0046266F" w:rsidRDefault="00BD7469" w:rsidP="00BD7469"/>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60FE09A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C5CCAD"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1B49BD60" w14:textId="77777777" w:rsidR="00BD7469" w:rsidRPr="0046266F" w:rsidRDefault="00BD7469" w:rsidP="00BD7469">
      <w:pPr>
        <w:pStyle w:val="EW"/>
        <w:tabs>
          <w:tab w:val="left" w:pos="2835"/>
        </w:tabs>
      </w:pPr>
      <w:r w:rsidRPr="0046266F">
        <w:tab/>
        <w:t>Last visited registered TAI:</w:t>
      </w:r>
      <w:r w:rsidRPr="0046266F">
        <w:tab/>
        <w:t>244/083/0001</w:t>
      </w:r>
    </w:p>
    <w:p w14:paraId="76F2CC03" w14:textId="77777777" w:rsidR="00BD7469" w:rsidRPr="0046266F" w:rsidRDefault="00BD7469" w:rsidP="00BD7469">
      <w:pPr>
        <w:pStyle w:val="EW"/>
        <w:tabs>
          <w:tab w:val="left" w:pos="2835"/>
        </w:tabs>
      </w:pPr>
      <w:r w:rsidRPr="0046266F">
        <w:tab/>
        <w:t>EPS update status:</w:t>
      </w:r>
      <w:r w:rsidRPr="0046266F">
        <w:tab/>
        <w:t>updated</w:t>
      </w:r>
    </w:p>
    <w:p w14:paraId="5B897B82" w14:textId="77777777" w:rsidR="00BD7469" w:rsidRPr="0046266F" w:rsidRDefault="00BD7469" w:rsidP="00BD7469">
      <w:pPr>
        <w:pStyle w:val="EW"/>
        <w:tabs>
          <w:tab w:val="left" w:pos="2835"/>
        </w:tabs>
      </w:pPr>
    </w:p>
    <w:p w14:paraId="44542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94F5251" w14:textId="77777777" w:rsidTr="006D15BF">
        <w:tc>
          <w:tcPr>
            <w:tcW w:w="959" w:type="dxa"/>
            <w:tcBorders>
              <w:top w:val="single" w:sz="4" w:space="0" w:color="auto"/>
              <w:left w:val="single" w:sz="4" w:space="0" w:color="auto"/>
              <w:bottom w:val="single" w:sz="4" w:space="0" w:color="auto"/>
              <w:right w:val="single" w:sz="4" w:space="0" w:color="auto"/>
            </w:tcBorders>
          </w:tcPr>
          <w:p w14:paraId="6AFB1A7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E34546D"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897AEC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E19696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FEC7A9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E27D04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86E9421"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5358962"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1E454CF"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F966BBC"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AFB94E"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864AD0B" w14:textId="77777777" w:rsidR="00BD7469" w:rsidRPr="0046266F" w:rsidRDefault="00BD7469" w:rsidP="006D15BF">
            <w:pPr>
              <w:pStyle w:val="TAL"/>
            </w:pPr>
            <w:r w:rsidRPr="0046266F">
              <w:t>B11</w:t>
            </w:r>
          </w:p>
        </w:tc>
      </w:tr>
      <w:tr w:rsidR="00BD7469" w:rsidRPr="0046266F" w14:paraId="20967AEC" w14:textId="77777777" w:rsidTr="006D15BF">
        <w:tc>
          <w:tcPr>
            <w:tcW w:w="959" w:type="dxa"/>
            <w:tcBorders>
              <w:top w:val="single" w:sz="4" w:space="0" w:color="auto"/>
              <w:left w:val="single" w:sz="4" w:space="0" w:color="auto"/>
              <w:bottom w:val="single" w:sz="4" w:space="0" w:color="auto"/>
              <w:right w:val="single" w:sz="4" w:space="0" w:color="auto"/>
            </w:tcBorders>
          </w:tcPr>
          <w:p w14:paraId="3315C6A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5734E68"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393E62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BF0BE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DC19E43"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7E147B6"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888BCA7"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0BA1A99"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9B47C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61E9D2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F7FA98D"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F984B88" w14:textId="77777777" w:rsidR="00BD7469" w:rsidRPr="0046266F" w:rsidRDefault="00BD7469" w:rsidP="006D15BF">
            <w:pPr>
              <w:pStyle w:val="TAL"/>
            </w:pPr>
            <w:r w:rsidRPr="0046266F">
              <w:t>65</w:t>
            </w:r>
          </w:p>
        </w:tc>
      </w:tr>
      <w:tr w:rsidR="00BD7469" w:rsidRPr="0046266F" w14:paraId="011FEC80" w14:textId="77777777" w:rsidTr="006D15BF">
        <w:tc>
          <w:tcPr>
            <w:tcW w:w="959" w:type="dxa"/>
            <w:tcBorders>
              <w:top w:val="single" w:sz="4" w:space="0" w:color="auto"/>
              <w:right w:val="single" w:sz="4" w:space="0" w:color="auto"/>
            </w:tcBorders>
          </w:tcPr>
          <w:p w14:paraId="47F6736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5C45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3AA8A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6507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BBF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4DE9C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EB9E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FDE2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DC9DB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9B5C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4157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BF68B0" w14:textId="77777777" w:rsidR="00BD7469" w:rsidRPr="0046266F" w:rsidRDefault="00BD7469" w:rsidP="006D15BF">
            <w:pPr>
              <w:pStyle w:val="TAL"/>
            </w:pPr>
          </w:p>
        </w:tc>
      </w:tr>
      <w:tr w:rsidR="00BD7469" w:rsidRPr="0046266F" w14:paraId="0C4D5A15" w14:textId="77777777" w:rsidTr="006D15BF">
        <w:tc>
          <w:tcPr>
            <w:tcW w:w="959" w:type="dxa"/>
            <w:tcBorders>
              <w:right w:val="single" w:sz="4" w:space="0" w:color="auto"/>
            </w:tcBorders>
          </w:tcPr>
          <w:p w14:paraId="40C0A5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A1642C"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F8CCE5D"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7D5B29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C30CE1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75EA7D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5599D0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9E9D8A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B2A5B7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30385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368B1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8242E6" w14:textId="77777777" w:rsidR="00BD7469" w:rsidRPr="0046266F" w:rsidRDefault="00BD7469" w:rsidP="006D15BF">
            <w:pPr>
              <w:pStyle w:val="TAL"/>
            </w:pPr>
          </w:p>
        </w:tc>
      </w:tr>
      <w:tr w:rsidR="00BD7469" w:rsidRPr="0046266F" w14:paraId="460B6540" w14:textId="77777777" w:rsidTr="006D15BF">
        <w:tc>
          <w:tcPr>
            <w:tcW w:w="959" w:type="dxa"/>
            <w:tcBorders>
              <w:right w:val="single" w:sz="4" w:space="0" w:color="auto"/>
            </w:tcBorders>
          </w:tcPr>
          <w:p w14:paraId="0E859A0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67262B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43045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F09637A"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3A272B"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FFD938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E11AC5D"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70E2B1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984A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1E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332AF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94B5B3" w14:textId="77777777" w:rsidR="00BD7469" w:rsidRPr="0046266F" w:rsidRDefault="00BD7469" w:rsidP="006D15BF">
            <w:pPr>
              <w:pStyle w:val="TAL"/>
            </w:pPr>
          </w:p>
        </w:tc>
      </w:tr>
    </w:tbl>
    <w:p w14:paraId="3E383532" w14:textId="77777777" w:rsidR="00BD7469" w:rsidRPr="0046266F" w:rsidRDefault="00BD7469" w:rsidP="00BD7469">
      <w:pPr>
        <w:pStyle w:val="BodyText"/>
      </w:pPr>
    </w:p>
    <w:p w14:paraId="0D5D9D0D" w14:textId="77777777" w:rsidR="00BD7469" w:rsidRPr="0046266F" w:rsidRDefault="00BD7469" w:rsidP="00BD7469">
      <w:pPr>
        <w:pStyle w:val="Heading3"/>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46266F">
        <w:t>7.4.4</w:t>
      </w:r>
      <w:r w:rsidRPr="0046266F">
        <w:tab/>
        <w:t>E-UTRAn/EPC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42F52F02"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53192DBA" w14:textId="77777777" w:rsidR="00BD7469" w:rsidRPr="0046266F" w:rsidRDefault="00BD7469" w:rsidP="00BD7469"/>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lastRenderedPageBreak/>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6CDC71FF" w14:textId="77777777" w:rsidR="00BD7469" w:rsidRPr="0046266F" w:rsidRDefault="00BD7469" w:rsidP="00BD7469">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600E2365" w14:textId="77777777" w:rsidR="00BD7469" w:rsidRPr="0046266F" w:rsidRDefault="00BD7469" w:rsidP="00BD7469">
      <w:r w:rsidRPr="0046266F">
        <w:t>For this test both a GSM SS and an E-UTRAN E-USS are needed.</w:t>
      </w:r>
    </w:p>
    <w:p w14:paraId="1970B8EE" w14:textId="77777777" w:rsidR="00BD7469" w:rsidRPr="0046266F" w:rsidRDefault="00BD7469" w:rsidP="00BD7469">
      <w:r w:rsidRPr="0046266F">
        <w:t>The GSM SS transmits on BCCH, with the following network parameters:</w:t>
      </w:r>
    </w:p>
    <w:p w14:paraId="147330C5" w14:textId="77777777" w:rsidR="00BD7469" w:rsidRPr="0046266F" w:rsidRDefault="00BD7469" w:rsidP="00BD7469">
      <w:pPr>
        <w:pStyle w:val="B1"/>
        <w:tabs>
          <w:tab w:val="left" w:pos="2835"/>
        </w:tabs>
      </w:pPr>
      <w:r w:rsidRPr="0046266F">
        <w:t>-</w:t>
      </w:r>
      <w:r w:rsidRPr="0046266F">
        <w:tab/>
        <w:t>Attach/detach:</w:t>
      </w:r>
      <w:r w:rsidRPr="0046266F">
        <w:tab/>
        <w:t>disabled.</w:t>
      </w:r>
    </w:p>
    <w:p w14:paraId="2222B2C9"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8318BDB"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244/082/0001/05.</w:t>
      </w:r>
    </w:p>
    <w:p w14:paraId="0FCF2B4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9BCDB2D" w14:textId="77777777" w:rsidR="00BD7469" w:rsidRPr="0046266F" w:rsidRDefault="00BD7469" w:rsidP="00BD7469">
      <w:r w:rsidRPr="0046266F">
        <w:t>After the registration of UE the GSM SS transmits on a second BCCH, with the following network parameters:</w:t>
      </w:r>
    </w:p>
    <w:p w14:paraId="7D311BA5" w14:textId="77777777" w:rsidR="00BD7469" w:rsidRPr="0046266F" w:rsidRDefault="00BD7469" w:rsidP="00BD7469">
      <w:pPr>
        <w:pStyle w:val="B1"/>
        <w:tabs>
          <w:tab w:val="left" w:pos="2835"/>
        </w:tabs>
      </w:pPr>
      <w:r w:rsidRPr="0046266F">
        <w:t>-</w:t>
      </w:r>
      <w:r w:rsidRPr="0046266F">
        <w:tab/>
        <w:t>Attach/detach:</w:t>
      </w:r>
      <w:r w:rsidRPr="0046266F">
        <w:tab/>
        <w:t>disabled.</w:t>
      </w:r>
    </w:p>
    <w:p w14:paraId="5FFE8206"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41CF0E66"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3F68405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780E10" w14:textId="77777777" w:rsidR="00BD7469" w:rsidRPr="0046266F" w:rsidRDefault="00BD7469" w:rsidP="00BD7469">
      <w:r w:rsidRPr="0046266F">
        <w:t>At the same time as the SS sends on a second BCCH, the E- USS transmits on BCCH, with the following network parameters:</w:t>
      </w:r>
    </w:p>
    <w:p w14:paraId="21C03CDA"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66EB442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AA22E2F" w14:textId="77777777" w:rsidR="00BD7469" w:rsidRPr="0046266F" w:rsidRDefault="00BD7469" w:rsidP="00BD7469">
      <w:r w:rsidRPr="0046266F">
        <w:t>The default E-UTRAN UICC is used with the following exception:</w:t>
      </w:r>
    </w:p>
    <w:p w14:paraId="6AD2ACBE"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2F39F5E7" w14:textId="77777777" w:rsidR="00BD7469" w:rsidRPr="0046266F" w:rsidRDefault="00BD7469" w:rsidP="00BD7469">
      <w:pPr>
        <w:pStyle w:val="EW"/>
      </w:pPr>
      <w:r w:rsidRPr="0046266F">
        <w:t>Logically:</w:t>
      </w:r>
      <w:r w:rsidRPr="0046266F">
        <w:tab/>
        <w:t>Set to MCC 244 and MNC 081</w:t>
      </w:r>
    </w:p>
    <w:p w14:paraId="0E058528" w14:textId="77777777" w:rsidR="00C168B2" w:rsidRPr="0046266F" w:rsidRDefault="00BD7469" w:rsidP="00BD7469">
      <w:pPr>
        <w:pStyle w:val="EX"/>
      </w:pPr>
      <w:r w:rsidRPr="0046266F">
        <w:tab/>
        <w:t>Set to</w:t>
      </w:r>
    </w:p>
    <w:p w14:paraId="2D21A26E" w14:textId="04D20C87" w:rsidR="00BD7469" w:rsidRPr="0046266F" w:rsidRDefault="00BD7469" w:rsidP="00BD7469">
      <w:pPr>
        <w:pStyle w:val="EX"/>
      </w:pPr>
      <w:r w:rsidRPr="0046266F">
        <w:t>E-UTRAN</w:t>
      </w:r>
    </w:p>
    <w:p w14:paraId="7E61278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370DE60D" w14:textId="77777777" w:rsidTr="006D15BF">
        <w:tc>
          <w:tcPr>
            <w:tcW w:w="907" w:type="dxa"/>
          </w:tcPr>
          <w:p w14:paraId="70376B5E" w14:textId="77777777" w:rsidR="00BD7469" w:rsidRPr="0046266F" w:rsidRDefault="00BD7469" w:rsidP="006D15BF">
            <w:pPr>
              <w:pStyle w:val="TAL"/>
            </w:pPr>
            <w:r w:rsidRPr="0046266F">
              <w:t>Coding:</w:t>
            </w:r>
          </w:p>
        </w:tc>
        <w:tc>
          <w:tcPr>
            <w:tcW w:w="624" w:type="dxa"/>
          </w:tcPr>
          <w:p w14:paraId="191EEDDC" w14:textId="77777777" w:rsidR="00BD7469" w:rsidRPr="0046266F" w:rsidRDefault="00BD7469" w:rsidP="006D15BF">
            <w:pPr>
              <w:pStyle w:val="TAL"/>
            </w:pPr>
            <w:r w:rsidRPr="0046266F">
              <w:t>B1</w:t>
            </w:r>
          </w:p>
        </w:tc>
        <w:tc>
          <w:tcPr>
            <w:tcW w:w="624" w:type="dxa"/>
          </w:tcPr>
          <w:p w14:paraId="5297DC60" w14:textId="77777777" w:rsidR="00BD7469" w:rsidRPr="0046266F" w:rsidRDefault="00BD7469" w:rsidP="006D15BF">
            <w:pPr>
              <w:pStyle w:val="TAL"/>
            </w:pPr>
            <w:r w:rsidRPr="0046266F">
              <w:t>B2</w:t>
            </w:r>
          </w:p>
        </w:tc>
        <w:tc>
          <w:tcPr>
            <w:tcW w:w="624" w:type="dxa"/>
          </w:tcPr>
          <w:p w14:paraId="26EE2558" w14:textId="77777777" w:rsidR="00BD7469" w:rsidRPr="0046266F" w:rsidRDefault="00BD7469" w:rsidP="006D15BF">
            <w:pPr>
              <w:pStyle w:val="TAL"/>
            </w:pPr>
            <w:r w:rsidRPr="0046266F">
              <w:t>B3</w:t>
            </w:r>
          </w:p>
        </w:tc>
        <w:tc>
          <w:tcPr>
            <w:tcW w:w="624" w:type="dxa"/>
          </w:tcPr>
          <w:p w14:paraId="191B6BFA" w14:textId="77777777" w:rsidR="00BD7469" w:rsidRPr="0046266F" w:rsidRDefault="00BD7469" w:rsidP="006D15BF">
            <w:pPr>
              <w:pStyle w:val="TAL"/>
            </w:pPr>
            <w:r w:rsidRPr="0046266F">
              <w:t>B4</w:t>
            </w:r>
          </w:p>
        </w:tc>
        <w:tc>
          <w:tcPr>
            <w:tcW w:w="624" w:type="dxa"/>
          </w:tcPr>
          <w:p w14:paraId="4C0A027A" w14:textId="77777777" w:rsidR="00BD7469" w:rsidRPr="0046266F" w:rsidRDefault="00BD7469" w:rsidP="006D15BF">
            <w:pPr>
              <w:pStyle w:val="TAL"/>
            </w:pPr>
            <w:r w:rsidRPr="0046266F">
              <w:t>B5</w:t>
            </w:r>
          </w:p>
        </w:tc>
      </w:tr>
      <w:tr w:rsidR="00BD7469" w:rsidRPr="0046266F" w14:paraId="7E99249E" w14:textId="77777777" w:rsidTr="006D15BF">
        <w:tc>
          <w:tcPr>
            <w:tcW w:w="907" w:type="dxa"/>
          </w:tcPr>
          <w:p w14:paraId="2B3F517F" w14:textId="77777777" w:rsidR="00BD7469" w:rsidRPr="0046266F" w:rsidRDefault="00BD7469" w:rsidP="006D15BF">
            <w:pPr>
              <w:pStyle w:val="TAL"/>
            </w:pPr>
            <w:r w:rsidRPr="0046266F">
              <w:t>Hex</w:t>
            </w:r>
          </w:p>
        </w:tc>
        <w:tc>
          <w:tcPr>
            <w:tcW w:w="624" w:type="dxa"/>
          </w:tcPr>
          <w:p w14:paraId="372647A2" w14:textId="77777777" w:rsidR="00BD7469" w:rsidRPr="0046266F" w:rsidRDefault="00BD7469" w:rsidP="006D15BF">
            <w:pPr>
              <w:pStyle w:val="TAL"/>
            </w:pPr>
            <w:r w:rsidRPr="0046266F">
              <w:t>42</w:t>
            </w:r>
          </w:p>
        </w:tc>
        <w:tc>
          <w:tcPr>
            <w:tcW w:w="624" w:type="dxa"/>
          </w:tcPr>
          <w:p w14:paraId="5296EB2A" w14:textId="77777777" w:rsidR="00BD7469" w:rsidRPr="0046266F" w:rsidRDefault="00BD7469" w:rsidP="006D15BF">
            <w:pPr>
              <w:pStyle w:val="TAL"/>
            </w:pPr>
            <w:r w:rsidRPr="0046266F">
              <w:t>14</w:t>
            </w:r>
          </w:p>
        </w:tc>
        <w:tc>
          <w:tcPr>
            <w:tcW w:w="624" w:type="dxa"/>
          </w:tcPr>
          <w:p w14:paraId="02C897E2" w14:textId="77777777" w:rsidR="00BD7469" w:rsidRPr="0046266F" w:rsidRDefault="00BD7469" w:rsidP="006D15BF">
            <w:pPr>
              <w:pStyle w:val="TAL"/>
            </w:pPr>
            <w:r w:rsidRPr="0046266F">
              <w:t>80</w:t>
            </w:r>
          </w:p>
        </w:tc>
        <w:tc>
          <w:tcPr>
            <w:tcW w:w="624" w:type="dxa"/>
          </w:tcPr>
          <w:p w14:paraId="6477629C" w14:textId="77777777" w:rsidR="00BD7469" w:rsidRPr="0046266F" w:rsidRDefault="00BD7469" w:rsidP="006D15BF">
            <w:pPr>
              <w:pStyle w:val="TAL"/>
            </w:pPr>
            <w:r w:rsidRPr="0046266F">
              <w:t>40</w:t>
            </w:r>
          </w:p>
        </w:tc>
        <w:tc>
          <w:tcPr>
            <w:tcW w:w="624" w:type="dxa"/>
          </w:tcPr>
          <w:p w14:paraId="530EECA4" w14:textId="77777777" w:rsidR="00BD7469" w:rsidRPr="0046266F" w:rsidRDefault="00BD7469" w:rsidP="006D15BF">
            <w:pPr>
              <w:pStyle w:val="TAL"/>
            </w:pPr>
            <w:r w:rsidRPr="0046266F">
              <w:t>00</w:t>
            </w:r>
          </w:p>
        </w:tc>
      </w:tr>
    </w:tbl>
    <w:p w14:paraId="541EC7D2" w14:textId="77777777" w:rsidR="00BD7469" w:rsidRPr="0046266F" w:rsidRDefault="00BD7469" w:rsidP="00BD7469"/>
    <w:p w14:paraId="3BE49809"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BA95574" w14:textId="77777777" w:rsidR="00BD7469" w:rsidRPr="0046266F" w:rsidRDefault="00BD7469" w:rsidP="00BD7469">
      <w:pPr>
        <w:pStyle w:val="EX"/>
      </w:pPr>
      <w:r w:rsidRPr="0046266F">
        <w:t>Logically:</w:t>
      </w:r>
      <w:r w:rsidRPr="0046266F">
        <w:tab/>
        <w:t>set to 6minutes</w:t>
      </w:r>
    </w:p>
    <w:p w14:paraId="3A4028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5A9E2EB" w14:textId="77777777" w:rsidTr="006D15BF">
        <w:tc>
          <w:tcPr>
            <w:tcW w:w="907" w:type="dxa"/>
          </w:tcPr>
          <w:p w14:paraId="4A53C775" w14:textId="77777777" w:rsidR="00BD7469" w:rsidRPr="0046266F" w:rsidRDefault="00BD7469" w:rsidP="006D15BF">
            <w:pPr>
              <w:pStyle w:val="TAL"/>
            </w:pPr>
            <w:r w:rsidRPr="0046266F">
              <w:t>Coding:</w:t>
            </w:r>
          </w:p>
        </w:tc>
        <w:tc>
          <w:tcPr>
            <w:tcW w:w="624" w:type="dxa"/>
          </w:tcPr>
          <w:p w14:paraId="0B17A88D" w14:textId="77777777" w:rsidR="00BD7469" w:rsidRPr="0046266F" w:rsidRDefault="00BD7469" w:rsidP="006D15BF">
            <w:pPr>
              <w:pStyle w:val="TAL"/>
            </w:pPr>
            <w:r w:rsidRPr="0046266F">
              <w:t>B1</w:t>
            </w:r>
          </w:p>
        </w:tc>
      </w:tr>
      <w:tr w:rsidR="00BD7469" w:rsidRPr="0046266F" w14:paraId="243163EE" w14:textId="77777777" w:rsidTr="006D15BF">
        <w:tc>
          <w:tcPr>
            <w:tcW w:w="907" w:type="dxa"/>
          </w:tcPr>
          <w:p w14:paraId="017325F8" w14:textId="77777777" w:rsidR="00BD7469" w:rsidRPr="0046266F" w:rsidRDefault="00BD7469" w:rsidP="006D15BF">
            <w:pPr>
              <w:pStyle w:val="TAL"/>
            </w:pPr>
            <w:r w:rsidRPr="0046266F">
              <w:t>Hex</w:t>
            </w:r>
          </w:p>
        </w:tc>
        <w:tc>
          <w:tcPr>
            <w:tcW w:w="624" w:type="dxa"/>
          </w:tcPr>
          <w:p w14:paraId="39845158" w14:textId="77777777" w:rsidR="00BD7469" w:rsidRPr="0046266F" w:rsidRDefault="00BD7469" w:rsidP="006D15BF">
            <w:pPr>
              <w:pStyle w:val="TAL"/>
            </w:pPr>
            <w:r w:rsidRPr="0046266F">
              <w:t>01</w:t>
            </w:r>
          </w:p>
        </w:tc>
      </w:tr>
    </w:tbl>
    <w:p w14:paraId="15D360EE" w14:textId="77777777" w:rsidR="00BD7469" w:rsidRPr="0046266F" w:rsidRDefault="00BD7469" w:rsidP="00BD7469"/>
    <w:p w14:paraId="693A38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9899BD0" w14:textId="77777777" w:rsidR="00BD7469" w:rsidRPr="0046266F" w:rsidRDefault="00BD7469" w:rsidP="00BD7469">
      <w:pPr>
        <w:pStyle w:val="EW"/>
      </w:pPr>
      <w:r w:rsidRPr="0046266F">
        <w:t>Logically:</w:t>
      </w:r>
      <w:r w:rsidRPr="0046266F">
        <w:tab/>
        <w:t>Local Phone Book available</w:t>
      </w:r>
    </w:p>
    <w:p w14:paraId="2F2B84BB" w14:textId="77777777" w:rsidR="00BD7469" w:rsidRPr="0046266F" w:rsidRDefault="00BD7469" w:rsidP="00BD7469">
      <w:pPr>
        <w:pStyle w:val="EW"/>
      </w:pPr>
      <w:r w:rsidRPr="0046266F">
        <w:tab/>
        <w:t>User controlled PLMN selector available</w:t>
      </w:r>
    </w:p>
    <w:p w14:paraId="338FD1AD" w14:textId="77777777" w:rsidR="00BD7469" w:rsidRPr="0046266F" w:rsidRDefault="00BD7469" w:rsidP="00BD7469">
      <w:pPr>
        <w:pStyle w:val="EW"/>
      </w:pPr>
      <w:r w:rsidRPr="0046266F">
        <w:tab/>
        <w:t>Fixed dialling numbers available</w:t>
      </w:r>
    </w:p>
    <w:p w14:paraId="2F6BA839" w14:textId="77777777" w:rsidR="00BD7469" w:rsidRPr="0046266F" w:rsidRDefault="00BD7469" w:rsidP="00BD7469">
      <w:pPr>
        <w:pStyle w:val="EW"/>
      </w:pPr>
      <w:r w:rsidRPr="0046266F">
        <w:tab/>
        <w:t>Barred dialling numbers available</w:t>
      </w:r>
    </w:p>
    <w:p w14:paraId="50216C65" w14:textId="77777777" w:rsidR="00BD7469" w:rsidRPr="0046266F" w:rsidRDefault="00BD7469" w:rsidP="00BD7469">
      <w:pPr>
        <w:pStyle w:val="EW"/>
      </w:pPr>
      <w:r w:rsidRPr="0046266F">
        <w:tab/>
        <w:t>The GSM Access available</w:t>
      </w:r>
    </w:p>
    <w:p w14:paraId="2D4848CB" w14:textId="77777777" w:rsidR="00BD7469" w:rsidRPr="0046266F" w:rsidRDefault="00BD7469" w:rsidP="00BD7469">
      <w:pPr>
        <w:pStyle w:val="EW"/>
      </w:pPr>
      <w:r w:rsidRPr="0046266F">
        <w:tab/>
        <w:t>The Group Identifier level 1 and level 2 not available</w:t>
      </w:r>
    </w:p>
    <w:p w14:paraId="491D4F04" w14:textId="77777777" w:rsidR="00BD7469" w:rsidRPr="0046266F" w:rsidRDefault="00BD7469" w:rsidP="00BD7469">
      <w:pPr>
        <w:pStyle w:val="EW"/>
      </w:pPr>
      <w:r w:rsidRPr="0046266F">
        <w:tab/>
        <w:t>Service n 33 (Packed Switched Domain) shall be set to '1'</w:t>
      </w:r>
    </w:p>
    <w:p w14:paraId="046D19EF" w14:textId="77777777" w:rsidR="00BD7469" w:rsidRPr="0046266F" w:rsidRDefault="00BD7469" w:rsidP="00BD7469">
      <w:pPr>
        <w:pStyle w:val="EW"/>
      </w:pPr>
      <w:r w:rsidRPr="0046266F">
        <w:tab/>
        <w:t>Enabled Services Table available</w:t>
      </w:r>
    </w:p>
    <w:p w14:paraId="3622A464" w14:textId="77777777" w:rsidR="00C168B2" w:rsidRPr="0046266F" w:rsidRDefault="00BD7469" w:rsidP="00BD7469">
      <w:pPr>
        <w:pStyle w:val="EX"/>
        <w:spacing w:after="0"/>
        <w:ind w:left="1701" w:firstLine="0"/>
      </w:pPr>
      <w:r w:rsidRPr="0046266F">
        <w:t>HPLMN selector with access technology available</w:t>
      </w:r>
    </w:p>
    <w:p w14:paraId="5A5FBCCD" w14:textId="6A096931" w:rsidR="00BD7469" w:rsidRPr="0046266F" w:rsidRDefault="00BD7469" w:rsidP="00BD7469">
      <w:pPr>
        <w:pStyle w:val="EW"/>
        <w:ind w:firstLine="0"/>
      </w:pPr>
      <w:r w:rsidRPr="0046266F">
        <w:t>EPS Mobility Management Information available</w:t>
      </w:r>
    </w:p>
    <w:p w14:paraId="25DAE19C" w14:textId="77777777" w:rsidR="00BD7469" w:rsidRPr="0046266F" w:rsidRDefault="00BD7469" w:rsidP="00BD7469">
      <w:pPr>
        <w:pStyle w:val="EX"/>
        <w:ind w:firstLine="0"/>
      </w:pPr>
      <w:r w:rsidRPr="0046266F">
        <w:lastRenderedPageBreak/>
        <w:t>Allowed CSG Lists and corresponding indications not available</w:t>
      </w:r>
    </w:p>
    <w:p w14:paraId="590DEF0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66678C39" w14:textId="77777777" w:rsidTr="006D15BF">
        <w:tc>
          <w:tcPr>
            <w:tcW w:w="959" w:type="dxa"/>
          </w:tcPr>
          <w:p w14:paraId="06985CE1" w14:textId="77777777" w:rsidR="00BD7469" w:rsidRPr="0046266F" w:rsidRDefault="00BD7469" w:rsidP="006D15BF">
            <w:pPr>
              <w:pStyle w:val="TAL"/>
            </w:pPr>
            <w:r w:rsidRPr="0046266F">
              <w:t>Coding:</w:t>
            </w:r>
          </w:p>
        </w:tc>
        <w:tc>
          <w:tcPr>
            <w:tcW w:w="1134" w:type="dxa"/>
          </w:tcPr>
          <w:p w14:paraId="1E2FDC16" w14:textId="77777777" w:rsidR="00BD7469" w:rsidRPr="0046266F" w:rsidRDefault="00BD7469" w:rsidP="006D15BF">
            <w:pPr>
              <w:pStyle w:val="TAL"/>
            </w:pPr>
            <w:r w:rsidRPr="0046266F">
              <w:t>B1</w:t>
            </w:r>
          </w:p>
        </w:tc>
        <w:tc>
          <w:tcPr>
            <w:tcW w:w="1134" w:type="dxa"/>
          </w:tcPr>
          <w:p w14:paraId="2D1B023F" w14:textId="77777777" w:rsidR="00BD7469" w:rsidRPr="0046266F" w:rsidRDefault="00BD7469" w:rsidP="006D15BF">
            <w:pPr>
              <w:pStyle w:val="TAL"/>
            </w:pPr>
            <w:r w:rsidRPr="0046266F">
              <w:t>B2</w:t>
            </w:r>
          </w:p>
        </w:tc>
        <w:tc>
          <w:tcPr>
            <w:tcW w:w="1134" w:type="dxa"/>
          </w:tcPr>
          <w:p w14:paraId="003204F4" w14:textId="77777777" w:rsidR="00BD7469" w:rsidRPr="0046266F" w:rsidRDefault="00BD7469" w:rsidP="006D15BF">
            <w:pPr>
              <w:pStyle w:val="TAL"/>
            </w:pPr>
            <w:r w:rsidRPr="0046266F">
              <w:t>B3</w:t>
            </w:r>
          </w:p>
        </w:tc>
        <w:tc>
          <w:tcPr>
            <w:tcW w:w="1134" w:type="dxa"/>
          </w:tcPr>
          <w:p w14:paraId="19F4C4DB" w14:textId="77777777" w:rsidR="00BD7469" w:rsidRPr="0046266F" w:rsidRDefault="00BD7469" w:rsidP="006D15BF">
            <w:pPr>
              <w:pStyle w:val="TAL"/>
            </w:pPr>
            <w:r w:rsidRPr="0046266F">
              <w:t>B4</w:t>
            </w:r>
          </w:p>
        </w:tc>
        <w:tc>
          <w:tcPr>
            <w:tcW w:w="1134" w:type="dxa"/>
          </w:tcPr>
          <w:p w14:paraId="5E30D296" w14:textId="77777777" w:rsidR="00BD7469" w:rsidRPr="0046266F" w:rsidRDefault="00BD7469" w:rsidP="006D15BF">
            <w:pPr>
              <w:pStyle w:val="TAL"/>
            </w:pPr>
            <w:r w:rsidRPr="0046266F">
              <w:t>B5</w:t>
            </w:r>
          </w:p>
        </w:tc>
        <w:tc>
          <w:tcPr>
            <w:tcW w:w="1134" w:type="dxa"/>
          </w:tcPr>
          <w:p w14:paraId="120BA236" w14:textId="77777777" w:rsidR="00BD7469" w:rsidRPr="0046266F" w:rsidRDefault="00BD7469" w:rsidP="006D15BF">
            <w:pPr>
              <w:pStyle w:val="TAL"/>
            </w:pPr>
            <w:r w:rsidRPr="0046266F">
              <w:t>B6</w:t>
            </w:r>
          </w:p>
        </w:tc>
        <w:tc>
          <w:tcPr>
            <w:tcW w:w="1134" w:type="dxa"/>
          </w:tcPr>
          <w:p w14:paraId="635AB5E0" w14:textId="77777777" w:rsidR="00BD7469" w:rsidRPr="0046266F" w:rsidRDefault="00BD7469" w:rsidP="006D15BF">
            <w:pPr>
              <w:pStyle w:val="TAL"/>
            </w:pPr>
            <w:r w:rsidRPr="0046266F">
              <w:t>B7</w:t>
            </w:r>
          </w:p>
        </w:tc>
        <w:tc>
          <w:tcPr>
            <w:tcW w:w="1134" w:type="dxa"/>
          </w:tcPr>
          <w:p w14:paraId="2A003E6C" w14:textId="77777777" w:rsidR="00BD7469" w:rsidRPr="0046266F" w:rsidRDefault="00BD7469" w:rsidP="006D15BF">
            <w:pPr>
              <w:pStyle w:val="TAL"/>
            </w:pPr>
            <w:r w:rsidRPr="0046266F">
              <w:t>B8</w:t>
            </w:r>
          </w:p>
        </w:tc>
      </w:tr>
      <w:tr w:rsidR="00BD7469" w:rsidRPr="0046266F" w14:paraId="56BE4CB4" w14:textId="77777777" w:rsidTr="006D15BF">
        <w:tc>
          <w:tcPr>
            <w:tcW w:w="959" w:type="dxa"/>
          </w:tcPr>
          <w:p w14:paraId="2D7B627D" w14:textId="77777777" w:rsidR="00BD7469" w:rsidRPr="0046266F" w:rsidRDefault="00BD7469" w:rsidP="006D15BF">
            <w:pPr>
              <w:pStyle w:val="TAL"/>
            </w:pPr>
            <w:r w:rsidRPr="0046266F">
              <w:t>Binary</w:t>
            </w:r>
          </w:p>
        </w:tc>
        <w:tc>
          <w:tcPr>
            <w:tcW w:w="1134" w:type="dxa"/>
          </w:tcPr>
          <w:p w14:paraId="717E31F2" w14:textId="77777777" w:rsidR="00BD7469" w:rsidRPr="0046266F" w:rsidRDefault="00BD7469" w:rsidP="006D15BF">
            <w:pPr>
              <w:pStyle w:val="TAL"/>
            </w:pPr>
            <w:r w:rsidRPr="0046266F">
              <w:t>xx1x xx11</w:t>
            </w:r>
          </w:p>
        </w:tc>
        <w:tc>
          <w:tcPr>
            <w:tcW w:w="1134" w:type="dxa"/>
          </w:tcPr>
          <w:p w14:paraId="114EF745" w14:textId="77777777" w:rsidR="00BD7469" w:rsidRPr="0046266F" w:rsidRDefault="00BD7469" w:rsidP="006D15BF">
            <w:pPr>
              <w:pStyle w:val="TAL"/>
            </w:pPr>
            <w:r w:rsidRPr="0046266F">
              <w:t>xxxx xxxx</w:t>
            </w:r>
          </w:p>
        </w:tc>
        <w:tc>
          <w:tcPr>
            <w:tcW w:w="1134" w:type="dxa"/>
          </w:tcPr>
          <w:p w14:paraId="1D70CA57" w14:textId="77777777" w:rsidR="00BD7469" w:rsidRPr="0046266F" w:rsidRDefault="00BD7469" w:rsidP="006D15BF">
            <w:pPr>
              <w:pStyle w:val="TAL"/>
            </w:pPr>
            <w:r w:rsidRPr="0046266F">
              <w:t>xxxx 1x00</w:t>
            </w:r>
          </w:p>
        </w:tc>
        <w:tc>
          <w:tcPr>
            <w:tcW w:w="1134" w:type="dxa"/>
          </w:tcPr>
          <w:p w14:paraId="0B0F2EE5" w14:textId="77777777" w:rsidR="00BD7469" w:rsidRPr="0046266F" w:rsidRDefault="00BD7469" w:rsidP="006D15BF">
            <w:pPr>
              <w:pStyle w:val="TAL"/>
            </w:pPr>
            <w:r w:rsidRPr="0046266F">
              <w:t>xxxx x1xx</w:t>
            </w:r>
          </w:p>
        </w:tc>
        <w:tc>
          <w:tcPr>
            <w:tcW w:w="1134" w:type="dxa"/>
          </w:tcPr>
          <w:p w14:paraId="6086BF03" w14:textId="77777777" w:rsidR="00BD7469" w:rsidRPr="0046266F" w:rsidRDefault="00BD7469" w:rsidP="006D15BF">
            <w:pPr>
              <w:pStyle w:val="TAL"/>
            </w:pPr>
            <w:r w:rsidRPr="0046266F">
              <w:t>xxxx xx11</w:t>
            </w:r>
          </w:p>
        </w:tc>
        <w:tc>
          <w:tcPr>
            <w:tcW w:w="1134" w:type="dxa"/>
          </w:tcPr>
          <w:p w14:paraId="2C5ABC4B" w14:textId="77777777" w:rsidR="00BD7469" w:rsidRPr="0046266F" w:rsidRDefault="00BD7469" w:rsidP="006D15BF">
            <w:pPr>
              <w:pStyle w:val="TAL"/>
            </w:pPr>
            <w:r w:rsidRPr="0046266F">
              <w:t>xxxx x1xx</w:t>
            </w:r>
          </w:p>
        </w:tc>
        <w:tc>
          <w:tcPr>
            <w:tcW w:w="1134" w:type="dxa"/>
          </w:tcPr>
          <w:p w14:paraId="2FF659CC" w14:textId="77777777" w:rsidR="00BD7469" w:rsidRPr="0046266F" w:rsidRDefault="00BD7469" w:rsidP="006D15BF">
            <w:pPr>
              <w:pStyle w:val="TAL"/>
            </w:pPr>
            <w:r w:rsidRPr="0046266F">
              <w:t>xxxx xxxx</w:t>
            </w:r>
          </w:p>
        </w:tc>
        <w:tc>
          <w:tcPr>
            <w:tcW w:w="1134" w:type="dxa"/>
          </w:tcPr>
          <w:p w14:paraId="18DFA4B4" w14:textId="77777777" w:rsidR="00BD7469" w:rsidRPr="0046266F" w:rsidRDefault="00BD7469" w:rsidP="006D15BF">
            <w:pPr>
              <w:pStyle w:val="TAL"/>
            </w:pPr>
            <w:r w:rsidRPr="0046266F">
              <w:t>xxxx xxxx</w:t>
            </w:r>
          </w:p>
        </w:tc>
      </w:tr>
      <w:tr w:rsidR="00BD7469" w:rsidRPr="0046266F" w14:paraId="6FC26ECE" w14:textId="77777777" w:rsidTr="006D15BF">
        <w:tc>
          <w:tcPr>
            <w:tcW w:w="959" w:type="dxa"/>
          </w:tcPr>
          <w:p w14:paraId="5D9181E3" w14:textId="77777777" w:rsidR="00BD7469" w:rsidRPr="0046266F" w:rsidRDefault="00BD7469" w:rsidP="006D15BF">
            <w:pPr>
              <w:pStyle w:val="TAL"/>
            </w:pPr>
          </w:p>
        </w:tc>
        <w:tc>
          <w:tcPr>
            <w:tcW w:w="1134" w:type="dxa"/>
          </w:tcPr>
          <w:p w14:paraId="3230BBE8" w14:textId="77777777" w:rsidR="00BD7469" w:rsidRPr="0046266F" w:rsidRDefault="00BD7469" w:rsidP="006D15BF">
            <w:pPr>
              <w:pStyle w:val="TAL"/>
            </w:pPr>
          </w:p>
        </w:tc>
        <w:tc>
          <w:tcPr>
            <w:tcW w:w="1134" w:type="dxa"/>
          </w:tcPr>
          <w:p w14:paraId="12A56FFA" w14:textId="77777777" w:rsidR="00BD7469" w:rsidRPr="0046266F" w:rsidRDefault="00BD7469" w:rsidP="006D15BF">
            <w:pPr>
              <w:pStyle w:val="TAL"/>
            </w:pPr>
          </w:p>
        </w:tc>
        <w:tc>
          <w:tcPr>
            <w:tcW w:w="1134" w:type="dxa"/>
          </w:tcPr>
          <w:p w14:paraId="6FC5823D" w14:textId="77777777" w:rsidR="00BD7469" w:rsidRPr="0046266F" w:rsidRDefault="00BD7469" w:rsidP="006D15BF">
            <w:pPr>
              <w:pStyle w:val="TAL"/>
            </w:pPr>
          </w:p>
        </w:tc>
        <w:tc>
          <w:tcPr>
            <w:tcW w:w="1134" w:type="dxa"/>
          </w:tcPr>
          <w:p w14:paraId="072255C0" w14:textId="77777777" w:rsidR="00BD7469" w:rsidRPr="0046266F" w:rsidRDefault="00BD7469" w:rsidP="006D15BF">
            <w:pPr>
              <w:pStyle w:val="TAL"/>
            </w:pPr>
          </w:p>
        </w:tc>
        <w:tc>
          <w:tcPr>
            <w:tcW w:w="1134" w:type="dxa"/>
          </w:tcPr>
          <w:p w14:paraId="4B405654" w14:textId="77777777" w:rsidR="00BD7469" w:rsidRPr="0046266F" w:rsidRDefault="00BD7469" w:rsidP="006D15BF">
            <w:pPr>
              <w:pStyle w:val="TAL"/>
            </w:pPr>
          </w:p>
        </w:tc>
        <w:tc>
          <w:tcPr>
            <w:tcW w:w="1134" w:type="dxa"/>
          </w:tcPr>
          <w:p w14:paraId="7E3CBB77" w14:textId="77777777" w:rsidR="00BD7469" w:rsidRPr="0046266F" w:rsidRDefault="00BD7469" w:rsidP="006D15BF">
            <w:pPr>
              <w:pStyle w:val="TAL"/>
            </w:pPr>
          </w:p>
        </w:tc>
        <w:tc>
          <w:tcPr>
            <w:tcW w:w="1134" w:type="dxa"/>
          </w:tcPr>
          <w:p w14:paraId="7AF0B418" w14:textId="77777777" w:rsidR="00BD7469" w:rsidRPr="0046266F" w:rsidRDefault="00BD7469" w:rsidP="006D15BF">
            <w:pPr>
              <w:pStyle w:val="TAL"/>
            </w:pPr>
          </w:p>
        </w:tc>
        <w:tc>
          <w:tcPr>
            <w:tcW w:w="1134" w:type="dxa"/>
          </w:tcPr>
          <w:p w14:paraId="7F3A0443" w14:textId="77777777" w:rsidR="00BD7469" w:rsidRPr="0046266F" w:rsidRDefault="00BD7469" w:rsidP="006D15BF">
            <w:pPr>
              <w:pStyle w:val="TAL"/>
            </w:pPr>
          </w:p>
        </w:tc>
      </w:tr>
      <w:tr w:rsidR="00BD7469" w:rsidRPr="0046266F" w14:paraId="46518201" w14:textId="77777777" w:rsidTr="006D15BF">
        <w:tc>
          <w:tcPr>
            <w:tcW w:w="959" w:type="dxa"/>
          </w:tcPr>
          <w:p w14:paraId="1121C768" w14:textId="77777777" w:rsidR="00BD7469" w:rsidRPr="0046266F" w:rsidRDefault="00BD7469" w:rsidP="006D15BF">
            <w:pPr>
              <w:pStyle w:val="TAL"/>
            </w:pPr>
          </w:p>
        </w:tc>
        <w:tc>
          <w:tcPr>
            <w:tcW w:w="1134" w:type="dxa"/>
          </w:tcPr>
          <w:p w14:paraId="57EB89EA" w14:textId="77777777" w:rsidR="00BD7469" w:rsidRPr="0046266F" w:rsidRDefault="00BD7469" w:rsidP="006D15BF">
            <w:pPr>
              <w:pStyle w:val="TAL"/>
            </w:pPr>
            <w:r w:rsidRPr="0046266F">
              <w:t>B9</w:t>
            </w:r>
          </w:p>
        </w:tc>
        <w:tc>
          <w:tcPr>
            <w:tcW w:w="1134" w:type="dxa"/>
          </w:tcPr>
          <w:p w14:paraId="0216CB80" w14:textId="77777777" w:rsidR="00BD7469" w:rsidRPr="0046266F" w:rsidRDefault="00BD7469" w:rsidP="006D15BF">
            <w:pPr>
              <w:pStyle w:val="TAL"/>
            </w:pPr>
            <w:r w:rsidRPr="0046266F">
              <w:t>B10</w:t>
            </w:r>
          </w:p>
        </w:tc>
        <w:tc>
          <w:tcPr>
            <w:tcW w:w="1134" w:type="dxa"/>
          </w:tcPr>
          <w:p w14:paraId="3F8999C8" w14:textId="77777777" w:rsidR="00BD7469" w:rsidRPr="0046266F" w:rsidRDefault="00BD7469" w:rsidP="006D15BF">
            <w:pPr>
              <w:pStyle w:val="TAL"/>
            </w:pPr>
            <w:r w:rsidRPr="0046266F">
              <w:t>B11</w:t>
            </w:r>
          </w:p>
        </w:tc>
        <w:tc>
          <w:tcPr>
            <w:tcW w:w="1134" w:type="dxa"/>
          </w:tcPr>
          <w:p w14:paraId="1CDD74EA" w14:textId="77777777" w:rsidR="00BD7469" w:rsidRPr="0046266F" w:rsidRDefault="00BD7469" w:rsidP="006D15BF">
            <w:pPr>
              <w:pStyle w:val="TAL"/>
            </w:pPr>
          </w:p>
        </w:tc>
        <w:tc>
          <w:tcPr>
            <w:tcW w:w="1134" w:type="dxa"/>
          </w:tcPr>
          <w:p w14:paraId="76DAE4A9" w14:textId="77777777" w:rsidR="00BD7469" w:rsidRPr="0046266F" w:rsidRDefault="00BD7469" w:rsidP="006D15BF">
            <w:pPr>
              <w:pStyle w:val="TAL"/>
            </w:pPr>
          </w:p>
        </w:tc>
        <w:tc>
          <w:tcPr>
            <w:tcW w:w="1134" w:type="dxa"/>
          </w:tcPr>
          <w:p w14:paraId="46831550" w14:textId="77777777" w:rsidR="00BD7469" w:rsidRPr="0046266F" w:rsidRDefault="00BD7469" w:rsidP="006D15BF">
            <w:pPr>
              <w:pStyle w:val="TAL"/>
            </w:pPr>
          </w:p>
        </w:tc>
        <w:tc>
          <w:tcPr>
            <w:tcW w:w="1134" w:type="dxa"/>
          </w:tcPr>
          <w:p w14:paraId="2DD589E3" w14:textId="77777777" w:rsidR="00BD7469" w:rsidRPr="0046266F" w:rsidRDefault="00BD7469" w:rsidP="006D15BF">
            <w:pPr>
              <w:pStyle w:val="TAL"/>
            </w:pPr>
          </w:p>
        </w:tc>
        <w:tc>
          <w:tcPr>
            <w:tcW w:w="1134" w:type="dxa"/>
          </w:tcPr>
          <w:p w14:paraId="74178B8C" w14:textId="77777777" w:rsidR="00BD7469" w:rsidRPr="0046266F" w:rsidRDefault="00BD7469" w:rsidP="006D15BF">
            <w:pPr>
              <w:pStyle w:val="TAL"/>
            </w:pPr>
          </w:p>
        </w:tc>
      </w:tr>
      <w:tr w:rsidR="00BD7469" w:rsidRPr="0046266F" w14:paraId="538FF244" w14:textId="77777777" w:rsidTr="006D15BF">
        <w:tc>
          <w:tcPr>
            <w:tcW w:w="959" w:type="dxa"/>
          </w:tcPr>
          <w:p w14:paraId="3FF53BDA" w14:textId="77777777" w:rsidR="00BD7469" w:rsidRPr="0046266F" w:rsidRDefault="00BD7469" w:rsidP="006D15BF">
            <w:pPr>
              <w:pStyle w:val="TAL"/>
            </w:pPr>
          </w:p>
        </w:tc>
        <w:tc>
          <w:tcPr>
            <w:tcW w:w="1134" w:type="dxa"/>
          </w:tcPr>
          <w:p w14:paraId="3E05EBB8" w14:textId="77777777" w:rsidR="00BD7469" w:rsidRPr="0046266F" w:rsidRDefault="00BD7469" w:rsidP="006D15BF">
            <w:pPr>
              <w:pStyle w:val="TAL"/>
            </w:pPr>
            <w:r w:rsidRPr="0046266F">
              <w:t>xxxx xxxx</w:t>
            </w:r>
          </w:p>
        </w:tc>
        <w:tc>
          <w:tcPr>
            <w:tcW w:w="1134" w:type="dxa"/>
          </w:tcPr>
          <w:p w14:paraId="0430BD4D" w14:textId="77777777" w:rsidR="00BD7469" w:rsidRPr="0046266F" w:rsidRDefault="00BD7469" w:rsidP="006D15BF">
            <w:pPr>
              <w:pStyle w:val="TAL"/>
            </w:pPr>
            <w:r w:rsidRPr="0046266F">
              <w:t>xxxx xxxx</w:t>
            </w:r>
          </w:p>
        </w:tc>
        <w:tc>
          <w:tcPr>
            <w:tcW w:w="1134" w:type="dxa"/>
          </w:tcPr>
          <w:p w14:paraId="5CDAE313" w14:textId="77777777" w:rsidR="00BD7469" w:rsidRPr="0046266F" w:rsidRDefault="00BD7469" w:rsidP="006D15BF">
            <w:pPr>
              <w:pStyle w:val="TAL"/>
            </w:pPr>
            <w:r w:rsidRPr="0046266F">
              <w:t>xx01 xxxx</w:t>
            </w:r>
          </w:p>
        </w:tc>
        <w:tc>
          <w:tcPr>
            <w:tcW w:w="1134" w:type="dxa"/>
          </w:tcPr>
          <w:p w14:paraId="54464145" w14:textId="77777777" w:rsidR="00BD7469" w:rsidRPr="0046266F" w:rsidRDefault="00BD7469" w:rsidP="006D15BF">
            <w:pPr>
              <w:pStyle w:val="TAL"/>
            </w:pPr>
          </w:p>
        </w:tc>
        <w:tc>
          <w:tcPr>
            <w:tcW w:w="1134" w:type="dxa"/>
          </w:tcPr>
          <w:p w14:paraId="2642C717" w14:textId="77777777" w:rsidR="00BD7469" w:rsidRPr="0046266F" w:rsidRDefault="00BD7469" w:rsidP="006D15BF">
            <w:pPr>
              <w:pStyle w:val="TAL"/>
            </w:pPr>
          </w:p>
        </w:tc>
        <w:tc>
          <w:tcPr>
            <w:tcW w:w="1134" w:type="dxa"/>
          </w:tcPr>
          <w:p w14:paraId="6ADC7AB8" w14:textId="77777777" w:rsidR="00BD7469" w:rsidRPr="0046266F" w:rsidRDefault="00BD7469" w:rsidP="006D15BF">
            <w:pPr>
              <w:pStyle w:val="TAL"/>
            </w:pPr>
          </w:p>
        </w:tc>
        <w:tc>
          <w:tcPr>
            <w:tcW w:w="1134" w:type="dxa"/>
          </w:tcPr>
          <w:p w14:paraId="275CDBFB" w14:textId="77777777" w:rsidR="00BD7469" w:rsidRPr="0046266F" w:rsidRDefault="00BD7469" w:rsidP="006D15BF">
            <w:pPr>
              <w:pStyle w:val="TAL"/>
            </w:pPr>
          </w:p>
        </w:tc>
        <w:tc>
          <w:tcPr>
            <w:tcW w:w="1134" w:type="dxa"/>
          </w:tcPr>
          <w:p w14:paraId="306FFED5" w14:textId="77777777" w:rsidR="00BD7469" w:rsidRPr="0046266F" w:rsidRDefault="00BD7469" w:rsidP="006D15BF">
            <w:pPr>
              <w:pStyle w:val="TAL"/>
            </w:pPr>
          </w:p>
        </w:tc>
      </w:tr>
    </w:tbl>
    <w:p w14:paraId="544E0015" w14:textId="77777777" w:rsidR="00BD7469" w:rsidRPr="0046266F" w:rsidRDefault="00BD7469" w:rsidP="00BD7469"/>
    <w:p w14:paraId="4F65F640" w14:textId="77777777" w:rsidR="00BD7469" w:rsidRPr="0046266F" w:rsidRDefault="00BD7469" w:rsidP="00BD7469">
      <w:r w:rsidRPr="0046266F">
        <w:t>The UICC is installed into the Terminal, the UE is set to automatic PLMN selection mode and to auto GPRS attach..</w:t>
      </w:r>
    </w:p>
    <w:p w14:paraId="15A4E02D" w14:textId="77777777" w:rsidR="00BD7469" w:rsidRPr="0046266F" w:rsidRDefault="00BD7469" w:rsidP="00BD7469">
      <w:pPr>
        <w:pStyle w:val="Heading5"/>
      </w:pPr>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381BAD5B" w14:textId="77777777" w:rsidR="00BD7469" w:rsidRPr="0046266F" w:rsidRDefault="00BD7469" w:rsidP="00BD7469">
      <w:pPr>
        <w:pStyle w:val="B1"/>
      </w:pPr>
      <w:r w:rsidRPr="0046266F">
        <w:t>c)</w:t>
      </w:r>
      <w:r w:rsidRPr="0046266F">
        <w:tab/>
        <w:t>After receipt of an ATTACH REQUEST from the UE, the SS sends ATTACH ACCEPT with:</w:t>
      </w:r>
    </w:p>
    <w:p w14:paraId="18D6517B"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244/082/0001/05</w:t>
      </w:r>
    </w:p>
    <w:p w14:paraId="710091DB"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3DE864E9" w14:textId="77777777" w:rsidR="00BD7469" w:rsidRPr="0046266F" w:rsidRDefault="00BD7469" w:rsidP="00BD7469">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1AC078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0FAA69D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17AA363E"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7" w:name="_Toc10738846"/>
      <w:bookmarkStart w:id="4228" w:name="_Toc20396698"/>
      <w:bookmarkStart w:id="4229" w:name="_Toc29398351"/>
      <w:bookmarkStart w:id="4230" w:name="_Toc29399473"/>
      <w:bookmarkStart w:id="4231" w:name="_Toc36649483"/>
      <w:bookmarkStart w:id="4232" w:name="_Toc36655325"/>
      <w:bookmarkStart w:id="4233" w:name="_Toc44961628"/>
      <w:bookmarkStart w:id="4234" w:name="_Toc50983291"/>
      <w:bookmarkStart w:id="4235" w:name="_Toc50985462"/>
      <w:bookmarkStart w:id="4236" w:name="_Toc57112722"/>
      <w:bookmarkStart w:id="4237" w:name="_Toc146299873"/>
      <w:r w:rsidRPr="0046266F">
        <w:t>7.4.4.5</w:t>
      </w:r>
      <w:r w:rsidRPr="0046266F">
        <w:tab/>
        <w:t>Acceptance criteria</w:t>
      </w:r>
      <w:bookmarkEnd w:id="4227"/>
      <w:bookmarkEnd w:id="4228"/>
      <w:bookmarkEnd w:id="4229"/>
      <w:bookmarkEnd w:id="4230"/>
      <w:bookmarkEnd w:id="4231"/>
      <w:bookmarkEnd w:id="4232"/>
      <w:bookmarkEnd w:id="4233"/>
      <w:bookmarkEnd w:id="4234"/>
      <w:bookmarkEnd w:id="4235"/>
      <w:bookmarkEnd w:id="4236"/>
      <w:bookmarkEnd w:id="4237"/>
    </w:p>
    <w:p w14:paraId="28F829F6"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6C616E2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0CC243C"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6297100D" w14:textId="77777777" w:rsidR="00BD7469" w:rsidRPr="0046266F" w:rsidRDefault="00BD7469" w:rsidP="00BD7469">
      <w:pPr>
        <w:pStyle w:val="EW"/>
        <w:tabs>
          <w:tab w:val="left" w:pos="2835"/>
        </w:tabs>
      </w:pPr>
      <w:r w:rsidRPr="0046266F">
        <w:tab/>
        <w:t>Last visited registered TAI:</w:t>
      </w:r>
      <w:r w:rsidRPr="0046266F">
        <w:tab/>
        <w:t>244/081/0001</w:t>
      </w:r>
    </w:p>
    <w:p w14:paraId="584F9F1C" w14:textId="77777777" w:rsidR="00BD7469" w:rsidRPr="0046266F" w:rsidRDefault="00BD7469" w:rsidP="00BD7469">
      <w:pPr>
        <w:pStyle w:val="EW"/>
        <w:tabs>
          <w:tab w:val="left" w:pos="2835"/>
        </w:tabs>
      </w:pPr>
      <w:r w:rsidRPr="0046266F">
        <w:tab/>
        <w:t>EPS update status:</w:t>
      </w:r>
      <w:r w:rsidRPr="0046266F">
        <w:tab/>
        <w:t>updated</w:t>
      </w:r>
    </w:p>
    <w:p w14:paraId="0197CD97" w14:textId="77777777" w:rsidR="00BD7469" w:rsidRPr="0046266F" w:rsidRDefault="00BD7469" w:rsidP="00BD7469">
      <w:pPr>
        <w:pStyle w:val="EW"/>
        <w:tabs>
          <w:tab w:val="left" w:pos="2835"/>
        </w:tabs>
      </w:pPr>
    </w:p>
    <w:p w14:paraId="37B6DA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6124503" w14:textId="77777777" w:rsidTr="006D15BF">
        <w:tc>
          <w:tcPr>
            <w:tcW w:w="959" w:type="dxa"/>
            <w:tcBorders>
              <w:top w:val="single" w:sz="4" w:space="0" w:color="auto"/>
              <w:left w:val="single" w:sz="4" w:space="0" w:color="auto"/>
              <w:bottom w:val="single" w:sz="4" w:space="0" w:color="auto"/>
              <w:right w:val="single" w:sz="4" w:space="0" w:color="auto"/>
            </w:tcBorders>
          </w:tcPr>
          <w:p w14:paraId="7CDE714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CADB64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F365580"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27AE0A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F090F4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99C01DE"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1006AC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0D38EB"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E4D8D6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0366FD3"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36CCF7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05FCB98" w14:textId="77777777" w:rsidR="00BD7469" w:rsidRPr="0046266F" w:rsidRDefault="00BD7469" w:rsidP="006D15BF">
            <w:pPr>
              <w:pStyle w:val="TAL"/>
            </w:pPr>
            <w:r w:rsidRPr="0046266F">
              <w:t>B11</w:t>
            </w:r>
          </w:p>
        </w:tc>
      </w:tr>
      <w:tr w:rsidR="00BD7469" w:rsidRPr="0046266F" w14:paraId="666C700A" w14:textId="77777777" w:rsidTr="006D15BF">
        <w:tc>
          <w:tcPr>
            <w:tcW w:w="959" w:type="dxa"/>
            <w:tcBorders>
              <w:top w:val="single" w:sz="4" w:space="0" w:color="auto"/>
              <w:left w:val="single" w:sz="4" w:space="0" w:color="auto"/>
              <w:bottom w:val="single" w:sz="4" w:space="0" w:color="auto"/>
              <w:right w:val="single" w:sz="4" w:space="0" w:color="auto"/>
            </w:tcBorders>
          </w:tcPr>
          <w:p w14:paraId="55EE3FC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012B92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5954BAB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8B0F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E78DAA"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D32A1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A7BD66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BDCC8D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011CC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5DA6AC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73EF6F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595FF36" w14:textId="77777777" w:rsidR="00BD7469" w:rsidRPr="0046266F" w:rsidRDefault="00BD7469" w:rsidP="006D15BF">
            <w:pPr>
              <w:pStyle w:val="TAL"/>
            </w:pPr>
            <w:r w:rsidRPr="0046266F">
              <w:t>65</w:t>
            </w:r>
          </w:p>
        </w:tc>
      </w:tr>
      <w:tr w:rsidR="00BD7469" w:rsidRPr="0046266F" w14:paraId="68AAD63D" w14:textId="77777777" w:rsidTr="006D15BF">
        <w:tc>
          <w:tcPr>
            <w:tcW w:w="959" w:type="dxa"/>
            <w:tcBorders>
              <w:top w:val="single" w:sz="4" w:space="0" w:color="auto"/>
              <w:right w:val="single" w:sz="4" w:space="0" w:color="auto"/>
            </w:tcBorders>
          </w:tcPr>
          <w:p w14:paraId="69131D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4D76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D6475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7BB7E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4A4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870CC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A662D6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E798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BC91AC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1444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A1C7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5EC4A5" w14:textId="77777777" w:rsidR="00BD7469" w:rsidRPr="0046266F" w:rsidRDefault="00BD7469" w:rsidP="006D15BF">
            <w:pPr>
              <w:pStyle w:val="TAL"/>
            </w:pPr>
          </w:p>
        </w:tc>
      </w:tr>
      <w:tr w:rsidR="00BD7469" w:rsidRPr="0046266F" w14:paraId="169FF4C6" w14:textId="77777777" w:rsidTr="006D15BF">
        <w:tc>
          <w:tcPr>
            <w:tcW w:w="959" w:type="dxa"/>
            <w:tcBorders>
              <w:right w:val="single" w:sz="4" w:space="0" w:color="auto"/>
            </w:tcBorders>
          </w:tcPr>
          <w:p w14:paraId="7CE9DC5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2B7E5CE"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3F7D9CA"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66AFEE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1C30DE3"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F888FF"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AC55B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7560EDFF"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29749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E787F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5844F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5A3B40" w14:textId="77777777" w:rsidR="00BD7469" w:rsidRPr="0046266F" w:rsidRDefault="00BD7469" w:rsidP="006D15BF">
            <w:pPr>
              <w:pStyle w:val="TAL"/>
            </w:pPr>
          </w:p>
        </w:tc>
      </w:tr>
      <w:tr w:rsidR="00BD7469" w:rsidRPr="0046266F" w14:paraId="6F3428A1" w14:textId="77777777" w:rsidTr="006D15BF">
        <w:tc>
          <w:tcPr>
            <w:tcW w:w="959" w:type="dxa"/>
            <w:tcBorders>
              <w:right w:val="single" w:sz="4" w:space="0" w:color="auto"/>
            </w:tcBorders>
          </w:tcPr>
          <w:p w14:paraId="117E00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E283A1"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1E075E7"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180485"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737247D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23B080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DAFD76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DE647C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65BABB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D6E42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FB2B6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BD88C1" w14:textId="77777777" w:rsidR="00BD7469" w:rsidRPr="0046266F" w:rsidRDefault="00BD7469" w:rsidP="006D15BF">
            <w:pPr>
              <w:pStyle w:val="TAL"/>
            </w:pPr>
          </w:p>
        </w:tc>
      </w:tr>
    </w:tbl>
    <w:p w14:paraId="3F07A47F" w14:textId="77777777" w:rsidR="00BD7469" w:rsidRPr="0046266F" w:rsidRDefault="00BD7469" w:rsidP="00BD7469">
      <w:pPr>
        <w:pStyle w:val="BodyText"/>
      </w:pPr>
    </w:p>
    <w:p w14:paraId="233E674B" w14:textId="77777777" w:rsidR="00BD7469" w:rsidRPr="0046266F" w:rsidRDefault="00BD7469" w:rsidP="00BD7469">
      <w:pPr>
        <w:pStyle w:val="Heading3"/>
      </w:pPr>
      <w:bookmarkStart w:id="4238" w:name="_Toc10738847"/>
      <w:bookmarkStart w:id="4239" w:name="_Toc20396699"/>
      <w:bookmarkStart w:id="4240" w:name="_Toc29398352"/>
      <w:bookmarkStart w:id="4241" w:name="_Toc29399474"/>
      <w:bookmarkStart w:id="4242" w:name="_Toc36649484"/>
      <w:bookmarkStart w:id="4243" w:name="_Toc36655326"/>
      <w:bookmarkStart w:id="4244" w:name="_Toc44961629"/>
      <w:bookmarkStart w:id="4245" w:name="_Toc50983292"/>
      <w:bookmarkStart w:id="4246" w:name="_Toc50985463"/>
      <w:bookmarkStart w:id="4247" w:name="_Toc57112723"/>
      <w:bookmarkStart w:id="4248" w:name="_Toc146299874"/>
      <w:r w:rsidRPr="0046266F">
        <w:t>7.4.5</w:t>
      </w:r>
      <w:r w:rsidRPr="0046266F">
        <w:tab/>
        <w:t>E-UTRAn/EPC capable UEs recognising the search period of the Higher priority PLMN – UTRAN/E-UTRAN</w:t>
      </w:r>
      <w:bookmarkEnd w:id="4238"/>
      <w:bookmarkEnd w:id="4239"/>
      <w:bookmarkEnd w:id="4240"/>
      <w:bookmarkEnd w:id="4241"/>
      <w:bookmarkEnd w:id="4242"/>
      <w:bookmarkEnd w:id="4243"/>
      <w:bookmarkEnd w:id="4244"/>
      <w:bookmarkEnd w:id="4245"/>
      <w:bookmarkEnd w:id="4246"/>
      <w:bookmarkEnd w:id="4247"/>
      <w:bookmarkEnd w:id="4248"/>
    </w:p>
    <w:p w14:paraId="2C0D62D7" w14:textId="77777777" w:rsidR="00BD7469" w:rsidRPr="0046266F" w:rsidRDefault="00BD7469" w:rsidP="00BD7469">
      <w:pPr>
        <w:pStyle w:val="Heading4"/>
      </w:pPr>
      <w:bookmarkStart w:id="4249" w:name="_Toc10738848"/>
      <w:bookmarkStart w:id="4250" w:name="_Toc20396700"/>
      <w:bookmarkStart w:id="4251" w:name="_Toc29398353"/>
      <w:bookmarkStart w:id="4252" w:name="_Toc29399475"/>
      <w:bookmarkStart w:id="4253" w:name="_Toc36649485"/>
      <w:bookmarkStart w:id="4254" w:name="_Toc36655327"/>
      <w:bookmarkStart w:id="4255" w:name="_Toc44961630"/>
      <w:bookmarkStart w:id="4256" w:name="_Toc50983293"/>
      <w:bookmarkStart w:id="4257" w:name="_Toc50985464"/>
      <w:bookmarkStart w:id="4258" w:name="_Toc57112724"/>
      <w:bookmarkStart w:id="4259" w:name="_Toc146299875"/>
      <w:r w:rsidRPr="0046266F">
        <w:t>7.4.5.1</w:t>
      </w:r>
      <w:r w:rsidRPr="0046266F">
        <w:tab/>
        <w:t>Definition and applicability</w:t>
      </w:r>
      <w:bookmarkEnd w:id="4249"/>
      <w:bookmarkEnd w:id="4250"/>
      <w:bookmarkEnd w:id="4251"/>
      <w:bookmarkEnd w:id="4252"/>
      <w:bookmarkEnd w:id="4253"/>
      <w:bookmarkEnd w:id="4254"/>
      <w:bookmarkEnd w:id="4255"/>
      <w:bookmarkEnd w:id="4256"/>
      <w:bookmarkEnd w:id="4257"/>
      <w:bookmarkEnd w:id="4258"/>
      <w:bookmarkEnd w:id="4259"/>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0" w:name="_Toc10738849"/>
      <w:bookmarkStart w:id="4261" w:name="_Toc20396701"/>
      <w:bookmarkStart w:id="4262" w:name="_Toc29398354"/>
      <w:bookmarkStart w:id="4263" w:name="_Toc29399476"/>
      <w:bookmarkStart w:id="4264" w:name="_Toc36649486"/>
      <w:bookmarkStart w:id="4265" w:name="_Toc36655328"/>
      <w:bookmarkStart w:id="4266" w:name="_Toc44961631"/>
      <w:bookmarkStart w:id="4267" w:name="_Toc50983294"/>
      <w:bookmarkStart w:id="4268" w:name="_Toc50985465"/>
      <w:bookmarkStart w:id="4269" w:name="_Toc57112725"/>
      <w:bookmarkStart w:id="4270" w:name="_Toc146299876"/>
      <w:r w:rsidRPr="0046266F">
        <w:t>7.4.5.2</w:t>
      </w:r>
      <w:r w:rsidRPr="0046266F">
        <w:tab/>
        <w:t>Conformance requirement</w:t>
      </w:r>
      <w:bookmarkEnd w:id="4260"/>
      <w:bookmarkEnd w:id="4261"/>
      <w:bookmarkEnd w:id="4262"/>
      <w:bookmarkEnd w:id="4263"/>
      <w:bookmarkEnd w:id="4264"/>
      <w:bookmarkEnd w:id="4265"/>
      <w:bookmarkEnd w:id="4266"/>
      <w:bookmarkEnd w:id="4267"/>
      <w:bookmarkEnd w:id="4268"/>
      <w:bookmarkEnd w:id="4269"/>
      <w:bookmarkEnd w:id="4270"/>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1" w:name="_Toc10738850"/>
      <w:bookmarkStart w:id="4272" w:name="_Toc20396702"/>
      <w:bookmarkStart w:id="4273" w:name="_Toc29398355"/>
      <w:bookmarkStart w:id="4274" w:name="_Toc29399477"/>
      <w:bookmarkStart w:id="4275" w:name="_Toc36649487"/>
      <w:bookmarkStart w:id="4276" w:name="_Toc36655329"/>
      <w:bookmarkStart w:id="4277" w:name="_Toc44961632"/>
      <w:bookmarkStart w:id="4278" w:name="_Toc50983295"/>
      <w:bookmarkStart w:id="4279" w:name="_Toc50985466"/>
      <w:bookmarkStart w:id="4280" w:name="_Toc57112726"/>
      <w:bookmarkStart w:id="4281" w:name="_Toc146299877"/>
      <w:r w:rsidRPr="0046266F">
        <w:t>7.4.5.3</w:t>
      </w:r>
      <w:r w:rsidRPr="0046266F">
        <w:tab/>
        <w:t>Test purpose</w:t>
      </w:r>
      <w:bookmarkEnd w:id="4271"/>
      <w:bookmarkEnd w:id="4272"/>
      <w:bookmarkEnd w:id="4273"/>
      <w:bookmarkEnd w:id="4274"/>
      <w:bookmarkEnd w:id="4275"/>
      <w:bookmarkEnd w:id="4276"/>
      <w:bookmarkEnd w:id="4277"/>
      <w:bookmarkEnd w:id="4278"/>
      <w:bookmarkEnd w:id="4279"/>
      <w:bookmarkEnd w:id="4280"/>
      <w:bookmarkEnd w:id="4281"/>
    </w:p>
    <w:p w14:paraId="6EA7F646" w14:textId="77777777"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3C9FD291" w14:textId="77777777" w:rsidR="00BD7469" w:rsidRPr="0046266F" w:rsidRDefault="00BD7469" w:rsidP="00BD7469"/>
    <w:p w14:paraId="5A5DD752" w14:textId="77777777" w:rsidR="00BD7469" w:rsidRPr="0046266F" w:rsidRDefault="00BD7469" w:rsidP="00BD7469">
      <w:pPr>
        <w:pStyle w:val="Heading4"/>
      </w:pPr>
      <w:bookmarkStart w:id="4282" w:name="_Toc10738851"/>
      <w:bookmarkStart w:id="4283" w:name="_Toc20396703"/>
      <w:bookmarkStart w:id="4284" w:name="_Toc29398356"/>
      <w:bookmarkStart w:id="4285" w:name="_Toc29399478"/>
      <w:bookmarkStart w:id="4286" w:name="_Toc36649488"/>
      <w:bookmarkStart w:id="4287" w:name="_Toc36655330"/>
      <w:bookmarkStart w:id="4288" w:name="_Toc44961633"/>
      <w:bookmarkStart w:id="4289" w:name="_Toc50983296"/>
      <w:bookmarkStart w:id="4290" w:name="_Toc50985467"/>
      <w:bookmarkStart w:id="4291" w:name="_Toc57112727"/>
      <w:bookmarkStart w:id="4292" w:name="_Toc146299878"/>
      <w:r w:rsidRPr="0046266F">
        <w:t>7.4.5.4</w:t>
      </w:r>
      <w:r w:rsidRPr="0046266F">
        <w:tab/>
        <w:t>Method of test</w:t>
      </w:r>
      <w:bookmarkEnd w:id="4282"/>
      <w:bookmarkEnd w:id="4283"/>
      <w:bookmarkEnd w:id="4284"/>
      <w:bookmarkEnd w:id="4285"/>
      <w:bookmarkEnd w:id="4286"/>
      <w:bookmarkEnd w:id="4287"/>
      <w:bookmarkEnd w:id="4288"/>
      <w:bookmarkEnd w:id="4289"/>
      <w:bookmarkEnd w:id="4290"/>
      <w:bookmarkEnd w:id="4291"/>
      <w:bookmarkEnd w:id="4292"/>
    </w:p>
    <w:p w14:paraId="5D1A4C0A" w14:textId="77777777" w:rsidR="00BD7469" w:rsidRPr="0046266F" w:rsidRDefault="00BD7469" w:rsidP="00BD7469">
      <w:pPr>
        <w:pStyle w:val="Heading5"/>
      </w:pPr>
      <w:bookmarkStart w:id="4293" w:name="_Toc10738852"/>
      <w:bookmarkStart w:id="4294" w:name="_Toc20396704"/>
      <w:bookmarkStart w:id="4295" w:name="_Toc29398357"/>
      <w:bookmarkStart w:id="4296" w:name="_Toc29399479"/>
      <w:bookmarkStart w:id="4297" w:name="_Toc36649489"/>
      <w:bookmarkStart w:id="4298" w:name="_Toc36655331"/>
      <w:bookmarkStart w:id="4299" w:name="_Toc44961634"/>
      <w:bookmarkStart w:id="4300" w:name="_Toc50983297"/>
      <w:bookmarkStart w:id="4301" w:name="_Toc50985468"/>
      <w:bookmarkStart w:id="4302" w:name="_Toc57112728"/>
      <w:bookmarkStart w:id="4303" w:name="_Toc146299879"/>
      <w:r w:rsidRPr="0046266F">
        <w:t>7.4.5.4.1</w:t>
      </w:r>
      <w:r w:rsidRPr="0046266F">
        <w:tab/>
        <w:t>Initial conditions</w:t>
      </w:r>
      <w:bookmarkEnd w:id="4293"/>
      <w:bookmarkEnd w:id="4294"/>
      <w:bookmarkEnd w:id="4295"/>
      <w:bookmarkEnd w:id="4296"/>
      <w:bookmarkEnd w:id="4297"/>
      <w:bookmarkEnd w:id="4298"/>
      <w:bookmarkEnd w:id="4299"/>
      <w:bookmarkEnd w:id="4300"/>
      <w:bookmarkEnd w:id="4301"/>
      <w:bookmarkEnd w:id="4302"/>
      <w:bookmarkEnd w:id="4303"/>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lastRenderedPageBreak/>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5809855" w14:textId="77777777" w:rsidR="00BD7469" w:rsidRPr="0046266F" w:rsidRDefault="00BD7469" w:rsidP="00BD7469">
      <w:r w:rsidRPr="0046266F">
        <w:t>The default E-UTRAN UICC is used with the following exception:</w:t>
      </w:r>
    </w:p>
    <w:p w14:paraId="3160AC2D"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4BA1622" w14:textId="77777777" w:rsidR="00BD7469" w:rsidRPr="0046266F" w:rsidRDefault="00BD7469" w:rsidP="00BD7469">
      <w:pPr>
        <w:pStyle w:val="EW"/>
      </w:pPr>
      <w:r w:rsidRPr="0046266F">
        <w:t>Logically:</w:t>
      </w:r>
      <w:r w:rsidRPr="0046266F">
        <w:tab/>
        <w:t>Set to MCC 244 and MNC 081</w:t>
      </w:r>
    </w:p>
    <w:p w14:paraId="1DDED3CE" w14:textId="77777777" w:rsidR="00C168B2" w:rsidRPr="0046266F" w:rsidRDefault="00BD7469" w:rsidP="00BD7469">
      <w:pPr>
        <w:pStyle w:val="EX"/>
      </w:pPr>
      <w:r w:rsidRPr="0046266F">
        <w:tab/>
        <w:t>Set to</w:t>
      </w:r>
    </w:p>
    <w:p w14:paraId="7FCC97B7" w14:textId="08705916" w:rsidR="00BD7469" w:rsidRPr="0046266F" w:rsidRDefault="00BD7469" w:rsidP="00BD7469">
      <w:pPr>
        <w:pStyle w:val="EX"/>
      </w:pPr>
      <w:r w:rsidRPr="0046266F">
        <w:t>E-UTRAN</w:t>
      </w:r>
    </w:p>
    <w:p w14:paraId="66E545C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0C028CDE" w14:textId="77777777" w:rsidTr="006D15BF">
        <w:tc>
          <w:tcPr>
            <w:tcW w:w="907" w:type="dxa"/>
          </w:tcPr>
          <w:p w14:paraId="04B3F9A2" w14:textId="77777777" w:rsidR="00BD7469" w:rsidRPr="0046266F" w:rsidRDefault="00BD7469" w:rsidP="006D15BF">
            <w:pPr>
              <w:pStyle w:val="TAL"/>
            </w:pPr>
            <w:r w:rsidRPr="0046266F">
              <w:t>Coding:</w:t>
            </w:r>
          </w:p>
        </w:tc>
        <w:tc>
          <w:tcPr>
            <w:tcW w:w="624" w:type="dxa"/>
          </w:tcPr>
          <w:p w14:paraId="077C70C1" w14:textId="77777777" w:rsidR="00BD7469" w:rsidRPr="0046266F" w:rsidRDefault="00BD7469" w:rsidP="006D15BF">
            <w:pPr>
              <w:pStyle w:val="TAL"/>
            </w:pPr>
            <w:r w:rsidRPr="0046266F">
              <w:t>B1</w:t>
            </w:r>
          </w:p>
        </w:tc>
        <w:tc>
          <w:tcPr>
            <w:tcW w:w="624" w:type="dxa"/>
          </w:tcPr>
          <w:p w14:paraId="4BFE58BB" w14:textId="77777777" w:rsidR="00BD7469" w:rsidRPr="0046266F" w:rsidRDefault="00BD7469" w:rsidP="006D15BF">
            <w:pPr>
              <w:pStyle w:val="TAL"/>
            </w:pPr>
            <w:r w:rsidRPr="0046266F">
              <w:t>B2</w:t>
            </w:r>
          </w:p>
        </w:tc>
        <w:tc>
          <w:tcPr>
            <w:tcW w:w="624" w:type="dxa"/>
          </w:tcPr>
          <w:p w14:paraId="779ED5BF" w14:textId="77777777" w:rsidR="00BD7469" w:rsidRPr="0046266F" w:rsidRDefault="00BD7469" w:rsidP="006D15BF">
            <w:pPr>
              <w:pStyle w:val="TAL"/>
            </w:pPr>
            <w:r w:rsidRPr="0046266F">
              <w:t>B3</w:t>
            </w:r>
          </w:p>
        </w:tc>
        <w:tc>
          <w:tcPr>
            <w:tcW w:w="624" w:type="dxa"/>
          </w:tcPr>
          <w:p w14:paraId="237AFC18" w14:textId="77777777" w:rsidR="00BD7469" w:rsidRPr="0046266F" w:rsidRDefault="00BD7469" w:rsidP="006D15BF">
            <w:pPr>
              <w:pStyle w:val="TAL"/>
            </w:pPr>
            <w:r w:rsidRPr="0046266F">
              <w:t>B4</w:t>
            </w:r>
          </w:p>
        </w:tc>
        <w:tc>
          <w:tcPr>
            <w:tcW w:w="624" w:type="dxa"/>
          </w:tcPr>
          <w:p w14:paraId="4025FA5D" w14:textId="77777777" w:rsidR="00BD7469" w:rsidRPr="0046266F" w:rsidRDefault="00BD7469" w:rsidP="006D15BF">
            <w:pPr>
              <w:pStyle w:val="TAL"/>
            </w:pPr>
            <w:r w:rsidRPr="0046266F">
              <w:t>B5</w:t>
            </w:r>
          </w:p>
        </w:tc>
      </w:tr>
      <w:tr w:rsidR="00BD7469" w:rsidRPr="0046266F" w14:paraId="511D3FAE" w14:textId="77777777" w:rsidTr="006D15BF">
        <w:tc>
          <w:tcPr>
            <w:tcW w:w="907" w:type="dxa"/>
          </w:tcPr>
          <w:p w14:paraId="58E2D446" w14:textId="77777777" w:rsidR="00BD7469" w:rsidRPr="0046266F" w:rsidRDefault="00BD7469" w:rsidP="006D15BF">
            <w:pPr>
              <w:pStyle w:val="TAL"/>
            </w:pPr>
            <w:r w:rsidRPr="0046266F">
              <w:t>Hex</w:t>
            </w:r>
          </w:p>
        </w:tc>
        <w:tc>
          <w:tcPr>
            <w:tcW w:w="624" w:type="dxa"/>
          </w:tcPr>
          <w:p w14:paraId="10F6610B" w14:textId="77777777" w:rsidR="00BD7469" w:rsidRPr="0046266F" w:rsidRDefault="00BD7469" w:rsidP="006D15BF">
            <w:pPr>
              <w:pStyle w:val="TAL"/>
            </w:pPr>
            <w:r w:rsidRPr="0046266F">
              <w:t>42</w:t>
            </w:r>
          </w:p>
        </w:tc>
        <w:tc>
          <w:tcPr>
            <w:tcW w:w="624" w:type="dxa"/>
          </w:tcPr>
          <w:p w14:paraId="56F58DC7" w14:textId="77777777" w:rsidR="00BD7469" w:rsidRPr="0046266F" w:rsidRDefault="00BD7469" w:rsidP="006D15BF">
            <w:pPr>
              <w:pStyle w:val="TAL"/>
            </w:pPr>
            <w:r w:rsidRPr="0046266F">
              <w:t>14</w:t>
            </w:r>
          </w:p>
        </w:tc>
        <w:tc>
          <w:tcPr>
            <w:tcW w:w="624" w:type="dxa"/>
          </w:tcPr>
          <w:p w14:paraId="254D00A2" w14:textId="77777777" w:rsidR="00BD7469" w:rsidRPr="0046266F" w:rsidRDefault="00BD7469" w:rsidP="006D15BF">
            <w:pPr>
              <w:pStyle w:val="TAL"/>
            </w:pPr>
            <w:r w:rsidRPr="0046266F">
              <w:t>80</w:t>
            </w:r>
          </w:p>
        </w:tc>
        <w:tc>
          <w:tcPr>
            <w:tcW w:w="624" w:type="dxa"/>
          </w:tcPr>
          <w:p w14:paraId="161E0B90" w14:textId="77777777" w:rsidR="00BD7469" w:rsidRPr="0046266F" w:rsidRDefault="00BD7469" w:rsidP="006D15BF">
            <w:pPr>
              <w:pStyle w:val="TAL"/>
            </w:pPr>
            <w:r w:rsidRPr="0046266F">
              <w:t>40</w:t>
            </w:r>
          </w:p>
        </w:tc>
        <w:tc>
          <w:tcPr>
            <w:tcW w:w="624" w:type="dxa"/>
          </w:tcPr>
          <w:p w14:paraId="19AE5C72" w14:textId="77777777" w:rsidR="00BD7469" w:rsidRPr="0046266F" w:rsidRDefault="00BD7469" w:rsidP="006D15BF">
            <w:pPr>
              <w:pStyle w:val="TAL"/>
            </w:pPr>
            <w:r w:rsidRPr="0046266F">
              <w:t>00</w:t>
            </w:r>
          </w:p>
        </w:tc>
      </w:tr>
    </w:tbl>
    <w:p w14:paraId="6A20CDE0" w14:textId="77777777" w:rsidR="00BD7469" w:rsidRPr="0046266F" w:rsidRDefault="00BD7469" w:rsidP="00BD7469"/>
    <w:p w14:paraId="0786F826"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5FEA8140" w14:textId="77777777" w:rsidR="00BD7469" w:rsidRPr="0046266F" w:rsidRDefault="00BD7469" w:rsidP="00BD7469">
      <w:pPr>
        <w:pStyle w:val="EX"/>
      </w:pPr>
      <w:r w:rsidRPr="0046266F">
        <w:t>Logically:</w:t>
      </w:r>
      <w:r w:rsidRPr="0046266F">
        <w:tab/>
        <w:t>set to 6minutes</w:t>
      </w:r>
    </w:p>
    <w:p w14:paraId="426D5DF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3379251D" w14:textId="77777777" w:rsidTr="006D15BF">
        <w:tc>
          <w:tcPr>
            <w:tcW w:w="907" w:type="dxa"/>
          </w:tcPr>
          <w:p w14:paraId="78BAFE9B" w14:textId="77777777" w:rsidR="00BD7469" w:rsidRPr="0046266F" w:rsidRDefault="00BD7469" w:rsidP="006D15BF">
            <w:pPr>
              <w:pStyle w:val="TAL"/>
            </w:pPr>
            <w:r w:rsidRPr="0046266F">
              <w:t>Coding:</w:t>
            </w:r>
          </w:p>
        </w:tc>
        <w:tc>
          <w:tcPr>
            <w:tcW w:w="624" w:type="dxa"/>
          </w:tcPr>
          <w:p w14:paraId="38C688C1" w14:textId="77777777" w:rsidR="00BD7469" w:rsidRPr="0046266F" w:rsidRDefault="00BD7469" w:rsidP="006D15BF">
            <w:pPr>
              <w:pStyle w:val="TAL"/>
            </w:pPr>
            <w:r w:rsidRPr="0046266F">
              <w:t>B1</w:t>
            </w:r>
          </w:p>
        </w:tc>
      </w:tr>
      <w:tr w:rsidR="00BD7469" w:rsidRPr="0046266F" w14:paraId="4E60C970" w14:textId="77777777" w:rsidTr="006D15BF">
        <w:tc>
          <w:tcPr>
            <w:tcW w:w="907" w:type="dxa"/>
          </w:tcPr>
          <w:p w14:paraId="49918A93" w14:textId="77777777" w:rsidR="00BD7469" w:rsidRPr="0046266F" w:rsidRDefault="00BD7469" w:rsidP="006D15BF">
            <w:pPr>
              <w:pStyle w:val="TAL"/>
            </w:pPr>
            <w:r w:rsidRPr="0046266F">
              <w:t>Hex</w:t>
            </w:r>
          </w:p>
        </w:tc>
        <w:tc>
          <w:tcPr>
            <w:tcW w:w="624" w:type="dxa"/>
          </w:tcPr>
          <w:p w14:paraId="6F7DF65A" w14:textId="77777777" w:rsidR="00BD7469" w:rsidRPr="0046266F" w:rsidRDefault="00BD7469" w:rsidP="006D15BF">
            <w:pPr>
              <w:pStyle w:val="TAL"/>
            </w:pPr>
            <w:r w:rsidRPr="0046266F">
              <w:t>01</w:t>
            </w:r>
          </w:p>
        </w:tc>
      </w:tr>
    </w:tbl>
    <w:p w14:paraId="721CB982" w14:textId="77777777" w:rsidR="00BD7469" w:rsidRPr="0046266F" w:rsidRDefault="00BD7469" w:rsidP="00BD7469"/>
    <w:p w14:paraId="530598A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8BF06C8" w14:textId="77777777" w:rsidR="00BD7469" w:rsidRPr="0046266F" w:rsidRDefault="00BD7469" w:rsidP="00BD7469">
      <w:pPr>
        <w:pStyle w:val="EW"/>
      </w:pPr>
      <w:r w:rsidRPr="0046266F">
        <w:t>Logically:</w:t>
      </w:r>
      <w:r w:rsidRPr="0046266F">
        <w:tab/>
        <w:t>Local Phone Book available</w:t>
      </w:r>
    </w:p>
    <w:p w14:paraId="7373E9A4" w14:textId="77777777" w:rsidR="00BD7469" w:rsidRPr="0046266F" w:rsidRDefault="00BD7469" w:rsidP="00BD7469">
      <w:pPr>
        <w:pStyle w:val="EW"/>
      </w:pPr>
      <w:r w:rsidRPr="0046266F">
        <w:tab/>
        <w:t>User controlled PLMN selector available</w:t>
      </w:r>
    </w:p>
    <w:p w14:paraId="40D72141" w14:textId="77777777" w:rsidR="00BD7469" w:rsidRPr="0046266F" w:rsidRDefault="00BD7469" w:rsidP="00BD7469">
      <w:pPr>
        <w:pStyle w:val="EW"/>
      </w:pPr>
      <w:r w:rsidRPr="0046266F">
        <w:tab/>
        <w:t>Fixed dialling numbers available</w:t>
      </w:r>
    </w:p>
    <w:p w14:paraId="18238B04" w14:textId="77777777" w:rsidR="00BD7469" w:rsidRPr="0046266F" w:rsidRDefault="00BD7469" w:rsidP="00BD7469">
      <w:pPr>
        <w:pStyle w:val="EW"/>
      </w:pPr>
      <w:r w:rsidRPr="0046266F">
        <w:tab/>
        <w:t>Barred dialling numbers available</w:t>
      </w:r>
    </w:p>
    <w:p w14:paraId="2698C81C" w14:textId="77777777" w:rsidR="00BD7469" w:rsidRPr="0046266F" w:rsidRDefault="00BD7469" w:rsidP="00BD7469">
      <w:pPr>
        <w:pStyle w:val="EW"/>
      </w:pPr>
      <w:r w:rsidRPr="0046266F">
        <w:tab/>
        <w:t>The GSM Access available</w:t>
      </w:r>
    </w:p>
    <w:p w14:paraId="4E41A1BA" w14:textId="77777777" w:rsidR="00BD7469" w:rsidRPr="0046266F" w:rsidRDefault="00BD7469" w:rsidP="00BD7469">
      <w:pPr>
        <w:pStyle w:val="EW"/>
      </w:pPr>
      <w:r w:rsidRPr="0046266F">
        <w:tab/>
        <w:t>The Group Identifier level 1 and level 2 not available</w:t>
      </w:r>
    </w:p>
    <w:p w14:paraId="46E64851" w14:textId="77777777" w:rsidR="00BD7469" w:rsidRPr="0046266F" w:rsidRDefault="00BD7469" w:rsidP="00BD7469">
      <w:pPr>
        <w:pStyle w:val="EW"/>
      </w:pPr>
      <w:r w:rsidRPr="0046266F">
        <w:tab/>
        <w:t>Service n 33 (Packed Switched Domain) shall be set to '1'</w:t>
      </w:r>
    </w:p>
    <w:p w14:paraId="0B712CE9" w14:textId="77777777" w:rsidR="00BD7469" w:rsidRPr="0046266F" w:rsidRDefault="00BD7469" w:rsidP="00BD7469">
      <w:pPr>
        <w:pStyle w:val="EW"/>
      </w:pPr>
      <w:r w:rsidRPr="0046266F">
        <w:tab/>
        <w:t>Enabled Services Table available</w:t>
      </w:r>
    </w:p>
    <w:p w14:paraId="2079B023" w14:textId="77777777" w:rsidR="00C168B2" w:rsidRPr="0046266F" w:rsidRDefault="00BD7469" w:rsidP="00BD7469">
      <w:pPr>
        <w:pStyle w:val="EX"/>
        <w:spacing w:after="0"/>
        <w:ind w:left="1701" w:firstLine="0"/>
      </w:pPr>
      <w:r w:rsidRPr="0046266F">
        <w:t>HPLMN selector with access technology available</w:t>
      </w:r>
    </w:p>
    <w:p w14:paraId="6BF8341C" w14:textId="7766FD76" w:rsidR="00BD7469" w:rsidRPr="0046266F" w:rsidRDefault="00BD7469" w:rsidP="00BD7469">
      <w:pPr>
        <w:pStyle w:val="EW"/>
        <w:ind w:firstLine="0"/>
      </w:pPr>
      <w:r w:rsidRPr="0046266F">
        <w:t>EPS Mobility Management Information available</w:t>
      </w:r>
    </w:p>
    <w:p w14:paraId="2BF40A9D" w14:textId="77777777" w:rsidR="00BD7469" w:rsidRPr="0046266F" w:rsidRDefault="00BD7469" w:rsidP="00BD7469">
      <w:pPr>
        <w:pStyle w:val="EX"/>
        <w:ind w:firstLine="0"/>
      </w:pPr>
      <w:r w:rsidRPr="0046266F">
        <w:t>Allowed CSG Lists and corresponding indications not available</w:t>
      </w:r>
    </w:p>
    <w:p w14:paraId="4C47E700"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30F20FC2" w14:textId="77777777" w:rsidTr="006D15BF">
        <w:tc>
          <w:tcPr>
            <w:tcW w:w="959" w:type="dxa"/>
          </w:tcPr>
          <w:p w14:paraId="7D75CD27" w14:textId="77777777" w:rsidR="00BD7469" w:rsidRPr="0046266F" w:rsidRDefault="00BD7469" w:rsidP="006D15BF">
            <w:pPr>
              <w:pStyle w:val="TAL"/>
            </w:pPr>
            <w:r w:rsidRPr="0046266F">
              <w:t>Coding:</w:t>
            </w:r>
          </w:p>
        </w:tc>
        <w:tc>
          <w:tcPr>
            <w:tcW w:w="1134" w:type="dxa"/>
          </w:tcPr>
          <w:p w14:paraId="2B4C4F6C" w14:textId="77777777" w:rsidR="00BD7469" w:rsidRPr="0046266F" w:rsidRDefault="00BD7469" w:rsidP="006D15BF">
            <w:pPr>
              <w:pStyle w:val="TAL"/>
            </w:pPr>
            <w:r w:rsidRPr="0046266F">
              <w:t>B1</w:t>
            </w:r>
          </w:p>
        </w:tc>
        <w:tc>
          <w:tcPr>
            <w:tcW w:w="1134" w:type="dxa"/>
          </w:tcPr>
          <w:p w14:paraId="298FBE9F" w14:textId="77777777" w:rsidR="00BD7469" w:rsidRPr="0046266F" w:rsidRDefault="00BD7469" w:rsidP="006D15BF">
            <w:pPr>
              <w:pStyle w:val="TAL"/>
            </w:pPr>
            <w:r w:rsidRPr="0046266F">
              <w:t>B2</w:t>
            </w:r>
          </w:p>
        </w:tc>
        <w:tc>
          <w:tcPr>
            <w:tcW w:w="1134" w:type="dxa"/>
          </w:tcPr>
          <w:p w14:paraId="0A90B22E" w14:textId="77777777" w:rsidR="00BD7469" w:rsidRPr="0046266F" w:rsidRDefault="00BD7469" w:rsidP="006D15BF">
            <w:pPr>
              <w:pStyle w:val="TAL"/>
            </w:pPr>
            <w:r w:rsidRPr="0046266F">
              <w:t>B3</w:t>
            </w:r>
          </w:p>
        </w:tc>
        <w:tc>
          <w:tcPr>
            <w:tcW w:w="1134" w:type="dxa"/>
          </w:tcPr>
          <w:p w14:paraId="6C104F12" w14:textId="77777777" w:rsidR="00BD7469" w:rsidRPr="0046266F" w:rsidRDefault="00BD7469" w:rsidP="006D15BF">
            <w:pPr>
              <w:pStyle w:val="TAL"/>
            </w:pPr>
            <w:r w:rsidRPr="0046266F">
              <w:t>B4</w:t>
            </w:r>
          </w:p>
        </w:tc>
        <w:tc>
          <w:tcPr>
            <w:tcW w:w="1134" w:type="dxa"/>
          </w:tcPr>
          <w:p w14:paraId="48B666DD" w14:textId="77777777" w:rsidR="00BD7469" w:rsidRPr="0046266F" w:rsidRDefault="00BD7469" w:rsidP="006D15BF">
            <w:pPr>
              <w:pStyle w:val="TAL"/>
            </w:pPr>
            <w:r w:rsidRPr="0046266F">
              <w:t>B5</w:t>
            </w:r>
          </w:p>
        </w:tc>
        <w:tc>
          <w:tcPr>
            <w:tcW w:w="1134" w:type="dxa"/>
          </w:tcPr>
          <w:p w14:paraId="189519E8" w14:textId="77777777" w:rsidR="00BD7469" w:rsidRPr="0046266F" w:rsidRDefault="00BD7469" w:rsidP="006D15BF">
            <w:pPr>
              <w:pStyle w:val="TAL"/>
            </w:pPr>
            <w:r w:rsidRPr="0046266F">
              <w:t>B6</w:t>
            </w:r>
          </w:p>
        </w:tc>
        <w:tc>
          <w:tcPr>
            <w:tcW w:w="1134" w:type="dxa"/>
          </w:tcPr>
          <w:p w14:paraId="2B0FA928" w14:textId="77777777" w:rsidR="00BD7469" w:rsidRPr="0046266F" w:rsidRDefault="00BD7469" w:rsidP="006D15BF">
            <w:pPr>
              <w:pStyle w:val="TAL"/>
            </w:pPr>
            <w:r w:rsidRPr="0046266F">
              <w:t>B7</w:t>
            </w:r>
          </w:p>
        </w:tc>
        <w:tc>
          <w:tcPr>
            <w:tcW w:w="1134" w:type="dxa"/>
          </w:tcPr>
          <w:p w14:paraId="12D92F23" w14:textId="77777777" w:rsidR="00BD7469" w:rsidRPr="0046266F" w:rsidRDefault="00BD7469" w:rsidP="006D15BF">
            <w:pPr>
              <w:pStyle w:val="TAL"/>
            </w:pPr>
            <w:r w:rsidRPr="0046266F">
              <w:t>B8</w:t>
            </w:r>
          </w:p>
        </w:tc>
      </w:tr>
      <w:tr w:rsidR="00BD7469" w:rsidRPr="0046266F" w14:paraId="3E18DFD1" w14:textId="77777777" w:rsidTr="006D15BF">
        <w:tc>
          <w:tcPr>
            <w:tcW w:w="959" w:type="dxa"/>
          </w:tcPr>
          <w:p w14:paraId="5153483D" w14:textId="77777777" w:rsidR="00BD7469" w:rsidRPr="0046266F" w:rsidRDefault="00BD7469" w:rsidP="006D15BF">
            <w:pPr>
              <w:pStyle w:val="TAL"/>
            </w:pPr>
            <w:r w:rsidRPr="0046266F">
              <w:t>Binary</w:t>
            </w:r>
          </w:p>
        </w:tc>
        <w:tc>
          <w:tcPr>
            <w:tcW w:w="1134" w:type="dxa"/>
          </w:tcPr>
          <w:p w14:paraId="03071FEF" w14:textId="77777777" w:rsidR="00BD7469" w:rsidRPr="0046266F" w:rsidRDefault="00BD7469" w:rsidP="006D15BF">
            <w:pPr>
              <w:pStyle w:val="TAL"/>
            </w:pPr>
            <w:r w:rsidRPr="0046266F">
              <w:t>xx1x xx11</w:t>
            </w:r>
          </w:p>
        </w:tc>
        <w:tc>
          <w:tcPr>
            <w:tcW w:w="1134" w:type="dxa"/>
          </w:tcPr>
          <w:p w14:paraId="4360CA26" w14:textId="77777777" w:rsidR="00BD7469" w:rsidRPr="0046266F" w:rsidRDefault="00BD7469" w:rsidP="006D15BF">
            <w:pPr>
              <w:pStyle w:val="TAL"/>
            </w:pPr>
            <w:r w:rsidRPr="0046266F">
              <w:t>xxxx xxxx</w:t>
            </w:r>
          </w:p>
        </w:tc>
        <w:tc>
          <w:tcPr>
            <w:tcW w:w="1134" w:type="dxa"/>
          </w:tcPr>
          <w:p w14:paraId="7337E1BB" w14:textId="77777777" w:rsidR="00BD7469" w:rsidRPr="0046266F" w:rsidRDefault="00BD7469" w:rsidP="006D15BF">
            <w:pPr>
              <w:pStyle w:val="TAL"/>
            </w:pPr>
            <w:r w:rsidRPr="0046266F">
              <w:t>xxxx 1x00</w:t>
            </w:r>
          </w:p>
        </w:tc>
        <w:tc>
          <w:tcPr>
            <w:tcW w:w="1134" w:type="dxa"/>
          </w:tcPr>
          <w:p w14:paraId="41DBB02E" w14:textId="77777777" w:rsidR="00BD7469" w:rsidRPr="0046266F" w:rsidRDefault="00BD7469" w:rsidP="006D15BF">
            <w:pPr>
              <w:pStyle w:val="TAL"/>
            </w:pPr>
            <w:r w:rsidRPr="0046266F">
              <w:t>xxxx x1xx</w:t>
            </w:r>
          </w:p>
        </w:tc>
        <w:tc>
          <w:tcPr>
            <w:tcW w:w="1134" w:type="dxa"/>
          </w:tcPr>
          <w:p w14:paraId="2402A842" w14:textId="77777777" w:rsidR="00BD7469" w:rsidRPr="0046266F" w:rsidRDefault="00BD7469" w:rsidP="006D15BF">
            <w:pPr>
              <w:pStyle w:val="TAL"/>
            </w:pPr>
            <w:r w:rsidRPr="0046266F">
              <w:t>xxxx xx11</w:t>
            </w:r>
          </w:p>
        </w:tc>
        <w:tc>
          <w:tcPr>
            <w:tcW w:w="1134" w:type="dxa"/>
          </w:tcPr>
          <w:p w14:paraId="14FDB3C3" w14:textId="77777777" w:rsidR="00BD7469" w:rsidRPr="0046266F" w:rsidRDefault="00BD7469" w:rsidP="006D15BF">
            <w:pPr>
              <w:pStyle w:val="TAL"/>
            </w:pPr>
            <w:r w:rsidRPr="0046266F">
              <w:t>xxxx x1xx</w:t>
            </w:r>
          </w:p>
        </w:tc>
        <w:tc>
          <w:tcPr>
            <w:tcW w:w="1134" w:type="dxa"/>
          </w:tcPr>
          <w:p w14:paraId="63E5F3C3" w14:textId="77777777" w:rsidR="00BD7469" w:rsidRPr="0046266F" w:rsidRDefault="00BD7469" w:rsidP="006D15BF">
            <w:pPr>
              <w:pStyle w:val="TAL"/>
            </w:pPr>
            <w:r w:rsidRPr="0046266F">
              <w:t>xxxx xxxx</w:t>
            </w:r>
          </w:p>
        </w:tc>
        <w:tc>
          <w:tcPr>
            <w:tcW w:w="1134" w:type="dxa"/>
          </w:tcPr>
          <w:p w14:paraId="07C57B53" w14:textId="77777777" w:rsidR="00BD7469" w:rsidRPr="0046266F" w:rsidRDefault="00BD7469" w:rsidP="006D15BF">
            <w:pPr>
              <w:pStyle w:val="TAL"/>
            </w:pPr>
            <w:r w:rsidRPr="0046266F">
              <w:t>xxxx xxxx</w:t>
            </w:r>
          </w:p>
        </w:tc>
      </w:tr>
      <w:tr w:rsidR="00BD7469" w:rsidRPr="0046266F" w14:paraId="7EA5B2F3" w14:textId="77777777" w:rsidTr="006D15BF">
        <w:tc>
          <w:tcPr>
            <w:tcW w:w="959" w:type="dxa"/>
          </w:tcPr>
          <w:p w14:paraId="5B4F2566" w14:textId="77777777" w:rsidR="00BD7469" w:rsidRPr="0046266F" w:rsidRDefault="00BD7469" w:rsidP="006D15BF">
            <w:pPr>
              <w:pStyle w:val="TAL"/>
            </w:pPr>
          </w:p>
        </w:tc>
        <w:tc>
          <w:tcPr>
            <w:tcW w:w="1134" w:type="dxa"/>
          </w:tcPr>
          <w:p w14:paraId="065A970B" w14:textId="77777777" w:rsidR="00BD7469" w:rsidRPr="0046266F" w:rsidRDefault="00BD7469" w:rsidP="006D15BF">
            <w:pPr>
              <w:pStyle w:val="TAL"/>
            </w:pPr>
          </w:p>
        </w:tc>
        <w:tc>
          <w:tcPr>
            <w:tcW w:w="1134" w:type="dxa"/>
          </w:tcPr>
          <w:p w14:paraId="5C61446E" w14:textId="77777777" w:rsidR="00BD7469" w:rsidRPr="0046266F" w:rsidRDefault="00BD7469" w:rsidP="006D15BF">
            <w:pPr>
              <w:pStyle w:val="TAL"/>
            </w:pPr>
          </w:p>
        </w:tc>
        <w:tc>
          <w:tcPr>
            <w:tcW w:w="1134" w:type="dxa"/>
          </w:tcPr>
          <w:p w14:paraId="1A8B1C16" w14:textId="77777777" w:rsidR="00BD7469" w:rsidRPr="0046266F" w:rsidRDefault="00BD7469" w:rsidP="006D15BF">
            <w:pPr>
              <w:pStyle w:val="TAL"/>
            </w:pPr>
          </w:p>
        </w:tc>
        <w:tc>
          <w:tcPr>
            <w:tcW w:w="1134" w:type="dxa"/>
          </w:tcPr>
          <w:p w14:paraId="65C12F96" w14:textId="77777777" w:rsidR="00BD7469" w:rsidRPr="0046266F" w:rsidRDefault="00BD7469" w:rsidP="006D15BF">
            <w:pPr>
              <w:pStyle w:val="TAL"/>
            </w:pPr>
          </w:p>
        </w:tc>
        <w:tc>
          <w:tcPr>
            <w:tcW w:w="1134" w:type="dxa"/>
          </w:tcPr>
          <w:p w14:paraId="3F4B8527" w14:textId="77777777" w:rsidR="00BD7469" w:rsidRPr="0046266F" w:rsidRDefault="00BD7469" w:rsidP="006D15BF">
            <w:pPr>
              <w:pStyle w:val="TAL"/>
            </w:pPr>
          </w:p>
        </w:tc>
        <w:tc>
          <w:tcPr>
            <w:tcW w:w="1134" w:type="dxa"/>
          </w:tcPr>
          <w:p w14:paraId="4F400614" w14:textId="77777777" w:rsidR="00BD7469" w:rsidRPr="0046266F" w:rsidRDefault="00BD7469" w:rsidP="006D15BF">
            <w:pPr>
              <w:pStyle w:val="TAL"/>
            </w:pPr>
          </w:p>
        </w:tc>
        <w:tc>
          <w:tcPr>
            <w:tcW w:w="1134" w:type="dxa"/>
          </w:tcPr>
          <w:p w14:paraId="66361018" w14:textId="77777777" w:rsidR="00BD7469" w:rsidRPr="0046266F" w:rsidRDefault="00BD7469" w:rsidP="006D15BF">
            <w:pPr>
              <w:pStyle w:val="TAL"/>
            </w:pPr>
          </w:p>
        </w:tc>
        <w:tc>
          <w:tcPr>
            <w:tcW w:w="1134" w:type="dxa"/>
          </w:tcPr>
          <w:p w14:paraId="431458F6" w14:textId="77777777" w:rsidR="00BD7469" w:rsidRPr="0046266F" w:rsidRDefault="00BD7469" w:rsidP="006D15BF">
            <w:pPr>
              <w:pStyle w:val="TAL"/>
            </w:pPr>
          </w:p>
        </w:tc>
      </w:tr>
      <w:tr w:rsidR="00BD7469" w:rsidRPr="0046266F" w14:paraId="17F99321" w14:textId="77777777" w:rsidTr="006D15BF">
        <w:tc>
          <w:tcPr>
            <w:tcW w:w="959" w:type="dxa"/>
          </w:tcPr>
          <w:p w14:paraId="35CF0F76" w14:textId="77777777" w:rsidR="00BD7469" w:rsidRPr="0046266F" w:rsidRDefault="00BD7469" w:rsidP="006D15BF">
            <w:pPr>
              <w:pStyle w:val="TAL"/>
            </w:pPr>
          </w:p>
        </w:tc>
        <w:tc>
          <w:tcPr>
            <w:tcW w:w="1134" w:type="dxa"/>
          </w:tcPr>
          <w:p w14:paraId="6390ED05" w14:textId="77777777" w:rsidR="00BD7469" w:rsidRPr="0046266F" w:rsidRDefault="00BD7469" w:rsidP="006D15BF">
            <w:pPr>
              <w:pStyle w:val="TAL"/>
            </w:pPr>
            <w:r w:rsidRPr="0046266F">
              <w:t>B9</w:t>
            </w:r>
          </w:p>
        </w:tc>
        <w:tc>
          <w:tcPr>
            <w:tcW w:w="1134" w:type="dxa"/>
          </w:tcPr>
          <w:p w14:paraId="49E1B9C6" w14:textId="77777777" w:rsidR="00BD7469" w:rsidRPr="0046266F" w:rsidRDefault="00BD7469" w:rsidP="006D15BF">
            <w:pPr>
              <w:pStyle w:val="TAL"/>
            </w:pPr>
            <w:r w:rsidRPr="0046266F">
              <w:t>B10</w:t>
            </w:r>
          </w:p>
        </w:tc>
        <w:tc>
          <w:tcPr>
            <w:tcW w:w="1134" w:type="dxa"/>
          </w:tcPr>
          <w:p w14:paraId="73A0BC6A" w14:textId="77777777" w:rsidR="00BD7469" w:rsidRPr="0046266F" w:rsidRDefault="00BD7469" w:rsidP="006D15BF">
            <w:pPr>
              <w:pStyle w:val="TAL"/>
            </w:pPr>
            <w:r w:rsidRPr="0046266F">
              <w:t>B11</w:t>
            </w:r>
          </w:p>
        </w:tc>
        <w:tc>
          <w:tcPr>
            <w:tcW w:w="1134" w:type="dxa"/>
          </w:tcPr>
          <w:p w14:paraId="78692664" w14:textId="77777777" w:rsidR="00BD7469" w:rsidRPr="0046266F" w:rsidRDefault="00BD7469" w:rsidP="006D15BF">
            <w:pPr>
              <w:pStyle w:val="TAL"/>
            </w:pPr>
          </w:p>
        </w:tc>
        <w:tc>
          <w:tcPr>
            <w:tcW w:w="1134" w:type="dxa"/>
          </w:tcPr>
          <w:p w14:paraId="74F2BC24" w14:textId="77777777" w:rsidR="00BD7469" w:rsidRPr="0046266F" w:rsidRDefault="00BD7469" w:rsidP="006D15BF">
            <w:pPr>
              <w:pStyle w:val="TAL"/>
            </w:pPr>
          </w:p>
        </w:tc>
        <w:tc>
          <w:tcPr>
            <w:tcW w:w="1134" w:type="dxa"/>
          </w:tcPr>
          <w:p w14:paraId="1F28ADFC" w14:textId="77777777" w:rsidR="00BD7469" w:rsidRPr="0046266F" w:rsidRDefault="00BD7469" w:rsidP="006D15BF">
            <w:pPr>
              <w:pStyle w:val="TAL"/>
            </w:pPr>
          </w:p>
        </w:tc>
        <w:tc>
          <w:tcPr>
            <w:tcW w:w="1134" w:type="dxa"/>
          </w:tcPr>
          <w:p w14:paraId="76A76E97" w14:textId="77777777" w:rsidR="00BD7469" w:rsidRPr="0046266F" w:rsidRDefault="00BD7469" w:rsidP="006D15BF">
            <w:pPr>
              <w:pStyle w:val="TAL"/>
            </w:pPr>
          </w:p>
        </w:tc>
        <w:tc>
          <w:tcPr>
            <w:tcW w:w="1134" w:type="dxa"/>
          </w:tcPr>
          <w:p w14:paraId="104A9317" w14:textId="77777777" w:rsidR="00BD7469" w:rsidRPr="0046266F" w:rsidRDefault="00BD7469" w:rsidP="006D15BF">
            <w:pPr>
              <w:pStyle w:val="TAL"/>
            </w:pPr>
          </w:p>
        </w:tc>
      </w:tr>
      <w:tr w:rsidR="00BD7469" w:rsidRPr="0046266F" w14:paraId="51005196" w14:textId="77777777" w:rsidTr="006D15BF">
        <w:tc>
          <w:tcPr>
            <w:tcW w:w="959" w:type="dxa"/>
          </w:tcPr>
          <w:p w14:paraId="5C8E0E30" w14:textId="77777777" w:rsidR="00BD7469" w:rsidRPr="0046266F" w:rsidRDefault="00BD7469" w:rsidP="006D15BF">
            <w:pPr>
              <w:pStyle w:val="TAL"/>
            </w:pPr>
          </w:p>
        </w:tc>
        <w:tc>
          <w:tcPr>
            <w:tcW w:w="1134" w:type="dxa"/>
          </w:tcPr>
          <w:p w14:paraId="50C31FED" w14:textId="77777777" w:rsidR="00BD7469" w:rsidRPr="0046266F" w:rsidRDefault="00BD7469" w:rsidP="006D15BF">
            <w:pPr>
              <w:pStyle w:val="TAL"/>
            </w:pPr>
            <w:r w:rsidRPr="0046266F">
              <w:t>xxxx xxxx</w:t>
            </w:r>
          </w:p>
        </w:tc>
        <w:tc>
          <w:tcPr>
            <w:tcW w:w="1134" w:type="dxa"/>
          </w:tcPr>
          <w:p w14:paraId="68ACB4CA" w14:textId="77777777" w:rsidR="00BD7469" w:rsidRPr="0046266F" w:rsidRDefault="00BD7469" w:rsidP="006D15BF">
            <w:pPr>
              <w:pStyle w:val="TAL"/>
            </w:pPr>
            <w:r w:rsidRPr="0046266F">
              <w:t>xxxx xxxx</w:t>
            </w:r>
          </w:p>
        </w:tc>
        <w:tc>
          <w:tcPr>
            <w:tcW w:w="1134" w:type="dxa"/>
          </w:tcPr>
          <w:p w14:paraId="44A0A697" w14:textId="77777777" w:rsidR="00BD7469" w:rsidRPr="0046266F" w:rsidRDefault="00BD7469" w:rsidP="006D15BF">
            <w:pPr>
              <w:pStyle w:val="TAL"/>
            </w:pPr>
            <w:r w:rsidRPr="0046266F">
              <w:t>xx01 xxxx</w:t>
            </w:r>
          </w:p>
        </w:tc>
        <w:tc>
          <w:tcPr>
            <w:tcW w:w="1134" w:type="dxa"/>
          </w:tcPr>
          <w:p w14:paraId="6223B656" w14:textId="77777777" w:rsidR="00BD7469" w:rsidRPr="0046266F" w:rsidRDefault="00BD7469" w:rsidP="006D15BF">
            <w:pPr>
              <w:pStyle w:val="TAL"/>
            </w:pPr>
          </w:p>
        </w:tc>
        <w:tc>
          <w:tcPr>
            <w:tcW w:w="1134" w:type="dxa"/>
          </w:tcPr>
          <w:p w14:paraId="0F16E606" w14:textId="77777777" w:rsidR="00BD7469" w:rsidRPr="0046266F" w:rsidRDefault="00BD7469" w:rsidP="006D15BF">
            <w:pPr>
              <w:pStyle w:val="TAL"/>
            </w:pPr>
          </w:p>
        </w:tc>
        <w:tc>
          <w:tcPr>
            <w:tcW w:w="1134" w:type="dxa"/>
          </w:tcPr>
          <w:p w14:paraId="7C83336A" w14:textId="77777777" w:rsidR="00BD7469" w:rsidRPr="0046266F" w:rsidRDefault="00BD7469" w:rsidP="006D15BF">
            <w:pPr>
              <w:pStyle w:val="TAL"/>
            </w:pPr>
          </w:p>
        </w:tc>
        <w:tc>
          <w:tcPr>
            <w:tcW w:w="1134" w:type="dxa"/>
          </w:tcPr>
          <w:p w14:paraId="50587566" w14:textId="77777777" w:rsidR="00BD7469" w:rsidRPr="0046266F" w:rsidRDefault="00BD7469" w:rsidP="006D15BF">
            <w:pPr>
              <w:pStyle w:val="TAL"/>
            </w:pPr>
          </w:p>
        </w:tc>
        <w:tc>
          <w:tcPr>
            <w:tcW w:w="1134" w:type="dxa"/>
          </w:tcPr>
          <w:p w14:paraId="6C9CA8B0" w14:textId="77777777" w:rsidR="00BD7469" w:rsidRPr="0046266F" w:rsidRDefault="00BD7469" w:rsidP="006D15BF">
            <w:pPr>
              <w:pStyle w:val="TAL"/>
            </w:pPr>
          </w:p>
        </w:tc>
      </w:tr>
    </w:tbl>
    <w:p w14:paraId="1446C5D4" w14:textId="77777777" w:rsidR="00BD7469" w:rsidRPr="0046266F" w:rsidRDefault="00BD7469" w:rsidP="00BD7469"/>
    <w:p w14:paraId="7A2023CA" w14:textId="77777777" w:rsidR="00BD7469" w:rsidRPr="0046266F" w:rsidRDefault="00BD7469" w:rsidP="00BD7469">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bookmarkStart w:id="4304" w:name="_Toc10738853"/>
      <w:bookmarkStart w:id="4305" w:name="_Toc20396705"/>
      <w:bookmarkStart w:id="4306" w:name="_Toc29398358"/>
      <w:bookmarkStart w:id="4307" w:name="_Toc29399480"/>
      <w:bookmarkStart w:id="4308" w:name="_Toc36649490"/>
      <w:bookmarkStart w:id="4309" w:name="_Toc36655332"/>
      <w:bookmarkStart w:id="4310" w:name="_Toc44961635"/>
      <w:bookmarkStart w:id="4311" w:name="_Toc50983298"/>
      <w:bookmarkStart w:id="4312" w:name="_Toc50985469"/>
      <w:bookmarkStart w:id="4313" w:name="_Toc57112729"/>
      <w:bookmarkStart w:id="4314" w:name="_Toc146299880"/>
      <w:r w:rsidRPr="0046266F">
        <w:t>7.4.5.4.2</w:t>
      </w:r>
      <w:r w:rsidRPr="0046266F">
        <w:tab/>
        <w:t>Procedure</w:t>
      </w:r>
      <w:bookmarkEnd w:id="4304"/>
      <w:bookmarkEnd w:id="4305"/>
      <w:bookmarkEnd w:id="4306"/>
      <w:bookmarkEnd w:id="4307"/>
      <w:bookmarkEnd w:id="4308"/>
      <w:bookmarkEnd w:id="4309"/>
      <w:bookmarkEnd w:id="4310"/>
      <w:bookmarkEnd w:id="4311"/>
      <w:bookmarkEnd w:id="4312"/>
      <w:bookmarkEnd w:id="4313"/>
      <w:bookmarkEnd w:id="4314"/>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lastRenderedPageBreak/>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5" w:name="_Toc10738854"/>
      <w:bookmarkStart w:id="4316" w:name="_Toc20396706"/>
      <w:bookmarkStart w:id="4317" w:name="_Toc29398359"/>
      <w:bookmarkStart w:id="4318" w:name="_Toc29399481"/>
      <w:bookmarkStart w:id="4319" w:name="_Toc36649491"/>
      <w:bookmarkStart w:id="4320" w:name="_Toc36655333"/>
      <w:bookmarkStart w:id="4321" w:name="_Toc44961636"/>
      <w:bookmarkStart w:id="4322" w:name="_Toc50983299"/>
      <w:bookmarkStart w:id="4323" w:name="_Toc50985470"/>
      <w:bookmarkStart w:id="4324" w:name="_Toc57112730"/>
      <w:bookmarkStart w:id="4325" w:name="_Toc146299881"/>
      <w:r w:rsidRPr="0046266F">
        <w:t>7.4.5.5</w:t>
      </w:r>
      <w:r w:rsidRPr="0046266F">
        <w:tab/>
        <w:t>Acceptance criteria</w:t>
      </w:r>
      <w:bookmarkEnd w:id="4315"/>
      <w:bookmarkEnd w:id="4316"/>
      <w:bookmarkEnd w:id="4317"/>
      <w:bookmarkEnd w:id="4318"/>
      <w:bookmarkEnd w:id="4319"/>
      <w:bookmarkEnd w:id="4320"/>
      <w:bookmarkEnd w:id="4321"/>
      <w:bookmarkEnd w:id="4322"/>
      <w:bookmarkEnd w:id="4323"/>
      <w:bookmarkEnd w:id="4324"/>
      <w:bookmarkEnd w:id="4325"/>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046FBFF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E2364F4"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3EE4CDC4" w14:textId="77777777" w:rsidR="00BD7469" w:rsidRPr="0046266F" w:rsidRDefault="00BD7469" w:rsidP="00BD7469">
      <w:pPr>
        <w:pStyle w:val="EW"/>
        <w:tabs>
          <w:tab w:val="left" w:pos="2835"/>
        </w:tabs>
      </w:pPr>
      <w:r w:rsidRPr="0046266F">
        <w:tab/>
        <w:t>Last visited registered TAI:</w:t>
      </w:r>
      <w:r w:rsidRPr="0046266F">
        <w:tab/>
        <w:t>244/081/0001</w:t>
      </w:r>
    </w:p>
    <w:p w14:paraId="6AB6ABF8" w14:textId="77777777" w:rsidR="00BD7469" w:rsidRPr="0046266F" w:rsidRDefault="00BD7469" w:rsidP="00BD7469">
      <w:pPr>
        <w:pStyle w:val="EW"/>
        <w:tabs>
          <w:tab w:val="left" w:pos="2835"/>
        </w:tabs>
      </w:pPr>
      <w:r w:rsidRPr="0046266F">
        <w:tab/>
        <w:t>EPS update status:</w:t>
      </w:r>
      <w:r w:rsidRPr="0046266F">
        <w:tab/>
        <w:t>updated</w:t>
      </w:r>
    </w:p>
    <w:p w14:paraId="7CF04C24" w14:textId="77777777" w:rsidR="00BD7469" w:rsidRPr="0046266F" w:rsidRDefault="00BD7469" w:rsidP="00BD7469">
      <w:pPr>
        <w:pStyle w:val="EW"/>
        <w:tabs>
          <w:tab w:val="left" w:pos="2835"/>
        </w:tabs>
      </w:pPr>
    </w:p>
    <w:p w14:paraId="29A5F55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8149025" w14:textId="77777777" w:rsidTr="006D15BF">
        <w:tc>
          <w:tcPr>
            <w:tcW w:w="959" w:type="dxa"/>
            <w:tcBorders>
              <w:top w:val="single" w:sz="4" w:space="0" w:color="auto"/>
              <w:left w:val="single" w:sz="4" w:space="0" w:color="auto"/>
              <w:bottom w:val="single" w:sz="4" w:space="0" w:color="auto"/>
              <w:right w:val="single" w:sz="4" w:space="0" w:color="auto"/>
            </w:tcBorders>
          </w:tcPr>
          <w:p w14:paraId="5EC2ED6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719F1C9"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5DB1C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A798EE2"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046B5669"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DEB9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F8369BF"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F7C703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23E9F82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1E1A18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FF463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0736457D" w14:textId="77777777" w:rsidR="00BD7469" w:rsidRPr="0046266F" w:rsidRDefault="00BD7469" w:rsidP="006D15BF">
            <w:pPr>
              <w:pStyle w:val="TAL"/>
            </w:pPr>
            <w:r w:rsidRPr="0046266F">
              <w:t>B11</w:t>
            </w:r>
          </w:p>
        </w:tc>
      </w:tr>
      <w:tr w:rsidR="00BD7469" w:rsidRPr="0046266F" w14:paraId="2D5CA677" w14:textId="77777777" w:rsidTr="006D15BF">
        <w:tc>
          <w:tcPr>
            <w:tcW w:w="959" w:type="dxa"/>
            <w:tcBorders>
              <w:top w:val="single" w:sz="4" w:space="0" w:color="auto"/>
              <w:left w:val="single" w:sz="4" w:space="0" w:color="auto"/>
              <w:bottom w:val="single" w:sz="4" w:space="0" w:color="auto"/>
              <w:right w:val="single" w:sz="4" w:space="0" w:color="auto"/>
            </w:tcBorders>
          </w:tcPr>
          <w:p w14:paraId="57EABD1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3644F6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A460F09"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CBB9B1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439C4DC"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741D6E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3DF4C5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80845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560E1AE"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BEAA4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D972602"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A99E7C0" w14:textId="77777777" w:rsidR="00BD7469" w:rsidRPr="0046266F" w:rsidRDefault="00BD7469" w:rsidP="006D15BF">
            <w:pPr>
              <w:pStyle w:val="TAL"/>
            </w:pPr>
            <w:r w:rsidRPr="0046266F">
              <w:t>65</w:t>
            </w:r>
          </w:p>
        </w:tc>
      </w:tr>
      <w:tr w:rsidR="00BD7469" w:rsidRPr="0046266F" w14:paraId="0D705B9A" w14:textId="77777777" w:rsidTr="006D15BF">
        <w:tc>
          <w:tcPr>
            <w:tcW w:w="959" w:type="dxa"/>
            <w:tcBorders>
              <w:top w:val="single" w:sz="4" w:space="0" w:color="auto"/>
              <w:right w:val="single" w:sz="4" w:space="0" w:color="auto"/>
            </w:tcBorders>
          </w:tcPr>
          <w:p w14:paraId="566AE46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C9B7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9B73F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CBD2A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0A5FF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117A7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936C3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AA42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6B9C9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6ACE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6FC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ACDB93" w14:textId="77777777" w:rsidR="00BD7469" w:rsidRPr="0046266F" w:rsidRDefault="00BD7469" w:rsidP="006D15BF">
            <w:pPr>
              <w:pStyle w:val="TAL"/>
            </w:pPr>
          </w:p>
        </w:tc>
      </w:tr>
      <w:tr w:rsidR="00BD7469" w:rsidRPr="0046266F" w14:paraId="6BD7269F" w14:textId="77777777" w:rsidTr="006D15BF">
        <w:tc>
          <w:tcPr>
            <w:tcW w:w="959" w:type="dxa"/>
            <w:tcBorders>
              <w:right w:val="single" w:sz="4" w:space="0" w:color="auto"/>
            </w:tcBorders>
          </w:tcPr>
          <w:p w14:paraId="2A76DF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D757EAD"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F898CF4"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AF11D2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EF865AD"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6193C0"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2C6DEC37"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00BCE0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FEC9A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000D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064F1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114F3BC" w14:textId="77777777" w:rsidR="00BD7469" w:rsidRPr="0046266F" w:rsidRDefault="00BD7469" w:rsidP="006D15BF">
            <w:pPr>
              <w:pStyle w:val="TAL"/>
            </w:pPr>
          </w:p>
        </w:tc>
      </w:tr>
      <w:tr w:rsidR="00BD7469" w:rsidRPr="0046266F" w14:paraId="4E895758" w14:textId="77777777" w:rsidTr="006D15BF">
        <w:tc>
          <w:tcPr>
            <w:tcW w:w="959" w:type="dxa"/>
            <w:tcBorders>
              <w:right w:val="single" w:sz="4" w:space="0" w:color="auto"/>
            </w:tcBorders>
          </w:tcPr>
          <w:p w14:paraId="37F18B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8F588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E450D1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12F19B"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3CBBC7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A0B314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6E1BC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D2D6B8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281FA2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6645D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913DB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FA5B31" w14:textId="77777777" w:rsidR="00BD7469" w:rsidRPr="0046266F" w:rsidRDefault="00BD7469" w:rsidP="006D15BF">
            <w:pPr>
              <w:pStyle w:val="TAL"/>
            </w:pPr>
          </w:p>
        </w:tc>
      </w:tr>
    </w:tbl>
    <w:p w14:paraId="05E89E38" w14:textId="77777777" w:rsidR="00BD7469" w:rsidRDefault="00BD7469" w:rsidP="00BD7469"/>
    <w:p w14:paraId="7B498A8F" w14:textId="038B801F" w:rsidR="000145E5" w:rsidRPr="0046266F" w:rsidRDefault="000145E5" w:rsidP="000145E5">
      <w:pPr>
        <w:pStyle w:val="Heading3"/>
      </w:pPr>
      <w:r w:rsidRPr="0046266F">
        <w:t>7.4.</w:t>
      </w:r>
      <w:r>
        <w:t>6</w:t>
      </w:r>
      <w:r w:rsidRPr="0046266F">
        <w:tab/>
      </w:r>
      <w:r w:rsidRPr="005117D8">
        <w:t>UE recognising Multiplier Coefficient for Higher Priority PLMN search - satellite-NG-RAN</w:t>
      </w:r>
    </w:p>
    <w:p w14:paraId="4F55880F" w14:textId="4790D339" w:rsidR="000145E5" w:rsidRPr="0046266F" w:rsidRDefault="000145E5" w:rsidP="000145E5">
      <w:pPr>
        <w:pStyle w:val="Heading4"/>
      </w:pPr>
      <w:r w:rsidRPr="0046266F">
        <w:t>7.4.</w:t>
      </w:r>
      <w:r>
        <w:t>6</w:t>
      </w:r>
      <w:r w:rsidRPr="0046266F">
        <w:t>.1</w:t>
      </w:r>
      <w:r w:rsidRPr="0046266F">
        <w:tab/>
        <w:t>Definition and applicability</w:t>
      </w:r>
    </w:p>
    <w:p w14:paraId="1F5187E2" w14:textId="77777777" w:rsidR="000145E5" w:rsidRPr="0046266F" w:rsidRDefault="000145E5" w:rsidP="000145E5">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5D6BA2D" w14:textId="283EAB67" w:rsidR="000145E5" w:rsidRPr="0046266F" w:rsidRDefault="000145E5" w:rsidP="000145E5">
      <w:pPr>
        <w:pStyle w:val="Heading4"/>
      </w:pPr>
      <w:r w:rsidRPr="0046266F">
        <w:t>7.4.</w:t>
      </w:r>
      <w:r>
        <w:t>6</w:t>
      </w:r>
      <w:r w:rsidRPr="0046266F">
        <w:t>.2</w:t>
      </w:r>
      <w:r w:rsidRPr="0046266F">
        <w:tab/>
        <w:t>Conformance requirement</w:t>
      </w:r>
    </w:p>
    <w:p w14:paraId="69B1185A" w14:textId="77777777" w:rsidR="000145E5" w:rsidRPr="0046266F" w:rsidRDefault="000145E5" w:rsidP="000145E5">
      <w:r w:rsidRPr="0046266F">
        <w:t>After registered onto a VPLMN the UE shall take into account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4A0023E3" w14:textId="77777777" w:rsidR="000145E5" w:rsidRPr="0046266F" w:rsidRDefault="000145E5" w:rsidP="000145E5">
      <w:pPr>
        <w:pStyle w:val="B1"/>
      </w:pPr>
      <w:r w:rsidRPr="0046266F">
        <w:lastRenderedPageBreak/>
        <w:t>-</w:t>
      </w:r>
      <w:r w:rsidRPr="0046266F">
        <w:tab/>
        <w:t xml:space="preserve">TS 22.011 [6], </w:t>
      </w:r>
      <w:r w:rsidRPr="003713A3">
        <w:t>clauses 3.2.2 and</w:t>
      </w:r>
      <w:r w:rsidRPr="0046266F">
        <w:t xml:space="preserve"> 3.2.2.5.</w:t>
      </w:r>
    </w:p>
    <w:p w14:paraId="026DAA96"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4435FE48" w14:textId="77777777" w:rsidR="000145E5" w:rsidRDefault="000145E5" w:rsidP="000145E5">
      <w:pPr>
        <w:ind w:left="568" w:hanging="284"/>
      </w:pPr>
      <w:r w:rsidRPr="0046266F">
        <w:t>-</w:t>
      </w:r>
      <w:r w:rsidRPr="0046266F">
        <w:tab/>
        <w:t>TS 2</w:t>
      </w:r>
      <w:r>
        <w:t>3.122</w:t>
      </w:r>
      <w:r w:rsidRPr="0046266F">
        <w:t> [</w:t>
      </w:r>
      <w:r>
        <w:t>31</w:t>
      </w:r>
      <w:r w:rsidRPr="0046266F">
        <w:t xml:space="preserve">], clause </w:t>
      </w:r>
      <w:r w:rsidRPr="00EE6F05">
        <w:t>4.4.3.3.1</w:t>
      </w:r>
      <w:r>
        <w:t>.</w:t>
      </w:r>
    </w:p>
    <w:p w14:paraId="6668D611" w14:textId="77777777" w:rsidR="000145E5" w:rsidRPr="0046266F" w:rsidRDefault="000145E5" w:rsidP="000145E5">
      <w:pPr>
        <w:pStyle w:val="B1"/>
      </w:pPr>
      <w:r w:rsidRPr="0046266F">
        <w:t>-</w:t>
      </w:r>
      <w:r w:rsidRPr="0046266F">
        <w:tab/>
        <w:t>TS 31.102 [4], clause 4.2.6</w:t>
      </w:r>
      <w:r>
        <w:t>, 4.2.8, and 4.4.11.20.</w:t>
      </w:r>
    </w:p>
    <w:p w14:paraId="5EE926B6" w14:textId="18F7258A" w:rsidR="000145E5" w:rsidRPr="0046266F" w:rsidRDefault="000145E5" w:rsidP="000145E5">
      <w:pPr>
        <w:pStyle w:val="Heading4"/>
      </w:pPr>
      <w:r w:rsidRPr="0046266F">
        <w:t>7.4.</w:t>
      </w:r>
      <w:r>
        <w:t>6</w:t>
      </w:r>
      <w:r w:rsidRPr="0046266F">
        <w:t>.3</w:t>
      </w:r>
      <w:r w:rsidRPr="0046266F">
        <w:tab/>
        <w:t>Test purpose</w:t>
      </w:r>
    </w:p>
    <w:p w14:paraId="7456A66A" w14:textId="77777777" w:rsidR="00374694" w:rsidRPr="003713A3" w:rsidRDefault="00374694" w:rsidP="00374694">
      <w:r w:rsidRPr="0046266F">
        <w:t xml:space="preserve">To verify that </w:t>
      </w:r>
      <w:r>
        <w:t xml:space="preserve">the </w:t>
      </w:r>
      <w:r w:rsidRPr="003713A3">
        <w:t>Higher priority PLMN timer is read.</w:t>
      </w:r>
    </w:p>
    <w:p w14:paraId="3B3B2D0A" w14:textId="33EF82D1" w:rsidR="00374694" w:rsidRPr="003713A3" w:rsidRDefault="00374694" w:rsidP="00374694">
      <w:r w:rsidRPr="003713A3">
        <w:t xml:space="preserve">To verify that the </w:t>
      </w:r>
      <w:bookmarkStart w:id="4326" w:name="_Hlk159600879"/>
      <w:r w:rsidRPr="003713A3">
        <w:t>Multiplier Coefficient for Higher Priority PLMN search</w:t>
      </w:r>
      <w:bookmarkEnd w:id="4326"/>
      <w:r w:rsidRPr="003713A3">
        <w:t xml:space="preserve"> is read,</w:t>
      </w:r>
    </w:p>
    <w:p w14:paraId="683BAE46" w14:textId="77777777" w:rsidR="00374694" w:rsidRPr="003713A3" w:rsidRDefault="00374694" w:rsidP="00374694">
      <w:r w:rsidRPr="003713A3">
        <w:t>Upon time interval between two searches adjusted with the mulpiplier coefficient, to verify that the Higher priority PLMN takes precedence over the VPLMN in which the UE is currently registered in.</w:t>
      </w:r>
    </w:p>
    <w:p w14:paraId="2556D901" w14:textId="067A53C9" w:rsidR="00374694" w:rsidRPr="0046266F" w:rsidRDefault="00374694" w:rsidP="00374694">
      <w:r w:rsidRPr="003713A3">
        <w:t>Hereby the new coding for NG-RAN satellite access has to be handled correctly by the UE.</w:t>
      </w:r>
    </w:p>
    <w:p w14:paraId="12D9D233" w14:textId="1923B886" w:rsidR="000145E5" w:rsidRPr="0046266F" w:rsidRDefault="000145E5" w:rsidP="000145E5">
      <w:pPr>
        <w:pStyle w:val="Heading4"/>
      </w:pPr>
      <w:r w:rsidRPr="0046266F">
        <w:t>7.4.</w:t>
      </w:r>
      <w:r>
        <w:t>6</w:t>
      </w:r>
      <w:r w:rsidRPr="0046266F">
        <w:t>.4</w:t>
      </w:r>
      <w:r w:rsidRPr="0046266F">
        <w:tab/>
        <w:t>Method of test</w:t>
      </w:r>
    </w:p>
    <w:p w14:paraId="4961AEF7" w14:textId="40D2E483" w:rsidR="000145E5" w:rsidRPr="0046266F" w:rsidRDefault="000145E5" w:rsidP="000145E5">
      <w:pPr>
        <w:pStyle w:val="Heading5"/>
      </w:pPr>
      <w:r w:rsidRPr="0046266F">
        <w:t>7.4.</w:t>
      </w:r>
      <w:r>
        <w:t>6</w:t>
      </w:r>
      <w:r w:rsidRPr="0046266F">
        <w:t>.4.1</w:t>
      </w:r>
      <w:r w:rsidRPr="0046266F">
        <w:tab/>
        <w:t>Initial conditions</w:t>
      </w:r>
    </w:p>
    <w:p w14:paraId="43821BA9" w14:textId="77777777" w:rsidR="000145E5" w:rsidRPr="0046266F" w:rsidRDefault="000145E5" w:rsidP="000145E5">
      <w:r w:rsidRPr="0046266F">
        <w:t>For this test a</w:t>
      </w:r>
      <w:r>
        <w:t xml:space="preserve"> </w:t>
      </w:r>
      <w:r w:rsidRPr="007B1028">
        <w:t xml:space="preserve">SAT-NG-SS </w:t>
      </w:r>
      <w:r w:rsidRPr="0046266F">
        <w:t>is required.</w:t>
      </w:r>
    </w:p>
    <w:p w14:paraId="716C0BBE" w14:textId="77777777" w:rsidR="000145E5" w:rsidRPr="0046266F" w:rsidRDefault="000145E5" w:rsidP="000145E5">
      <w:r w:rsidRPr="0046266F">
        <w:t xml:space="preserve">The </w:t>
      </w:r>
      <w:r w:rsidRPr="007B1028">
        <w:t>SAT-NG-SS</w:t>
      </w:r>
      <w:r w:rsidRPr="0046266F">
        <w:t xml:space="preserve"> transmits on BCCH with the following network parameters:</w:t>
      </w:r>
    </w:p>
    <w:p w14:paraId="590B60B2"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2489836D"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A83C29D" w14:textId="77777777" w:rsidR="000145E5" w:rsidRPr="0046266F" w:rsidRDefault="000145E5" w:rsidP="000145E5">
      <w:r w:rsidRPr="0046266F">
        <w:t xml:space="preserve">After the registration of UE the </w:t>
      </w:r>
      <w:r w:rsidRPr="007B1028">
        <w:t>SAT-NG-SS</w:t>
      </w:r>
      <w:r w:rsidRPr="0046266F">
        <w:t xml:space="preserve"> transmits on a second BCCH with the following network parameters:</w:t>
      </w:r>
    </w:p>
    <w:p w14:paraId="3BCDEEF5"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6654F263"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63E3A172" w14:textId="77777777" w:rsidR="000145E5" w:rsidRPr="0046266F" w:rsidRDefault="000145E5" w:rsidP="000145E5">
      <w:pPr>
        <w:keepNext/>
      </w:pPr>
      <w:r w:rsidRPr="0046266F">
        <w:t xml:space="preserve">The default </w:t>
      </w:r>
      <w:r w:rsidRPr="0034219A">
        <w:t xml:space="preserve">5G-NR UICC supporting Rel-17 features </w:t>
      </w:r>
      <w:r w:rsidRPr="0046266F">
        <w:t>is used with the following exception:</w:t>
      </w:r>
    </w:p>
    <w:p w14:paraId="2EB57851" w14:textId="77777777" w:rsidR="000145E5" w:rsidRPr="0046266F" w:rsidRDefault="000145E5" w:rsidP="000145E5">
      <w:pPr>
        <w:rPr>
          <w:b/>
        </w:rPr>
      </w:pPr>
      <w:r w:rsidRPr="0046266F">
        <w:rPr>
          <w:b/>
        </w:rPr>
        <w:t>EF</w:t>
      </w:r>
      <w:r w:rsidRPr="0046266F">
        <w:rPr>
          <w:b/>
          <w:vertAlign w:val="subscript"/>
        </w:rPr>
        <w:t>HPLMNwACT</w:t>
      </w:r>
      <w:r w:rsidRPr="0046266F">
        <w:rPr>
          <w:b/>
        </w:rPr>
        <w:t xml:space="preserve"> (HPLMN selector with Access Technology)</w:t>
      </w:r>
    </w:p>
    <w:p w14:paraId="02D59678" w14:textId="77777777" w:rsidR="000145E5" w:rsidRPr="0046266F" w:rsidRDefault="000145E5" w:rsidP="000145E5">
      <w:pPr>
        <w:pStyle w:val="EW"/>
      </w:pPr>
      <w:r w:rsidRPr="0046266F">
        <w:t>Logically:</w:t>
      </w:r>
      <w:r w:rsidRPr="0046266F">
        <w:tab/>
        <w:t>Set to MCC 244 and MNC 08</w:t>
      </w:r>
      <w:r>
        <w:t>3</w:t>
      </w:r>
    </w:p>
    <w:p w14:paraId="56FA214E" w14:textId="77777777" w:rsidR="000145E5" w:rsidRPr="0046266F" w:rsidRDefault="000145E5" w:rsidP="000145E5">
      <w:pPr>
        <w:pStyle w:val="EX"/>
      </w:pPr>
      <w:r w:rsidRPr="0046266F">
        <w:tab/>
        <w:t>Set to</w:t>
      </w:r>
      <w:r>
        <w:t xml:space="preserve"> </w:t>
      </w:r>
      <w:r w:rsidRPr="008D17F4">
        <w:t>satellite NG-RAN</w:t>
      </w:r>
    </w:p>
    <w:p w14:paraId="54DC9184"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145E5" w:rsidRPr="0046266F" w14:paraId="3CE01E1B" w14:textId="77777777" w:rsidTr="008D7881">
        <w:tc>
          <w:tcPr>
            <w:tcW w:w="907" w:type="dxa"/>
          </w:tcPr>
          <w:p w14:paraId="2CC7602D" w14:textId="77777777" w:rsidR="000145E5" w:rsidRPr="0046266F" w:rsidRDefault="000145E5" w:rsidP="008D7881">
            <w:pPr>
              <w:pStyle w:val="TAL"/>
            </w:pPr>
            <w:r w:rsidRPr="0046266F">
              <w:t>Coding:</w:t>
            </w:r>
          </w:p>
        </w:tc>
        <w:tc>
          <w:tcPr>
            <w:tcW w:w="624" w:type="dxa"/>
          </w:tcPr>
          <w:p w14:paraId="77C17569" w14:textId="77777777" w:rsidR="000145E5" w:rsidRPr="0046266F" w:rsidRDefault="000145E5" w:rsidP="008D7881">
            <w:pPr>
              <w:pStyle w:val="TAL"/>
            </w:pPr>
            <w:r w:rsidRPr="0046266F">
              <w:t>B1</w:t>
            </w:r>
          </w:p>
        </w:tc>
        <w:tc>
          <w:tcPr>
            <w:tcW w:w="624" w:type="dxa"/>
          </w:tcPr>
          <w:p w14:paraId="53C23FE5" w14:textId="77777777" w:rsidR="000145E5" w:rsidRPr="0046266F" w:rsidRDefault="000145E5" w:rsidP="008D7881">
            <w:pPr>
              <w:pStyle w:val="TAL"/>
            </w:pPr>
            <w:r w:rsidRPr="0046266F">
              <w:t>B2</w:t>
            </w:r>
          </w:p>
        </w:tc>
        <w:tc>
          <w:tcPr>
            <w:tcW w:w="624" w:type="dxa"/>
          </w:tcPr>
          <w:p w14:paraId="5E1A0CAE" w14:textId="77777777" w:rsidR="000145E5" w:rsidRPr="0046266F" w:rsidRDefault="000145E5" w:rsidP="008D7881">
            <w:pPr>
              <w:pStyle w:val="TAL"/>
            </w:pPr>
            <w:r w:rsidRPr="0046266F">
              <w:t>B3</w:t>
            </w:r>
          </w:p>
        </w:tc>
        <w:tc>
          <w:tcPr>
            <w:tcW w:w="624" w:type="dxa"/>
          </w:tcPr>
          <w:p w14:paraId="28655CE8" w14:textId="77777777" w:rsidR="000145E5" w:rsidRPr="0046266F" w:rsidRDefault="000145E5" w:rsidP="008D7881">
            <w:pPr>
              <w:pStyle w:val="TAL"/>
            </w:pPr>
            <w:r w:rsidRPr="0046266F">
              <w:t>B4</w:t>
            </w:r>
          </w:p>
        </w:tc>
        <w:tc>
          <w:tcPr>
            <w:tcW w:w="624" w:type="dxa"/>
          </w:tcPr>
          <w:p w14:paraId="53AA071F" w14:textId="77777777" w:rsidR="000145E5" w:rsidRPr="0046266F" w:rsidRDefault="000145E5" w:rsidP="008D7881">
            <w:pPr>
              <w:pStyle w:val="TAL"/>
            </w:pPr>
            <w:r w:rsidRPr="0046266F">
              <w:t>B5</w:t>
            </w:r>
          </w:p>
        </w:tc>
      </w:tr>
      <w:tr w:rsidR="000145E5" w:rsidRPr="0046266F" w14:paraId="7BC86201" w14:textId="77777777" w:rsidTr="008D7881">
        <w:tc>
          <w:tcPr>
            <w:tcW w:w="907" w:type="dxa"/>
          </w:tcPr>
          <w:p w14:paraId="7CEFD695" w14:textId="77777777" w:rsidR="000145E5" w:rsidRPr="0046266F" w:rsidRDefault="000145E5" w:rsidP="008D7881">
            <w:pPr>
              <w:pStyle w:val="TAL"/>
            </w:pPr>
            <w:r w:rsidRPr="0046266F">
              <w:t>Hex</w:t>
            </w:r>
          </w:p>
        </w:tc>
        <w:tc>
          <w:tcPr>
            <w:tcW w:w="624" w:type="dxa"/>
          </w:tcPr>
          <w:p w14:paraId="18081E19" w14:textId="77777777" w:rsidR="000145E5" w:rsidRPr="0046266F" w:rsidRDefault="000145E5" w:rsidP="008D7881">
            <w:pPr>
              <w:pStyle w:val="TAL"/>
            </w:pPr>
            <w:r w:rsidRPr="0046266F">
              <w:t>42</w:t>
            </w:r>
          </w:p>
        </w:tc>
        <w:tc>
          <w:tcPr>
            <w:tcW w:w="624" w:type="dxa"/>
          </w:tcPr>
          <w:p w14:paraId="0A776440" w14:textId="77777777" w:rsidR="000145E5" w:rsidRPr="00061813" w:rsidRDefault="000145E5" w:rsidP="008D7881">
            <w:pPr>
              <w:pStyle w:val="TAL"/>
            </w:pPr>
            <w:r w:rsidRPr="00061813">
              <w:t>34</w:t>
            </w:r>
          </w:p>
        </w:tc>
        <w:tc>
          <w:tcPr>
            <w:tcW w:w="624" w:type="dxa"/>
          </w:tcPr>
          <w:p w14:paraId="214DA373" w14:textId="77777777" w:rsidR="000145E5" w:rsidRPr="00061813" w:rsidRDefault="000145E5" w:rsidP="008D7881">
            <w:pPr>
              <w:pStyle w:val="TAL"/>
            </w:pPr>
            <w:r w:rsidRPr="00061813">
              <w:t>80</w:t>
            </w:r>
          </w:p>
        </w:tc>
        <w:tc>
          <w:tcPr>
            <w:tcW w:w="624" w:type="dxa"/>
          </w:tcPr>
          <w:p w14:paraId="3A842F18" w14:textId="77777777" w:rsidR="000145E5" w:rsidRPr="00061813" w:rsidRDefault="000145E5" w:rsidP="008D7881">
            <w:pPr>
              <w:pStyle w:val="TAL"/>
            </w:pPr>
            <w:r w:rsidRPr="00061813">
              <w:t>0</w:t>
            </w:r>
            <w:r>
              <w:t>4</w:t>
            </w:r>
          </w:p>
        </w:tc>
        <w:tc>
          <w:tcPr>
            <w:tcW w:w="624" w:type="dxa"/>
          </w:tcPr>
          <w:p w14:paraId="7C0F8E05" w14:textId="77777777" w:rsidR="000145E5" w:rsidRPr="0046266F" w:rsidRDefault="000145E5" w:rsidP="008D7881">
            <w:pPr>
              <w:pStyle w:val="TAL"/>
            </w:pPr>
            <w:r w:rsidRPr="0046266F">
              <w:t>00</w:t>
            </w:r>
          </w:p>
        </w:tc>
      </w:tr>
    </w:tbl>
    <w:p w14:paraId="5164BADF" w14:textId="77777777" w:rsidR="000145E5" w:rsidRPr="0046266F" w:rsidRDefault="000145E5" w:rsidP="000145E5"/>
    <w:p w14:paraId="2061D641" w14:textId="77777777" w:rsidR="000145E5" w:rsidRPr="0046266F" w:rsidRDefault="000145E5" w:rsidP="000145E5">
      <w:pPr>
        <w:rPr>
          <w:b/>
        </w:rPr>
      </w:pPr>
      <w:r w:rsidRPr="0046266F">
        <w:rPr>
          <w:b/>
        </w:rPr>
        <w:t>EF</w:t>
      </w:r>
      <w:r w:rsidRPr="0046266F">
        <w:rPr>
          <w:b/>
          <w:vertAlign w:val="subscript"/>
        </w:rPr>
        <w:t>HPPLMN</w:t>
      </w:r>
      <w:r w:rsidRPr="0046266F">
        <w:rPr>
          <w:b/>
        </w:rPr>
        <w:t xml:space="preserve"> (Higher Priority HPLMN Search period)</w:t>
      </w:r>
    </w:p>
    <w:p w14:paraId="64653BE6" w14:textId="77777777" w:rsidR="000145E5" w:rsidRPr="0046266F" w:rsidRDefault="000145E5" w:rsidP="000145E5">
      <w:pPr>
        <w:pStyle w:val="EX"/>
      </w:pPr>
      <w:r w:rsidRPr="0046266F">
        <w:t>Logically:</w:t>
      </w:r>
      <w:r w:rsidRPr="0046266F">
        <w:tab/>
        <w:t>set to 6</w:t>
      </w:r>
      <w:r>
        <w:t xml:space="preserve"> </w:t>
      </w:r>
      <w:r w:rsidRPr="0046266F">
        <w:t>minutes</w:t>
      </w:r>
    </w:p>
    <w:p w14:paraId="1AB7E0EA"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50B1DD93" w14:textId="77777777" w:rsidTr="008D7881">
        <w:tc>
          <w:tcPr>
            <w:tcW w:w="907" w:type="dxa"/>
          </w:tcPr>
          <w:p w14:paraId="1B3C3C3D" w14:textId="77777777" w:rsidR="000145E5" w:rsidRPr="0046266F" w:rsidRDefault="000145E5" w:rsidP="008D7881">
            <w:pPr>
              <w:pStyle w:val="TAL"/>
            </w:pPr>
            <w:r w:rsidRPr="0046266F">
              <w:t>Coding:</w:t>
            </w:r>
          </w:p>
        </w:tc>
        <w:tc>
          <w:tcPr>
            <w:tcW w:w="624" w:type="dxa"/>
          </w:tcPr>
          <w:p w14:paraId="70DFB1B8" w14:textId="77777777" w:rsidR="000145E5" w:rsidRPr="0046266F" w:rsidRDefault="000145E5" w:rsidP="008D7881">
            <w:pPr>
              <w:pStyle w:val="TAL"/>
            </w:pPr>
            <w:r w:rsidRPr="0046266F">
              <w:t>B1</w:t>
            </w:r>
          </w:p>
        </w:tc>
      </w:tr>
      <w:tr w:rsidR="000145E5" w:rsidRPr="0046266F" w14:paraId="0A4A78EE" w14:textId="77777777" w:rsidTr="008D7881">
        <w:tc>
          <w:tcPr>
            <w:tcW w:w="907" w:type="dxa"/>
          </w:tcPr>
          <w:p w14:paraId="528E2273" w14:textId="77777777" w:rsidR="000145E5" w:rsidRPr="0046266F" w:rsidRDefault="000145E5" w:rsidP="008D7881">
            <w:pPr>
              <w:pStyle w:val="TAL"/>
            </w:pPr>
            <w:r w:rsidRPr="0046266F">
              <w:t>Hex</w:t>
            </w:r>
          </w:p>
        </w:tc>
        <w:tc>
          <w:tcPr>
            <w:tcW w:w="624" w:type="dxa"/>
          </w:tcPr>
          <w:p w14:paraId="31CC6BA5" w14:textId="77777777" w:rsidR="000145E5" w:rsidRPr="0046266F" w:rsidRDefault="000145E5" w:rsidP="008D7881">
            <w:pPr>
              <w:pStyle w:val="TAL"/>
            </w:pPr>
            <w:r w:rsidRPr="0046266F">
              <w:t>01</w:t>
            </w:r>
          </w:p>
        </w:tc>
      </w:tr>
    </w:tbl>
    <w:p w14:paraId="660DE9B9" w14:textId="77777777" w:rsidR="000145E5" w:rsidRDefault="000145E5" w:rsidP="000145E5"/>
    <w:p w14:paraId="3ECC3EF1" w14:textId="77777777" w:rsidR="000145E5" w:rsidRPr="0046266F" w:rsidRDefault="000145E5" w:rsidP="000145E5">
      <w:pPr>
        <w:rPr>
          <w:b/>
        </w:rPr>
      </w:pPr>
      <w:r w:rsidRPr="008C49C6">
        <w:rPr>
          <w:b/>
        </w:rPr>
        <w:t>EF</w:t>
      </w:r>
      <w:r w:rsidRPr="008C49C6">
        <w:rPr>
          <w:b/>
          <w:vertAlign w:val="subscript"/>
        </w:rPr>
        <w:t>MCHPPLMN</w:t>
      </w:r>
      <w:r w:rsidRPr="008C49C6">
        <w:rPr>
          <w:b/>
        </w:rPr>
        <w:t xml:space="preserve"> (Multiplier Coefficient for Higher Priority PLMN search)</w:t>
      </w:r>
    </w:p>
    <w:p w14:paraId="3C976A22" w14:textId="77777777" w:rsidR="000145E5" w:rsidRPr="0046266F" w:rsidRDefault="000145E5" w:rsidP="000145E5">
      <w:pPr>
        <w:pStyle w:val="EX"/>
      </w:pPr>
      <w:r w:rsidRPr="0046266F">
        <w:t>Logically:</w:t>
      </w:r>
      <w:r w:rsidRPr="0046266F">
        <w:tab/>
        <w:t xml:space="preserve">set to </w:t>
      </w:r>
      <w:r>
        <w:t>2</w:t>
      </w:r>
    </w:p>
    <w:p w14:paraId="17CF783D"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227CB382" w14:textId="77777777" w:rsidTr="008D7881">
        <w:tc>
          <w:tcPr>
            <w:tcW w:w="907" w:type="dxa"/>
          </w:tcPr>
          <w:p w14:paraId="0D44867E" w14:textId="77777777" w:rsidR="000145E5" w:rsidRPr="0046266F" w:rsidRDefault="000145E5" w:rsidP="008D7881">
            <w:pPr>
              <w:pStyle w:val="TAL"/>
            </w:pPr>
            <w:r w:rsidRPr="0046266F">
              <w:t>Coding:</w:t>
            </w:r>
          </w:p>
        </w:tc>
        <w:tc>
          <w:tcPr>
            <w:tcW w:w="624" w:type="dxa"/>
          </w:tcPr>
          <w:p w14:paraId="18E84A72" w14:textId="77777777" w:rsidR="000145E5" w:rsidRPr="0046266F" w:rsidRDefault="000145E5" w:rsidP="008D7881">
            <w:pPr>
              <w:pStyle w:val="TAL"/>
            </w:pPr>
            <w:r w:rsidRPr="0046266F">
              <w:t>B1</w:t>
            </w:r>
          </w:p>
        </w:tc>
      </w:tr>
      <w:tr w:rsidR="000145E5" w:rsidRPr="0046266F" w14:paraId="6D52B95E" w14:textId="77777777" w:rsidTr="008D7881">
        <w:tc>
          <w:tcPr>
            <w:tcW w:w="907" w:type="dxa"/>
          </w:tcPr>
          <w:p w14:paraId="24FF4FA1" w14:textId="77777777" w:rsidR="000145E5" w:rsidRPr="0046266F" w:rsidRDefault="000145E5" w:rsidP="008D7881">
            <w:pPr>
              <w:pStyle w:val="TAL"/>
            </w:pPr>
            <w:r w:rsidRPr="0046266F">
              <w:t>Hex</w:t>
            </w:r>
          </w:p>
        </w:tc>
        <w:tc>
          <w:tcPr>
            <w:tcW w:w="624" w:type="dxa"/>
          </w:tcPr>
          <w:p w14:paraId="719E9F50" w14:textId="77777777" w:rsidR="000145E5" w:rsidRPr="0046266F" w:rsidRDefault="000145E5" w:rsidP="008D7881">
            <w:pPr>
              <w:pStyle w:val="TAL"/>
            </w:pPr>
            <w:r w:rsidRPr="0046266F">
              <w:t>0</w:t>
            </w:r>
            <w:r>
              <w:t>2</w:t>
            </w:r>
          </w:p>
        </w:tc>
      </w:tr>
    </w:tbl>
    <w:p w14:paraId="199E4E5A" w14:textId="77777777" w:rsidR="000145E5" w:rsidRPr="0046266F" w:rsidRDefault="000145E5" w:rsidP="000145E5"/>
    <w:p w14:paraId="69308844" w14:textId="77777777" w:rsidR="000145E5" w:rsidRPr="0046266F" w:rsidRDefault="000145E5" w:rsidP="000145E5">
      <w:pPr>
        <w:rPr>
          <w:b/>
        </w:rPr>
      </w:pPr>
      <w:r w:rsidRPr="0046266F">
        <w:rPr>
          <w:b/>
        </w:rPr>
        <w:t>EF</w:t>
      </w:r>
      <w:r w:rsidRPr="0046266F">
        <w:rPr>
          <w:b/>
          <w:vertAlign w:val="subscript"/>
        </w:rPr>
        <w:t>UST</w:t>
      </w:r>
      <w:r w:rsidRPr="0046266F">
        <w:rPr>
          <w:b/>
        </w:rPr>
        <w:t xml:space="preserve"> (USIM Service Table)</w:t>
      </w:r>
    </w:p>
    <w:p w14:paraId="05E8940A" w14:textId="77777777" w:rsidR="000145E5" w:rsidRPr="00311D59" w:rsidRDefault="000145E5" w:rsidP="000145E5">
      <w:pPr>
        <w:ind w:left="568" w:hanging="284"/>
      </w:pPr>
      <w:r w:rsidRPr="00311D59">
        <w:lastRenderedPageBreak/>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145E5" w:rsidRPr="003E1A8C" w14:paraId="19B4E6DF" w14:textId="77777777" w:rsidTr="008D7881">
        <w:tc>
          <w:tcPr>
            <w:tcW w:w="1474" w:type="dxa"/>
          </w:tcPr>
          <w:p w14:paraId="4683F65C"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4F8F0023" w14:textId="77777777" w:rsidR="000145E5" w:rsidRPr="003E1A8C" w:rsidRDefault="000145E5" w:rsidP="008D7881">
            <w:pPr>
              <w:spacing w:after="0"/>
              <w:ind w:left="34"/>
              <w:rPr>
                <w:rFonts w:ascii="Arial" w:hAnsi="Arial"/>
                <w:sz w:val="18"/>
              </w:rPr>
            </w:pPr>
          </w:p>
        </w:tc>
        <w:tc>
          <w:tcPr>
            <w:tcW w:w="4706" w:type="dxa"/>
          </w:tcPr>
          <w:p w14:paraId="3C051AF4" w14:textId="77777777" w:rsidR="000145E5" w:rsidRPr="00A12895" w:rsidRDefault="000145E5" w:rsidP="008D7881">
            <w:pPr>
              <w:pStyle w:val="Default"/>
              <w:rPr>
                <w:sz w:val="18"/>
                <w:szCs w:val="18"/>
              </w:rPr>
            </w:pPr>
            <w:r w:rsidRPr="002324F7">
              <w:rPr>
                <w:sz w:val="18"/>
                <w:szCs w:val="18"/>
              </w:rPr>
              <w:t>HPLMN selector with access technology</w:t>
            </w:r>
          </w:p>
        </w:tc>
        <w:tc>
          <w:tcPr>
            <w:tcW w:w="1361" w:type="dxa"/>
          </w:tcPr>
          <w:p w14:paraId="2AE7CD1F"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r w:rsidR="000145E5" w:rsidRPr="003E1A8C" w14:paraId="3FE4A0AB" w14:textId="77777777" w:rsidTr="008D7881">
        <w:tc>
          <w:tcPr>
            <w:tcW w:w="1474" w:type="dxa"/>
          </w:tcPr>
          <w:p w14:paraId="4C09ACDD"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2A396870" w14:textId="77777777" w:rsidR="000145E5" w:rsidRPr="003E1A8C" w:rsidRDefault="000145E5" w:rsidP="008D7881">
            <w:pPr>
              <w:spacing w:after="0"/>
              <w:ind w:left="34"/>
              <w:rPr>
                <w:rFonts w:ascii="Arial" w:hAnsi="Arial"/>
                <w:sz w:val="18"/>
              </w:rPr>
            </w:pPr>
          </w:p>
        </w:tc>
        <w:tc>
          <w:tcPr>
            <w:tcW w:w="4706" w:type="dxa"/>
          </w:tcPr>
          <w:p w14:paraId="77685578" w14:textId="77777777" w:rsidR="000145E5" w:rsidRPr="002324F7" w:rsidRDefault="000145E5" w:rsidP="008D7881">
            <w:pPr>
              <w:pStyle w:val="Default"/>
              <w:rPr>
                <w:sz w:val="18"/>
                <w:szCs w:val="18"/>
              </w:rPr>
            </w:pPr>
            <w:r w:rsidRPr="009A3A33">
              <w:rPr>
                <w:sz w:val="18"/>
                <w:szCs w:val="18"/>
              </w:rPr>
              <w:t>Multiplier Coefficient for Higher Priority PLMN search via NG-RAN satellite access</w:t>
            </w:r>
          </w:p>
        </w:tc>
        <w:tc>
          <w:tcPr>
            <w:tcW w:w="1361" w:type="dxa"/>
          </w:tcPr>
          <w:p w14:paraId="78A3D30D"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bl>
    <w:p w14:paraId="40F49F35" w14:textId="77777777" w:rsidR="000145E5" w:rsidRDefault="000145E5" w:rsidP="000145E5">
      <w:pPr>
        <w:pStyle w:val="EW"/>
      </w:pPr>
    </w:p>
    <w:p w14:paraId="038C7AFD" w14:textId="77777777" w:rsidR="000145E5" w:rsidRPr="0046266F" w:rsidRDefault="000145E5" w:rsidP="0001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145E5" w:rsidRPr="00311D59" w14:paraId="3CDD5285" w14:textId="77777777" w:rsidTr="008D7881">
        <w:tc>
          <w:tcPr>
            <w:tcW w:w="907" w:type="dxa"/>
            <w:tcBorders>
              <w:top w:val="single" w:sz="4" w:space="0" w:color="auto"/>
              <w:left w:val="single" w:sz="4" w:space="0" w:color="auto"/>
              <w:bottom w:val="single" w:sz="4" w:space="0" w:color="auto"/>
              <w:right w:val="single" w:sz="4" w:space="0" w:color="auto"/>
            </w:tcBorders>
          </w:tcPr>
          <w:p w14:paraId="3F57015E" w14:textId="77777777" w:rsidR="000145E5" w:rsidRPr="00FE52FE" w:rsidRDefault="000145E5" w:rsidP="008D7881">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7DC5B9A"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2BB2DE5D"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0809713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D487C1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10CD0135"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3B3FE23"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B293AD0"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07C21CF3"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B8</w:t>
            </w:r>
          </w:p>
        </w:tc>
      </w:tr>
      <w:tr w:rsidR="000145E5" w:rsidRPr="00311D59" w14:paraId="13110C20" w14:textId="77777777" w:rsidTr="008D7881">
        <w:tc>
          <w:tcPr>
            <w:tcW w:w="907" w:type="dxa"/>
            <w:tcBorders>
              <w:top w:val="single" w:sz="4" w:space="0" w:color="auto"/>
              <w:left w:val="single" w:sz="4" w:space="0" w:color="auto"/>
              <w:bottom w:val="single" w:sz="4" w:space="0" w:color="auto"/>
              <w:right w:val="single" w:sz="4" w:space="0" w:color="auto"/>
            </w:tcBorders>
          </w:tcPr>
          <w:p w14:paraId="11B393A8" w14:textId="77777777" w:rsidR="000145E5" w:rsidRPr="00311D59" w:rsidRDefault="000145E5"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34579E"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0121C18"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1CC9A71"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4D8CBB"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1CDE2A"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83D164" w14:textId="77777777" w:rsidR="000145E5" w:rsidRPr="00061813" w:rsidRDefault="000145E5" w:rsidP="008D7881">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104C4E5"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F023751"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r>
      <w:tr w:rsidR="000145E5" w:rsidRPr="00311D59" w14:paraId="6CB5F500" w14:textId="77777777" w:rsidTr="008D7881">
        <w:tc>
          <w:tcPr>
            <w:tcW w:w="907" w:type="dxa"/>
            <w:tcBorders>
              <w:top w:val="single" w:sz="4" w:space="0" w:color="auto"/>
              <w:right w:val="single" w:sz="4" w:space="0" w:color="auto"/>
            </w:tcBorders>
          </w:tcPr>
          <w:p w14:paraId="100AD81B"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B114B4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1823AAA"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6C114AFF"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E76FE29"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66016FE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02E678D"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w:t>
            </w:r>
            <w:r>
              <w:rPr>
                <w:rFonts w:ascii="Arial" w:hAnsi="Arial"/>
                <w:b/>
                <w:sz w:val="18"/>
              </w:rPr>
              <w:t>7</w:t>
            </w:r>
          </w:p>
        </w:tc>
        <w:tc>
          <w:tcPr>
            <w:tcW w:w="1077" w:type="dxa"/>
            <w:tcBorders>
              <w:top w:val="single" w:sz="4" w:space="0" w:color="auto"/>
              <w:left w:val="single" w:sz="4" w:space="0" w:color="auto"/>
              <w:bottom w:val="single" w:sz="4" w:space="0" w:color="auto"/>
              <w:right w:val="single" w:sz="4" w:space="0" w:color="auto"/>
            </w:tcBorders>
          </w:tcPr>
          <w:p w14:paraId="6F477160" w14:textId="77777777" w:rsidR="000145E5" w:rsidRPr="00311D59" w:rsidRDefault="000145E5" w:rsidP="008D7881">
            <w:pPr>
              <w:keepNext/>
              <w:keepLines/>
              <w:spacing w:after="0"/>
              <w:jc w:val="center"/>
              <w:rPr>
                <w:rFonts w:ascii="Arial" w:hAnsi="Arial"/>
                <w:b/>
                <w:sz w:val="18"/>
              </w:rPr>
            </w:pPr>
            <w:r w:rsidRPr="00061813">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22D551F5" w14:textId="77777777" w:rsidR="000145E5" w:rsidRPr="00311D59" w:rsidRDefault="000145E5" w:rsidP="008D7881">
            <w:pPr>
              <w:keepNext/>
              <w:keepLines/>
              <w:spacing w:after="0"/>
              <w:jc w:val="center"/>
              <w:rPr>
                <w:rFonts w:ascii="Arial" w:hAnsi="Arial"/>
                <w:b/>
                <w:sz w:val="18"/>
              </w:rPr>
            </w:pPr>
            <w:r w:rsidRPr="00061813">
              <w:rPr>
                <w:rFonts w:ascii="Arial" w:hAnsi="Arial"/>
                <w:b/>
                <w:sz w:val="18"/>
              </w:rPr>
              <w:t>B1</w:t>
            </w:r>
            <w:r>
              <w:rPr>
                <w:rFonts w:ascii="Arial" w:hAnsi="Arial"/>
                <w:b/>
                <w:sz w:val="18"/>
              </w:rPr>
              <w:t>9</w:t>
            </w:r>
          </w:p>
        </w:tc>
      </w:tr>
      <w:tr w:rsidR="000145E5" w:rsidRPr="00311D59" w14:paraId="10D88422" w14:textId="77777777" w:rsidTr="008D7881">
        <w:tc>
          <w:tcPr>
            <w:tcW w:w="907" w:type="dxa"/>
            <w:tcBorders>
              <w:right w:val="single" w:sz="4" w:space="0" w:color="auto"/>
            </w:tcBorders>
          </w:tcPr>
          <w:p w14:paraId="1B84E867"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4D4845E"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E6F8E4"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2E72E7F"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9EFBF17" w14:textId="77777777" w:rsidR="000145E5" w:rsidRPr="00061813" w:rsidRDefault="000145E5" w:rsidP="008D7881">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D82A00E"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433CF6"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9867737" w14:textId="77777777" w:rsidR="000145E5" w:rsidRPr="00311D59" w:rsidRDefault="000145E5" w:rsidP="008D7881">
            <w:pPr>
              <w:keepNext/>
              <w:keepLines/>
              <w:spacing w:after="0"/>
              <w:rPr>
                <w:rFonts w:ascii="Arial" w:hAnsi="Arial"/>
                <w:sz w:val="18"/>
              </w:rPr>
            </w:pPr>
            <w:r>
              <w:rPr>
                <w:rFonts w:ascii="Arial" w:hAnsi="Arial"/>
                <w:sz w:val="18"/>
              </w:rPr>
              <w:t>1</w:t>
            </w:r>
            <w:r w:rsidRPr="00061813">
              <w:rPr>
                <w:rFonts w:ascii="Arial" w:hAnsi="Arial"/>
                <w:sz w:val="18"/>
              </w:rPr>
              <w:t>xxx xxxx</w:t>
            </w:r>
          </w:p>
        </w:tc>
        <w:tc>
          <w:tcPr>
            <w:tcW w:w="1077" w:type="dxa"/>
            <w:tcBorders>
              <w:top w:val="single" w:sz="4" w:space="0" w:color="auto"/>
              <w:left w:val="single" w:sz="4" w:space="0" w:color="auto"/>
              <w:bottom w:val="single" w:sz="4" w:space="0" w:color="auto"/>
              <w:right w:val="single" w:sz="4" w:space="0" w:color="auto"/>
            </w:tcBorders>
          </w:tcPr>
          <w:p w14:paraId="36986E9E" w14:textId="77777777" w:rsidR="000145E5" w:rsidRPr="00311D59" w:rsidRDefault="000145E5" w:rsidP="008D7881">
            <w:pPr>
              <w:keepNext/>
              <w:keepLines/>
              <w:spacing w:after="0"/>
              <w:rPr>
                <w:rFonts w:ascii="Arial" w:hAnsi="Arial"/>
                <w:sz w:val="18"/>
              </w:rPr>
            </w:pPr>
            <w:r w:rsidRPr="00061813">
              <w:rPr>
                <w:rFonts w:ascii="Arial" w:hAnsi="Arial"/>
                <w:sz w:val="18"/>
              </w:rPr>
              <w:t>xxxx xxxx</w:t>
            </w:r>
          </w:p>
        </w:tc>
      </w:tr>
    </w:tbl>
    <w:p w14:paraId="5D51D2EF" w14:textId="77777777" w:rsidR="000145E5" w:rsidRDefault="000145E5" w:rsidP="000145E5"/>
    <w:p w14:paraId="2715F8B6" w14:textId="77777777" w:rsidR="000145E5" w:rsidRDefault="000145E5" w:rsidP="000145E5">
      <w:r w:rsidRPr="0046266F">
        <w:t>The UICC shall be installed into the Terminal and the UE shall be set to automatic PLMN selection mode.</w:t>
      </w:r>
    </w:p>
    <w:p w14:paraId="10F32873" w14:textId="7A68B3E6" w:rsidR="000145E5" w:rsidRPr="0046266F" w:rsidRDefault="000145E5" w:rsidP="000145E5">
      <w:pPr>
        <w:pStyle w:val="Heading5"/>
      </w:pPr>
      <w:r w:rsidRPr="0046266F">
        <w:t>7.4.</w:t>
      </w:r>
      <w:r>
        <w:t>6</w:t>
      </w:r>
      <w:r w:rsidRPr="0046266F">
        <w:t>.4.2</w:t>
      </w:r>
      <w:r w:rsidRPr="0046266F">
        <w:tab/>
        <w:t>Procedure</w:t>
      </w:r>
    </w:p>
    <w:p w14:paraId="22D20043" w14:textId="77777777" w:rsidR="00374694" w:rsidRPr="0046266F" w:rsidRDefault="00374694" w:rsidP="00374694">
      <w:pPr>
        <w:pStyle w:val="B1"/>
      </w:pPr>
      <w:r w:rsidRPr="0046266F">
        <w:t>a)</w:t>
      </w:r>
      <w:r w:rsidRPr="0046266F">
        <w:tab/>
        <w:t>The UE is powered on.</w:t>
      </w:r>
    </w:p>
    <w:p w14:paraId="6D60BC8A" w14:textId="0F1327C5" w:rsidR="00374694" w:rsidRPr="0046266F" w:rsidRDefault="00374694" w:rsidP="00374694">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32DEECC" w14:textId="77777777" w:rsidR="00374694" w:rsidRPr="0046266F" w:rsidRDefault="00374694" w:rsidP="00374694">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042EDAE9" w14:textId="77777777" w:rsidR="00374694" w:rsidRPr="0046266F" w:rsidRDefault="00374694" w:rsidP="00374694">
      <w:pPr>
        <w:pStyle w:val="B2"/>
        <w:rPr>
          <w:lang w:val="fr-FR"/>
        </w:rPr>
      </w:pPr>
      <w:r w:rsidRPr="0046266F">
        <w:tab/>
      </w:r>
      <w:r w:rsidRPr="0046266F">
        <w:rPr>
          <w:lang w:val="fr-FR"/>
        </w:rPr>
        <w:t>TAI (MCC/MNC/TAC):</w:t>
      </w:r>
      <w:r w:rsidRPr="0046266F">
        <w:rPr>
          <w:lang w:val="fr-FR"/>
        </w:rPr>
        <w:tab/>
        <w:t>244/008/ 00</w:t>
      </w:r>
      <w:r>
        <w:rPr>
          <w:lang w:val="fr-FR"/>
        </w:rPr>
        <w:t>00</w:t>
      </w:r>
      <w:r w:rsidRPr="0046266F">
        <w:rPr>
          <w:lang w:val="fr-FR"/>
        </w:rPr>
        <w:t>01</w:t>
      </w:r>
    </w:p>
    <w:p w14:paraId="1490C51C" w14:textId="77777777" w:rsidR="00374694" w:rsidRPr="00BA2DB8" w:rsidRDefault="00374694" w:rsidP="00374694">
      <w:pPr>
        <w:pStyle w:val="B2"/>
        <w:rPr>
          <w:lang w:val="fr-FR"/>
        </w:rPr>
      </w:pPr>
      <w:r w:rsidRPr="0046266F">
        <w:rPr>
          <w:lang w:val="fr-FR"/>
        </w:rPr>
        <w:tab/>
      </w:r>
      <w:r w:rsidRPr="00BA2DB8">
        <w:rPr>
          <w:lang w:val="fr-FR"/>
        </w:rPr>
        <w:t>5G-GUTI:</w:t>
      </w:r>
      <w:r w:rsidRPr="00BA2DB8">
        <w:rPr>
          <w:lang w:val="fr-FR"/>
        </w:rPr>
        <w:tab/>
        <w:t>"24400800010266436587"</w:t>
      </w:r>
    </w:p>
    <w:p w14:paraId="10E679F3" w14:textId="6CE95727" w:rsidR="00374694" w:rsidRPr="0046266F" w:rsidRDefault="00374694" w:rsidP="00374694">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74E10A49" w14:textId="77777777" w:rsidR="00374694" w:rsidRPr="0046266F" w:rsidRDefault="00374694" w:rsidP="00374694">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78547665" w14:textId="0EB5A4AF" w:rsidR="00374694" w:rsidRPr="0046266F" w:rsidRDefault="00374694" w:rsidP="00374694">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 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5B4F05D6" w14:textId="77777777" w:rsidR="00374694" w:rsidRPr="0046266F" w:rsidRDefault="00374694" w:rsidP="00374694">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019FDA68" w14:textId="77777777" w:rsidR="00374694" w:rsidRPr="0046266F" w:rsidRDefault="00374694" w:rsidP="00374694">
      <w:pPr>
        <w:pStyle w:val="B2"/>
        <w:rPr>
          <w:lang w:val="fr-FR"/>
        </w:rPr>
      </w:pPr>
      <w:r w:rsidRPr="0046266F">
        <w:tab/>
      </w:r>
      <w:r w:rsidRPr="0046266F">
        <w:rPr>
          <w:lang w:val="fr-FR"/>
        </w:rPr>
        <w:t>TAI (MCC/MNC/TAC):</w:t>
      </w:r>
      <w:r w:rsidRPr="0046266F">
        <w:rPr>
          <w:lang w:val="fr-FR"/>
        </w:rPr>
        <w:tab/>
        <w:t>244/083/ 00</w:t>
      </w:r>
      <w:r>
        <w:rPr>
          <w:lang w:val="fr-FR"/>
        </w:rPr>
        <w:t>00</w:t>
      </w:r>
      <w:r w:rsidRPr="0046266F">
        <w:rPr>
          <w:lang w:val="fr-FR"/>
        </w:rPr>
        <w:t>01</w:t>
      </w:r>
    </w:p>
    <w:p w14:paraId="6C8A7E54"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181D3F5A" w14:textId="77777777" w:rsidR="00374694" w:rsidRPr="0046266F" w:rsidRDefault="00374694" w:rsidP="00374694">
      <w:pPr>
        <w:pStyle w:val="B1"/>
      </w:pPr>
      <w:r>
        <w:t>h</w:t>
      </w:r>
      <w:r w:rsidRPr="0046266F">
        <w:t>)</w:t>
      </w:r>
      <w:r w:rsidRPr="0046266F">
        <w:tab/>
        <w:t>The UE is soft powered down.</w:t>
      </w:r>
    </w:p>
    <w:p w14:paraId="35140ED4" w14:textId="77777777" w:rsidR="00374694" w:rsidRPr="0046266F" w:rsidRDefault="00374694" w:rsidP="00374694">
      <w:pPr>
        <w:pStyle w:val="Heading4"/>
      </w:pPr>
      <w:r w:rsidRPr="0046266F">
        <w:t>7.4.</w:t>
      </w:r>
      <w:r>
        <w:t>6</w:t>
      </w:r>
      <w:r w:rsidRPr="0046266F">
        <w:t>.5</w:t>
      </w:r>
      <w:r w:rsidRPr="0046266F">
        <w:tab/>
        <w:t>Acceptance criteria</w:t>
      </w:r>
    </w:p>
    <w:p w14:paraId="5D899828" w14:textId="657B2545" w:rsidR="00374694" w:rsidRPr="0046266F" w:rsidRDefault="00374694" w:rsidP="00374694">
      <w:pPr>
        <w:pStyle w:val="B1"/>
        <w:keepNext/>
        <w:keepLines/>
      </w:pPr>
      <w:r w:rsidRPr="0046266F">
        <w:t xml:space="preserve">1) After step e) the UE shall send a </w:t>
      </w:r>
      <w:r w:rsidRPr="0046266F">
        <w:rPr>
          <w:i/>
        </w:rPr>
        <w:t>RRCRequest</w:t>
      </w:r>
      <w:r w:rsidRPr="0046266F">
        <w:t xml:space="preserve"> on </w:t>
      </w:r>
      <w:r w:rsidRPr="004E6025">
        <w:t>the satellite NG-RAN-</w:t>
      </w:r>
      <w:r w:rsidRPr="0046266F">
        <w:t xml:space="preserve">cell related to the BCCH transmitting MCC/MNC 244/083 to the </w:t>
      </w:r>
      <w:r w:rsidRPr="00CE093F">
        <w:t>SAT-NG-SS</w:t>
      </w:r>
      <w:r w:rsidRPr="0046266F">
        <w:t>.</w:t>
      </w:r>
    </w:p>
    <w:p w14:paraId="63A341E2" w14:textId="77777777" w:rsidR="000145E5" w:rsidRDefault="000145E5" w:rsidP="000145E5">
      <w:pPr>
        <w:pStyle w:val="B1"/>
        <w:keepNext/>
        <w:keepLines/>
        <w:tabs>
          <w:tab w:val="left" w:pos="644"/>
        </w:tabs>
        <w:ind w:left="644" w:hanging="360"/>
      </w:pPr>
      <w:r>
        <w:t>2</w:t>
      </w:r>
      <w:r w:rsidRPr="0046266F">
        <w:t>)</w:t>
      </w:r>
      <w:r w:rsidRPr="0046266F">
        <w:tab/>
        <w:t xml:space="preserve">The value of the internal timer shall </w:t>
      </w:r>
      <w:r>
        <w:t xml:space="preserve">exceed 6 minutes and </w:t>
      </w:r>
      <w:r w:rsidRPr="0046266F">
        <w:t>not exceed</w:t>
      </w:r>
      <w:r>
        <w:t xml:space="preserve"> 12</w:t>
      </w:r>
      <w:r w:rsidRPr="0046266F">
        <w:t xml:space="preserve"> minutes.</w:t>
      </w:r>
    </w:p>
    <w:p w14:paraId="09236833" w14:textId="77777777" w:rsidR="000145E5" w:rsidRPr="0046266F" w:rsidRDefault="000145E5" w:rsidP="000145E5">
      <w:pPr>
        <w:pStyle w:val="NO"/>
      </w:pPr>
      <w:r w:rsidRPr="0046266F">
        <w:t>NOTE:</w:t>
      </w:r>
      <w:r w:rsidRPr="0046266F">
        <w:tab/>
        <w:t xml:space="preserve">To take the systems processing time into account, the value of the internal timer may allow to be a guard time of 10 % greater than the required </w:t>
      </w:r>
      <w:r>
        <w:t xml:space="preserve">12 </w:t>
      </w:r>
      <w:r w:rsidRPr="0046266F">
        <w:t>minutes.</w:t>
      </w:r>
    </w:p>
    <w:p w14:paraId="2E6131FD"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61C778FF" w14:textId="77777777" w:rsidR="000145E5" w:rsidRPr="00E6720E" w:rsidRDefault="000145E5" w:rsidP="000145E5">
      <w:pPr>
        <w:pStyle w:val="B2"/>
        <w:ind w:left="0" w:firstLine="0"/>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3C79B06B" w14:textId="77777777" w:rsidR="000145E5" w:rsidRPr="00E6720E" w:rsidRDefault="000145E5" w:rsidP="000145E5">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371D449" w14:textId="77777777" w:rsidR="000145E5" w:rsidRPr="00B71FF2" w:rsidRDefault="000145E5" w:rsidP="000145E5">
      <w:pPr>
        <w:pStyle w:val="EW"/>
        <w:tabs>
          <w:tab w:val="left" w:pos="2835"/>
        </w:tabs>
      </w:pPr>
      <w:r w:rsidRPr="00E6720E">
        <w:rPr>
          <w:lang w:val="it-IT"/>
        </w:rPr>
        <w:tab/>
        <w:t>Last visited registered TAI in 5GS for 3GPP access:</w:t>
      </w:r>
      <w:r w:rsidRPr="00E6720E">
        <w:rPr>
          <w:lang w:val="it-IT"/>
        </w:rPr>
        <w:tab/>
      </w:r>
      <w:r w:rsidRPr="0046266F">
        <w:t>244/083/</w:t>
      </w:r>
      <w:r w:rsidRPr="00B71FF2">
        <w:t>000001</w:t>
      </w:r>
    </w:p>
    <w:p w14:paraId="60E9BF12" w14:textId="77777777" w:rsidR="000145E5" w:rsidRPr="0046266F" w:rsidRDefault="000145E5" w:rsidP="000145E5">
      <w:pPr>
        <w:pStyle w:val="EW"/>
        <w:tabs>
          <w:tab w:val="left" w:pos="2835"/>
        </w:tabs>
        <w:rPr>
          <w:lang w:val="it-IT"/>
        </w:rPr>
      </w:pPr>
      <w:r w:rsidRPr="00E6720E">
        <w:rPr>
          <w:lang w:val="it-IT"/>
        </w:rPr>
        <w:tab/>
        <w:t>5GS update status for 3GPP access:</w:t>
      </w:r>
      <w:r w:rsidRPr="00E6720E">
        <w:rPr>
          <w:lang w:val="it-IT"/>
        </w:rPr>
        <w:tab/>
        <w:t>5U1 UPDATED</w:t>
      </w:r>
    </w:p>
    <w:p w14:paraId="02540B7B" w14:textId="77777777" w:rsidR="000145E5" w:rsidRPr="0046266F" w:rsidRDefault="000145E5" w:rsidP="000145E5">
      <w:pPr>
        <w:pStyle w:val="EW"/>
        <w:tabs>
          <w:tab w:val="left" w:pos="2835"/>
        </w:tabs>
        <w:rPr>
          <w:lang w:val="it-IT"/>
        </w:rPr>
      </w:pPr>
    </w:p>
    <w:p w14:paraId="6D491D69" w14:textId="77777777" w:rsidR="000145E5" w:rsidRPr="0046266F" w:rsidRDefault="000145E5" w:rsidP="000145E5">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145E5" w:rsidRPr="006D217E" w14:paraId="4133C6F3" w14:textId="77777777" w:rsidTr="008D7881">
        <w:tc>
          <w:tcPr>
            <w:tcW w:w="959" w:type="dxa"/>
          </w:tcPr>
          <w:p w14:paraId="28FA3A09" w14:textId="77777777" w:rsidR="000145E5" w:rsidRPr="0008759E" w:rsidRDefault="000145E5" w:rsidP="008D7881">
            <w:pPr>
              <w:keepNext/>
              <w:keepLines/>
              <w:spacing w:after="0"/>
              <w:rPr>
                <w:rFonts w:ascii="Arial" w:hAnsi="Arial"/>
                <w:sz w:val="18"/>
              </w:rPr>
            </w:pPr>
            <w:r w:rsidRPr="0008759E">
              <w:rPr>
                <w:rFonts w:ascii="Arial" w:hAnsi="Arial"/>
                <w:sz w:val="18"/>
              </w:rPr>
              <w:t>Coding:</w:t>
            </w:r>
          </w:p>
        </w:tc>
        <w:tc>
          <w:tcPr>
            <w:tcW w:w="717" w:type="dxa"/>
          </w:tcPr>
          <w:p w14:paraId="2291439D" w14:textId="77777777" w:rsidR="000145E5" w:rsidRPr="006D217E" w:rsidRDefault="000145E5" w:rsidP="008D7881">
            <w:pPr>
              <w:keepNext/>
              <w:keepLines/>
              <w:spacing w:after="0"/>
              <w:rPr>
                <w:rFonts w:ascii="Arial" w:hAnsi="Arial"/>
                <w:b/>
                <w:sz w:val="18"/>
              </w:rPr>
            </w:pPr>
            <w:r w:rsidRPr="006D217E">
              <w:rPr>
                <w:rFonts w:ascii="Arial" w:hAnsi="Arial"/>
                <w:b/>
                <w:sz w:val="18"/>
              </w:rPr>
              <w:t>B1</w:t>
            </w:r>
          </w:p>
        </w:tc>
        <w:tc>
          <w:tcPr>
            <w:tcW w:w="717" w:type="dxa"/>
          </w:tcPr>
          <w:p w14:paraId="39DB976E" w14:textId="77777777" w:rsidR="000145E5" w:rsidRPr="006D217E" w:rsidRDefault="000145E5" w:rsidP="008D7881">
            <w:pPr>
              <w:keepNext/>
              <w:keepLines/>
              <w:spacing w:after="0"/>
              <w:rPr>
                <w:rFonts w:ascii="Arial" w:hAnsi="Arial"/>
                <w:b/>
                <w:sz w:val="18"/>
              </w:rPr>
            </w:pPr>
            <w:r w:rsidRPr="006D217E">
              <w:rPr>
                <w:rFonts w:ascii="Arial" w:hAnsi="Arial"/>
                <w:b/>
                <w:sz w:val="18"/>
              </w:rPr>
              <w:t>B2</w:t>
            </w:r>
          </w:p>
        </w:tc>
        <w:tc>
          <w:tcPr>
            <w:tcW w:w="717" w:type="dxa"/>
          </w:tcPr>
          <w:p w14:paraId="384D360C" w14:textId="77777777" w:rsidR="000145E5" w:rsidRPr="006D217E" w:rsidRDefault="000145E5" w:rsidP="008D7881">
            <w:pPr>
              <w:keepNext/>
              <w:keepLines/>
              <w:spacing w:after="0"/>
              <w:rPr>
                <w:rFonts w:ascii="Arial" w:hAnsi="Arial"/>
                <w:b/>
                <w:sz w:val="18"/>
              </w:rPr>
            </w:pPr>
            <w:r w:rsidRPr="006D217E">
              <w:rPr>
                <w:rFonts w:ascii="Arial" w:hAnsi="Arial"/>
                <w:b/>
                <w:sz w:val="18"/>
              </w:rPr>
              <w:t>B3</w:t>
            </w:r>
          </w:p>
        </w:tc>
        <w:tc>
          <w:tcPr>
            <w:tcW w:w="717" w:type="dxa"/>
          </w:tcPr>
          <w:p w14:paraId="051F3118" w14:textId="77777777" w:rsidR="000145E5" w:rsidRPr="006D217E" w:rsidRDefault="000145E5" w:rsidP="008D7881">
            <w:pPr>
              <w:keepNext/>
              <w:keepLines/>
              <w:spacing w:after="0"/>
              <w:rPr>
                <w:rFonts w:ascii="Arial" w:hAnsi="Arial"/>
                <w:b/>
                <w:sz w:val="18"/>
              </w:rPr>
            </w:pPr>
            <w:r w:rsidRPr="006D217E">
              <w:rPr>
                <w:rFonts w:ascii="Arial" w:hAnsi="Arial"/>
                <w:b/>
                <w:sz w:val="18"/>
              </w:rPr>
              <w:t>B4</w:t>
            </w:r>
          </w:p>
        </w:tc>
        <w:tc>
          <w:tcPr>
            <w:tcW w:w="717" w:type="dxa"/>
          </w:tcPr>
          <w:p w14:paraId="18AB2B2E" w14:textId="77777777" w:rsidR="000145E5" w:rsidRPr="006D217E" w:rsidRDefault="000145E5" w:rsidP="008D7881">
            <w:pPr>
              <w:keepNext/>
              <w:keepLines/>
              <w:spacing w:after="0"/>
              <w:rPr>
                <w:rFonts w:ascii="Arial" w:hAnsi="Arial"/>
                <w:b/>
                <w:sz w:val="18"/>
              </w:rPr>
            </w:pPr>
            <w:r w:rsidRPr="006D217E">
              <w:rPr>
                <w:rFonts w:ascii="Arial" w:hAnsi="Arial"/>
                <w:b/>
                <w:sz w:val="18"/>
              </w:rPr>
              <w:t>B5</w:t>
            </w:r>
          </w:p>
        </w:tc>
        <w:tc>
          <w:tcPr>
            <w:tcW w:w="717" w:type="dxa"/>
          </w:tcPr>
          <w:p w14:paraId="79A445CB" w14:textId="77777777" w:rsidR="000145E5" w:rsidRPr="006D217E" w:rsidRDefault="000145E5" w:rsidP="008D7881">
            <w:pPr>
              <w:keepNext/>
              <w:keepLines/>
              <w:spacing w:after="0"/>
              <w:rPr>
                <w:rFonts w:ascii="Arial" w:hAnsi="Arial"/>
                <w:b/>
                <w:sz w:val="18"/>
              </w:rPr>
            </w:pPr>
            <w:r w:rsidRPr="006D217E">
              <w:rPr>
                <w:rFonts w:ascii="Arial" w:hAnsi="Arial"/>
                <w:b/>
                <w:sz w:val="18"/>
              </w:rPr>
              <w:t>B6</w:t>
            </w:r>
          </w:p>
        </w:tc>
        <w:tc>
          <w:tcPr>
            <w:tcW w:w="717" w:type="dxa"/>
          </w:tcPr>
          <w:p w14:paraId="2E1684E4" w14:textId="77777777" w:rsidR="000145E5" w:rsidRPr="006D217E" w:rsidRDefault="000145E5" w:rsidP="008D7881">
            <w:pPr>
              <w:keepNext/>
              <w:keepLines/>
              <w:spacing w:after="0"/>
              <w:rPr>
                <w:rFonts w:ascii="Arial" w:hAnsi="Arial"/>
                <w:b/>
                <w:sz w:val="18"/>
              </w:rPr>
            </w:pPr>
            <w:r w:rsidRPr="006D217E">
              <w:rPr>
                <w:rFonts w:ascii="Arial" w:hAnsi="Arial"/>
                <w:b/>
                <w:sz w:val="18"/>
              </w:rPr>
              <w:t>B7</w:t>
            </w:r>
          </w:p>
        </w:tc>
        <w:tc>
          <w:tcPr>
            <w:tcW w:w="717" w:type="dxa"/>
          </w:tcPr>
          <w:p w14:paraId="30F4FA51" w14:textId="77777777" w:rsidR="000145E5" w:rsidRPr="006D217E" w:rsidRDefault="000145E5" w:rsidP="008D7881">
            <w:pPr>
              <w:keepNext/>
              <w:keepLines/>
              <w:spacing w:after="0"/>
              <w:rPr>
                <w:rFonts w:ascii="Arial" w:hAnsi="Arial"/>
                <w:b/>
                <w:sz w:val="18"/>
              </w:rPr>
            </w:pPr>
            <w:r w:rsidRPr="006D217E">
              <w:rPr>
                <w:rFonts w:ascii="Arial" w:hAnsi="Arial"/>
                <w:b/>
                <w:sz w:val="18"/>
              </w:rPr>
              <w:t>B8</w:t>
            </w:r>
          </w:p>
        </w:tc>
      </w:tr>
      <w:tr w:rsidR="000145E5" w:rsidRPr="0008759E" w14:paraId="06F15C33" w14:textId="77777777" w:rsidTr="008D7881">
        <w:tc>
          <w:tcPr>
            <w:tcW w:w="959" w:type="dxa"/>
          </w:tcPr>
          <w:p w14:paraId="7A6423BA" w14:textId="77777777" w:rsidR="000145E5" w:rsidRPr="0008759E" w:rsidRDefault="000145E5" w:rsidP="008D7881">
            <w:pPr>
              <w:keepNext/>
              <w:keepLines/>
              <w:spacing w:after="0"/>
              <w:rPr>
                <w:rFonts w:ascii="Arial" w:hAnsi="Arial"/>
                <w:sz w:val="18"/>
              </w:rPr>
            </w:pPr>
            <w:r w:rsidRPr="0008759E">
              <w:rPr>
                <w:rFonts w:ascii="Arial" w:hAnsi="Arial"/>
                <w:sz w:val="18"/>
              </w:rPr>
              <w:t>Hex</w:t>
            </w:r>
          </w:p>
        </w:tc>
        <w:tc>
          <w:tcPr>
            <w:tcW w:w="717" w:type="dxa"/>
          </w:tcPr>
          <w:p w14:paraId="6EBB9366"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2D12A193" w14:textId="77777777" w:rsidR="000145E5" w:rsidRPr="0008759E" w:rsidRDefault="000145E5" w:rsidP="008D788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ECD3F12" w14:textId="77777777" w:rsidR="000145E5" w:rsidRPr="0008759E" w:rsidRDefault="000145E5" w:rsidP="008D7881">
            <w:pPr>
              <w:keepNext/>
              <w:keepLines/>
              <w:spacing w:after="0"/>
              <w:rPr>
                <w:rFonts w:ascii="Arial" w:hAnsi="Arial"/>
                <w:sz w:val="18"/>
              </w:rPr>
            </w:pPr>
            <w:r>
              <w:rPr>
                <w:rFonts w:ascii="Arial" w:hAnsi="Arial"/>
                <w:sz w:val="18"/>
              </w:rPr>
              <w:t>F2</w:t>
            </w:r>
          </w:p>
        </w:tc>
        <w:tc>
          <w:tcPr>
            <w:tcW w:w="717" w:type="dxa"/>
          </w:tcPr>
          <w:p w14:paraId="62F977FE" w14:textId="77777777" w:rsidR="000145E5" w:rsidRPr="0008759E" w:rsidRDefault="000145E5" w:rsidP="008D7881">
            <w:pPr>
              <w:keepNext/>
              <w:keepLines/>
              <w:spacing w:after="0"/>
              <w:rPr>
                <w:rFonts w:ascii="Arial" w:hAnsi="Arial"/>
                <w:sz w:val="18"/>
              </w:rPr>
            </w:pPr>
            <w:r>
              <w:rPr>
                <w:rFonts w:ascii="Arial" w:hAnsi="Arial"/>
                <w:sz w:val="18"/>
              </w:rPr>
              <w:t>42</w:t>
            </w:r>
          </w:p>
        </w:tc>
        <w:tc>
          <w:tcPr>
            <w:tcW w:w="717" w:type="dxa"/>
          </w:tcPr>
          <w:p w14:paraId="177D3F0A" w14:textId="77777777" w:rsidR="000145E5" w:rsidRPr="0008759E" w:rsidRDefault="000145E5" w:rsidP="008D7881">
            <w:pPr>
              <w:keepNext/>
              <w:keepLines/>
              <w:spacing w:after="0"/>
              <w:rPr>
                <w:rFonts w:ascii="Arial" w:hAnsi="Arial"/>
                <w:sz w:val="18"/>
              </w:rPr>
            </w:pPr>
            <w:r>
              <w:rPr>
                <w:rFonts w:ascii="Arial" w:hAnsi="Arial"/>
                <w:sz w:val="18"/>
              </w:rPr>
              <w:t>34</w:t>
            </w:r>
          </w:p>
        </w:tc>
        <w:tc>
          <w:tcPr>
            <w:tcW w:w="717" w:type="dxa"/>
          </w:tcPr>
          <w:p w14:paraId="3AE82E76" w14:textId="77777777" w:rsidR="000145E5" w:rsidRPr="0008759E" w:rsidRDefault="000145E5" w:rsidP="008D7881">
            <w:pPr>
              <w:keepNext/>
              <w:keepLines/>
              <w:spacing w:after="0"/>
              <w:rPr>
                <w:rFonts w:ascii="Arial" w:hAnsi="Arial"/>
                <w:sz w:val="18"/>
              </w:rPr>
            </w:pPr>
            <w:r>
              <w:rPr>
                <w:rFonts w:ascii="Arial" w:hAnsi="Arial"/>
                <w:sz w:val="18"/>
              </w:rPr>
              <w:t>80</w:t>
            </w:r>
          </w:p>
        </w:tc>
        <w:tc>
          <w:tcPr>
            <w:tcW w:w="717" w:type="dxa"/>
          </w:tcPr>
          <w:p w14:paraId="784B37CF"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78A90352" w14:textId="77777777" w:rsidR="000145E5" w:rsidRPr="0008759E" w:rsidRDefault="000145E5" w:rsidP="008D7881">
            <w:pPr>
              <w:keepNext/>
              <w:keepLines/>
              <w:spacing w:after="0"/>
              <w:rPr>
                <w:rFonts w:ascii="Arial" w:hAnsi="Arial"/>
                <w:sz w:val="18"/>
              </w:rPr>
            </w:pPr>
            <w:r w:rsidRPr="00C75289">
              <w:rPr>
                <w:rFonts w:ascii="Arial" w:hAnsi="Arial"/>
                <w:sz w:val="18"/>
              </w:rPr>
              <w:t>01</w:t>
            </w:r>
          </w:p>
        </w:tc>
      </w:tr>
      <w:tr w:rsidR="000145E5" w:rsidRPr="00C75289" w14:paraId="22750DFD" w14:textId="77777777" w:rsidTr="008D7881">
        <w:tc>
          <w:tcPr>
            <w:tcW w:w="959" w:type="dxa"/>
          </w:tcPr>
          <w:p w14:paraId="746ACA4B" w14:textId="77777777" w:rsidR="000145E5" w:rsidRPr="0008759E" w:rsidRDefault="000145E5" w:rsidP="008D7881">
            <w:pPr>
              <w:keepNext/>
              <w:keepLines/>
              <w:spacing w:after="0"/>
              <w:rPr>
                <w:rFonts w:ascii="Arial" w:hAnsi="Arial"/>
                <w:sz w:val="18"/>
              </w:rPr>
            </w:pPr>
          </w:p>
        </w:tc>
        <w:tc>
          <w:tcPr>
            <w:tcW w:w="717" w:type="dxa"/>
          </w:tcPr>
          <w:p w14:paraId="3FDFA12C" w14:textId="77777777" w:rsidR="000145E5" w:rsidRDefault="000145E5" w:rsidP="008D7881">
            <w:pPr>
              <w:keepNext/>
              <w:keepLines/>
              <w:spacing w:after="0"/>
              <w:rPr>
                <w:rFonts w:ascii="Arial" w:hAnsi="Arial"/>
                <w:sz w:val="18"/>
              </w:rPr>
            </w:pPr>
            <w:r w:rsidRPr="009B018C">
              <w:rPr>
                <w:rFonts w:ascii="Arial" w:hAnsi="Arial"/>
                <w:b/>
                <w:sz w:val="18"/>
              </w:rPr>
              <w:t>B9</w:t>
            </w:r>
          </w:p>
        </w:tc>
        <w:tc>
          <w:tcPr>
            <w:tcW w:w="717" w:type="dxa"/>
          </w:tcPr>
          <w:p w14:paraId="0136EDA1" w14:textId="77777777" w:rsidR="000145E5" w:rsidRPr="00892D4D" w:rsidRDefault="000145E5" w:rsidP="008D7881">
            <w:pPr>
              <w:keepNext/>
              <w:keepLines/>
              <w:spacing w:after="0"/>
              <w:rPr>
                <w:rFonts w:ascii="Arial" w:hAnsi="Arial"/>
                <w:sz w:val="18"/>
              </w:rPr>
            </w:pPr>
            <w:r w:rsidRPr="009B018C">
              <w:rPr>
                <w:rFonts w:ascii="Arial" w:hAnsi="Arial"/>
                <w:b/>
                <w:sz w:val="18"/>
              </w:rPr>
              <w:t>B10</w:t>
            </w:r>
          </w:p>
        </w:tc>
        <w:tc>
          <w:tcPr>
            <w:tcW w:w="717" w:type="dxa"/>
          </w:tcPr>
          <w:p w14:paraId="3346E865" w14:textId="77777777" w:rsidR="000145E5" w:rsidRDefault="000145E5" w:rsidP="008D7881">
            <w:pPr>
              <w:keepNext/>
              <w:keepLines/>
              <w:spacing w:after="0"/>
              <w:rPr>
                <w:rFonts w:ascii="Arial" w:hAnsi="Arial"/>
                <w:sz w:val="18"/>
              </w:rPr>
            </w:pPr>
            <w:r w:rsidRPr="009B018C">
              <w:rPr>
                <w:rFonts w:ascii="Arial" w:hAnsi="Arial"/>
                <w:b/>
                <w:sz w:val="18"/>
              </w:rPr>
              <w:t>B11</w:t>
            </w:r>
          </w:p>
        </w:tc>
        <w:tc>
          <w:tcPr>
            <w:tcW w:w="717" w:type="dxa"/>
          </w:tcPr>
          <w:p w14:paraId="424E394B" w14:textId="77777777" w:rsidR="000145E5" w:rsidRDefault="000145E5" w:rsidP="008D7881">
            <w:pPr>
              <w:keepNext/>
              <w:keepLines/>
              <w:spacing w:after="0"/>
              <w:rPr>
                <w:rFonts w:ascii="Arial" w:hAnsi="Arial"/>
                <w:sz w:val="18"/>
              </w:rPr>
            </w:pPr>
            <w:r w:rsidRPr="009B018C">
              <w:rPr>
                <w:rFonts w:ascii="Arial" w:hAnsi="Arial"/>
                <w:b/>
                <w:sz w:val="18"/>
              </w:rPr>
              <w:t>B12</w:t>
            </w:r>
          </w:p>
        </w:tc>
        <w:tc>
          <w:tcPr>
            <w:tcW w:w="717" w:type="dxa"/>
          </w:tcPr>
          <w:p w14:paraId="4DF8C5FA" w14:textId="77777777" w:rsidR="000145E5" w:rsidRDefault="000145E5" w:rsidP="008D7881">
            <w:pPr>
              <w:keepNext/>
              <w:keepLines/>
              <w:spacing w:after="0"/>
              <w:rPr>
                <w:rFonts w:ascii="Arial" w:hAnsi="Arial"/>
                <w:sz w:val="18"/>
              </w:rPr>
            </w:pPr>
            <w:r w:rsidRPr="009B018C">
              <w:rPr>
                <w:rFonts w:ascii="Arial" w:hAnsi="Arial"/>
                <w:b/>
                <w:sz w:val="18"/>
              </w:rPr>
              <w:t>B13</w:t>
            </w:r>
          </w:p>
        </w:tc>
        <w:tc>
          <w:tcPr>
            <w:tcW w:w="717" w:type="dxa"/>
          </w:tcPr>
          <w:p w14:paraId="5BCFF42A" w14:textId="77777777" w:rsidR="000145E5" w:rsidRPr="00C75289" w:rsidRDefault="000145E5" w:rsidP="008D7881">
            <w:pPr>
              <w:keepNext/>
              <w:keepLines/>
              <w:spacing w:after="0"/>
              <w:rPr>
                <w:rFonts w:ascii="Arial" w:hAnsi="Arial"/>
                <w:sz w:val="18"/>
              </w:rPr>
            </w:pPr>
            <w:r w:rsidRPr="009B018C">
              <w:rPr>
                <w:rFonts w:ascii="Arial" w:hAnsi="Arial"/>
                <w:b/>
                <w:sz w:val="18"/>
              </w:rPr>
              <w:t>B14</w:t>
            </w:r>
          </w:p>
        </w:tc>
        <w:tc>
          <w:tcPr>
            <w:tcW w:w="717" w:type="dxa"/>
          </w:tcPr>
          <w:p w14:paraId="53D6E21F" w14:textId="77777777" w:rsidR="000145E5" w:rsidRDefault="000145E5" w:rsidP="008D7881">
            <w:pPr>
              <w:keepNext/>
              <w:keepLines/>
              <w:spacing w:after="0"/>
              <w:rPr>
                <w:rFonts w:ascii="Arial" w:hAnsi="Arial"/>
                <w:sz w:val="18"/>
              </w:rPr>
            </w:pPr>
            <w:r w:rsidRPr="009B018C">
              <w:rPr>
                <w:rFonts w:ascii="Arial" w:hAnsi="Arial"/>
                <w:b/>
                <w:sz w:val="18"/>
              </w:rPr>
              <w:t>B15</w:t>
            </w:r>
          </w:p>
        </w:tc>
        <w:tc>
          <w:tcPr>
            <w:tcW w:w="717" w:type="dxa"/>
          </w:tcPr>
          <w:p w14:paraId="75ADAA8E" w14:textId="77777777" w:rsidR="000145E5" w:rsidRPr="00C75289" w:rsidRDefault="000145E5" w:rsidP="008D7881">
            <w:pPr>
              <w:keepNext/>
              <w:keepLines/>
              <w:spacing w:after="0"/>
              <w:rPr>
                <w:rFonts w:ascii="Arial" w:hAnsi="Arial"/>
                <w:sz w:val="18"/>
              </w:rPr>
            </w:pPr>
            <w:r w:rsidRPr="009B018C">
              <w:rPr>
                <w:rFonts w:ascii="Arial" w:hAnsi="Arial"/>
                <w:b/>
                <w:sz w:val="18"/>
              </w:rPr>
              <w:t>B16</w:t>
            </w:r>
          </w:p>
        </w:tc>
      </w:tr>
      <w:tr w:rsidR="000145E5" w:rsidRPr="00C75289" w14:paraId="1A1B6B19" w14:textId="77777777" w:rsidTr="008D7881">
        <w:tc>
          <w:tcPr>
            <w:tcW w:w="959" w:type="dxa"/>
          </w:tcPr>
          <w:p w14:paraId="7FA654E2" w14:textId="77777777" w:rsidR="000145E5" w:rsidRPr="0008759E" w:rsidRDefault="000145E5" w:rsidP="008D7881">
            <w:pPr>
              <w:keepNext/>
              <w:keepLines/>
              <w:spacing w:after="0"/>
              <w:rPr>
                <w:rFonts w:ascii="Arial" w:hAnsi="Arial"/>
                <w:sz w:val="18"/>
              </w:rPr>
            </w:pPr>
          </w:p>
        </w:tc>
        <w:tc>
          <w:tcPr>
            <w:tcW w:w="717" w:type="dxa"/>
          </w:tcPr>
          <w:p w14:paraId="2B13683A" w14:textId="77777777" w:rsidR="000145E5" w:rsidRDefault="000145E5" w:rsidP="008D7881">
            <w:pPr>
              <w:keepNext/>
              <w:keepLines/>
              <w:spacing w:after="0"/>
              <w:rPr>
                <w:rFonts w:ascii="Arial" w:hAnsi="Arial"/>
                <w:sz w:val="18"/>
              </w:rPr>
            </w:pPr>
            <w:r>
              <w:rPr>
                <w:rFonts w:ascii="Arial" w:hAnsi="Arial"/>
                <w:sz w:val="18"/>
              </w:rPr>
              <w:t>02</w:t>
            </w:r>
          </w:p>
        </w:tc>
        <w:tc>
          <w:tcPr>
            <w:tcW w:w="717" w:type="dxa"/>
          </w:tcPr>
          <w:p w14:paraId="229231F1" w14:textId="77777777" w:rsidR="000145E5" w:rsidRPr="00892D4D" w:rsidRDefault="000145E5" w:rsidP="008D7881">
            <w:pPr>
              <w:keepNext/>
              <w:keepLines/>
              <w:spacing w:after="0"/>
              <w:rPr>
                <w:rFonts w:ascii="Arial" w:hAnsi="Arial"/>
                <w:sz w:val="18"/>
              </w:rPr>
            </w:pPr>
            <w:r w:rsidRPr="00C75289">
              <w:rPr>
                <w:rFonts w:ascii="Arial" w:hAnsi="Arial"/>
                <w:sz w:val="18"/>
              </w:rPr>
              <w:t>66</w:t>
            </w:r>
          </w:p>
        </w:tc>
        <w:tc>
          <w:tcPr>
            <w:tcW w:w="717" w:type="dxa"/>
          </w:tcPr>
          <w:p w14:paraId="5D92BF38" w14:textId="77777777" w:rsidR="000145E5" w:rsidRDefault="000145E5" w:rsidP="008D7881">
            <w:pPr>
              <w:keepNext/>
              <w:keepLines/>
              <w:spacing w:after="0"/>
              <w:rPr>
                <w:rFonts w:ascii="Arial" w:hAnsi="Arial"/>
                <w:sz w:val="18"/>
              </w:rPr>
            </w:pPr>
            <w:r>
              <w:rPr>
                <w:rFonts w:ascii="Arial" w:hAnsi="Arial"/>
                <w:sz w:val="18"/>
              </w:rPr>
              <w:t>43</w:t>
            </w:r>
          </w:p>
        </w:tc>
        <w:tc>
          <w:tcPr>
            <w:tcW w:w="717" w:type="dxa"/>
          </w:tcPr>
          <w:p w14:paraId="61BEAAEC" w14:textId="77777777" w:rsidR="000145E5" w:rsidRDefault="000145E5" w:rsidP="008D7881">
            <w:pPr>
              <w:keepNext/>
              <w:keepLines/>
              <w:spacing w:after="0"/>
              <w:rPr>
                <w:rFonts w:ascii="Arial" w:hAnsi="Arial"/>
                <w:sz w:val="18"/>
              </w:rPr>
            </w:pPr>
            <w:r>
              <w:rPr>
                <w:rFonts w:ascii="Arial" w:hAnsi="Arial"/>
                <w:sz w:val="18"/>
              </w:rPr>
              <w:t>65</w:t>
            </w:r>
          </w:p>
        </w:tc>
        <w:tc>
          <w:tcPr>
            <w:tcW w:w="717" w:type="dxa"/>
          </w:tcPr>
          <w:p w14:paraId="6AB008EE" w14:textId="77777777" w:rsidR="000145E5" w:rsidRDefault="000145E5" w:rsidP="008D7881">
            <w:pPr>
              <w:keepNext/>
              <w:keepLines/>
              <w:spacing w:after="0"/>
              <w:rPr>
                <w:rFonts w:ascii="Arial" w:hAnsi="Arial"/>
                <w:sz w:val="18"/>
              </w:rPr>
            </w:pPr>
            <w:r>
              <w:rPr>
                <w:rFonts w:ascii="Arial" w:hAnsi="Arial"/>
                <w:sz w:val="18"/>
              </w:rPr>
              <w:t>87</w:t>
            </w:r>
          </w:p>
        </w:tc>
        <w:tc>
          <w:tcPr>
            <w:tcW w:w="717" w:type="dxa"/>
          </w:tcPr>
          <w:p w14:paraId="7E53938F" w14:textId="77777777" w:rsidR="000145E5" w:rsidRPr="00C75289" w:rsidRDefault="000145E5" w:rsidP="008D7881">
            <w:pPr>
              <w:keepNext/>
              <w:keepLines/>
              <w:spacing w:after="0"/>
              <w:rPr>
                <w:rFonts w:ascii="Arial" w:hAnsi="Arial"/>
                <w:sz w:val="18"/>
              </w:rPr>
            </w:pPr>
            <w:r>
              <w:rPr>
                <w:rFonts w:ascii="Arial" w:hAnsi="Arial"/>
                <w:sz w:val="18"/>
              </w:rPr>
              <w:t>42</w:t>
            </w:r>
          </w:p>
        </w:tc>
        <w:tc>
          <w:tcPr>
            <w:tcW w:w="717" w:type="dxa"/>
          </w:tcPr>
          <w:p w14:paraId="6750D3E0" w14:textId="77777777" w:rsidR="000145E5" w:rsidRDefault="000145E5" w:rsidP="008D7881">
            <w:pPr>
              <w:keepNext/>
              <w:keepLines/>
              <w:spacing w:after="0"/>
              <w:rPr>
                <w:rFonts w:ascii="Arial" w:hAnsi="Arial"/>
                <w:sz w:val="18"/>
              </w:rPr>
            </w:pPr>
            <w:r>
              <w:rPr>
                <w:rFonts w:ascii="Arial" w:hAnsi="Arial"/>
                <w:sz w:val="18"/>
              </w:rPr>
              <w:t>34</w:t>
            </w:r>
          </w:p>
        </w:tc>
        <w:tc>
          <w:tcPr>
            <w:tcW w:w="717" w:type="dxa"/>
          </w:tcPr>
          <w:p w14:paraId="22DD2D31" w14:textId="77777777" w:rsidR="000145E5" w:rsidRPr="00C75289" w:rsidRDefault="000145E5" w:rsidP="008D7881">
            <w:pPr>
              <w:keepNext/>
              <w:keepLines/>
              <w:spacing w:after="0"/>
              <w:rPr>
                <w:rFonts w:ascii="Arial" w:hAnsi="Arial"/>
                <w:sz w:val="18"/>
              </w:rPr>
            </w:pPr>
            <w:r>
              <w:rPr>
                <w:rFonts w:ascii="Arial" w:hAnsi="Arial"/>
                <w:sz w:val="18"/>
              </w:rPr>
              <w:t>80</w:t>
            </w:r>
          </w:p>
        </w:tc>
      </w:tr>
      <w:tr w:rsidR="000145E5" w:rsidRPr="00C75289" w14:paraId="478C34AC" w14:textId="77777777" w:rsidTr="008D7881">
        <w:tc>
          <w:tcPr>
            <w:tcW w:w="959" w:type="dxa"/>
          </w:tcPr>
          <w:p w14:paraId="28E85DB3" w14:textId="77777777" w:rsidR="000145E5" w:rsidRPr="0008759E" w:rsidRDefault="000145E5" w:rsidP="008D7881">
            <w:pPr>
              <w:keepNext/>
              <w:keepLines/>
              <w:spacing w:after="0"/>
              <w:rPr>
                <w:rFonts w:ascii="Arial" w:hAnsi="Arial"/>
                <w:sz w:val="18"/>
              </w:rPr>
            </w:pPr>
          </w:p>
        </w:tc>
        <w:tc>
          <w:tcPr>
            <w:tcW w:w="717" w:type="dxa"/>
          </w:tcPr>
          <w:p w14:paraId="755F57AB" w14:textId="77777777" w:rsidR="000145E5" w:rsidRDefault="000145E5" w:rsidP="008D7881">
            <w:pPr>
              <w:keepNext/>
              <w:keepLines/>
              <w:spacing w:after="0"/>
              <w:rPr>
                <w:rFonts w:ascii="Arial" w:hAnsi="Arial"/>
                <w:sz w:val="18"/>
              </w:rPr>
            </w:pPr>
            <w:r w:rsidRPr="009B018C">
              <w:rPr>
                <w:rFonts w:ascii="Arial" w:hAnsi="Arial"/>
                <w:b/>
                <w:sz w:val="18"/>
              </w:rPr>
              <w:t>B17</w:t>
            </w:r>
          </w:p>
        </w:tc>
        <w:tc>
          <w:tcPr>
            <w:tcW w:w="717" w:type="dxa"/>
          </w:tcPr>
          <w:p w14:paraId="65B32B70" w14:textId="77777777" w:rsidR="000145E5" w:rsidRPr="00C75289" w:rsidRDefault="000145E5" w:rsidP="008D7881">
            <w:pPr>
              <w:keepNext/>
              <w:keepLines/>
              <w:spacing w:after="0"/>
              <w:rPr>
                <w:rFonts w:ascii="Arial" w:hAnsi="Arial"/>
                <w:sz w:val="18"/>
              </w:rPr>
            </w:pPr>
            <w:r w:rsidRPr="009B018C">
              <w:rPr>
                <w:rFonts w:ascii="Arial" w:hAnsi="Arial"/>
                <w:b/>
                <w:sz w:val="18"/>
              </w:rPr>
              <w:t>B18</w:t>
            </w:r>
          </w:p>
        </w:tc>
        <w:tc>
          <w:tcPr>
            <w:tcW w:w="717" w:type="dxa"/>
          </w:tcPr>
          <w:p w14:paraId="25964C51" w14:textId="77777777" w:rsidR="000145E5" w:rsidRDefault="000145E5" w:rsidP="008D7881">
            <w:pPr>
              <w:keepNext/>
              <w:keepLines/>
              <w:spacing w:after="0"/>
              <w:rPr>
                <w:rFonts w:ascii="Arial" w:hAnsi="Arial"/>
                <w:sz w:val="18"/>
              </w:rPr>
            </w:pPr>
            <w:r w:rsidRPr="009B018C">
              <w:rPr>
                <w:rFonts w:ascii="Arial" w:hAnsi="Arial"/>
                <w:b/>
                <w:sz w:val="18"/>
              </w:rPr>
              <w:t>B19</w:t>
            </w:r>
          </w:p>
        </w:tc>
        <w:tc>
          <w:tcPr>
            <w:tcW w:w="717" w:type="dxa"/>
          </w:tcPr>
          <w:p w14:paraId="11FA9718" w14:textId="77777777" w:rsidR="000145E5" w:rsidRDefault="000145E5" w:rsidP="008D7881">
            <w:pPr>
              <w:keepNext/>
              <w:keepLines/>
              <w:spacing w:after="0"/>
              <w:rPr>
                <w:rFonts w:ascii="Arial" w:hAnsi="Arial"/>
                <w:sz w:val="18"/>
              </w:rPr>
            </w:pPr>
            <w:r w:rsidRPr="009B018C">
              <w:rPr>
                <w:rFonts w:ascii="Arial" w:hAnsi="Arial"/>
                <w:b/>
                <w:sz w:val="18"/>
              </w:rPr>
              <w:t>B20</w:t>
            </w:r>
          </w:p>
        </w:tc>
        <w:tc>
          <w:tcPr>
            <w:tcW w:w="717" w:type="dxa"/>
          </w:tcPr>
          <w:p w14:paraId="55833B20" w14:textId="77777777" w:rsidR="000145E5" w:rsidRDefault="000145E5" w:rsidP="008D7881">
            <w:pPr>
              <w:keepNext/>
              <w:keepLines/>
              <w:spacing w:after="0"/>
              <w:rPr>
                <w:rFonts w:ascii="Arial" w:hAnsi="Arial"/>
                <w:sz w:val="18"/>
              </w:rPr>
            </w:pPr>
          </w:p>
        </w:tc>
        <w:tc>
          <w:tcPr>
            <w:tcW w:w="717" w:type="dxa"/>
          </w:tcPr>
          <w:p w14:paraId="26801870" w14:textId="77777777" w:rsidR="000145E5" w:rsidRPr="00C75289" w:rsidRDefault="000145E5" w:rsidP="008D7881">
            <w:pPr>
              <w:keepNext/>
              <w:keepLines/>
              <w:spacing w:after="0"/>
              <w:rPr>
                <w:rFonts w:ascii="Arial" w:hAnsi="Arial"/>
                <w:sz w:val="18"/>
              </w:rPr>
            </w:pPr>
          </w:p>
        </w:tc>
        <w:tc>
          <w:tcPr>
            <w:tcW w:w="717" w:type="dxa"/>
          </w:tcPr>
          <w:p w14:paraId="1B36440D" w14:textId="77777777" w:rsidR="000145E5" w:rsidRDefault="000145E5" w:rsidP="008D7881">
            <w:pPr>
              <w:keepNext/>
              <w:keepLines/>
              <w:spacing w:after="0"/>
              <w:rPr>
                <w:rFonts w:ascii="Arial" w:hAnsi="Arial"/>
                <w:sz w:val="18"/>
              </w:rPr>
            </w:pPr>
          </w:p>
        </w:tc>
        <w:tc>
          <w:tcPr>
            <w:tcW w:w="717" w:type="dxa"/>
          </w:tcPr>
          <w:p w14:paraId="0BDD6584" w14:textId="77777777" w:rsidR="000145E5" w:rsidRPr="00C75289" w:rsidRDefault="000145E5" w:rsidP="008D7881">
            <w:pPr>
              <w:keepNext/>
              <w:keepLines/>
              <w:spacing w:after="0"/>
              <w:rPr>
                <w:rFonts w:ascii="Arial" w:hAnsi="Arial"/>
                <w:sz w:val="18"/>
              </w:rPr>
            </w:pPr>
          </w:p>
        </w:tc>
      </w:tr>
      <w:tr w:rsidR="000145E5" w:rsidRPr="0008759E" w14:paraId="671A2F5A" w14:textId="77777777" w:rsidTr="008D7881">
        <w:tc>
          <w:tcPr>
            <w:tcW w:w="959" w:type="dxa"/>
          </w:tcPr>
          <w:p w14:paraId="68CD7B68" w14:textId="77777777" w:rsidR="000145E5" w:rsidRPr="0008759E" w:rsidRDefault="000145E5" w:rsidP="008D7881">
            <w:pPr>
              <w:keepNext/>
              <w:keepLines/>
              <w:spacing w:after="0"/>
              <w:rPr>
                <w:rFonts w:ascii="Arial" w:hAnsi="Arial"/>
                <w:sz w:val="18"/>
              </w:rPr>
            </w:pPr>
          </w:p>
        </w:tc>
        <w:tc>
          <w:tcPr>
            <w:tcW w:w="717" w:type="dxa"/>
          </w:tcPr>
          <w:p w14:paraId="2E042537" w14:textId="77777777" w:rsidR="000145E5" w:rsidRDefault="000145E5" w:rsidP="008D7881">
            <w:pPr>
              <w:keepNext/>
              <w:keepLines/>
              <w:spacing w:after="0"/>
              <w:rPr>
                <w:rFonts w:ascii="Arial" w:hAnsi="Arial"/>
                <w:sz w:val="18"/>
              </w:rPr>
            </w:pPr>
            <w:r>
              <w:rPr>
                <w:rFonts w:ascii="Arial" w:hAnsi="Arial"/>
                <w:sz w:val="18"/>
              </w:rPr>
              <w:t>00</w:t>
            </w:r>
          </w:p>
        </w:tc>
        <w:tc>
          <w:tcPr>
            <w:tcW w:w="717" w:type="dxa"/>
          </w:tcPr>
          <w:p w14:paraId="7014800D"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5D816117" w14:textId="77777777" w:rsidR="000145E5" w:rsidRPr="0008759E" w:rsidRDefault="000145E5" w:rsidP="008D7881">
            <w:pPr>
              <w:keepNext/>
              <w:keepLines/>
              <w:spacing w:after="0"/>
              <w:rPr>
                <w:rFonts w:ascii="Arial" w:hAnsi="Arial"/>
                <w:sz w:val="18"/>
              </w:rPr>
            </w:pPr>
            <w:r>
              <w:rPr>
                <w:rFonts w:ascii="Arial" w:hAnsi="Arial"/>
                <w:sz w:val="18"/>
              </w:rPr>
              <w:t>01</w:t>
            </w:r>
          </w:p>
        </w:tc>
        <w:tc>
          <w:tcPr>
            <w:tcW w:w="717" w:type="dxa"/>
          </w:tcPr>
          <w:p w14:paraId="47769EA0"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2CB02FDA" w14:textId="77777777" w:rsidR="000145E5" w:rsidRPr="0008759E" w:rsidRDefault="000145E5" w:rsidP="008D7881">
            <w:pPr>
              <w:keepNext/>
              <w:keepLines/>
              <w:spacing w:after="0"/>
              <w:rPr>
                <w:rFonts w:ascii="Arial" w:hAnsi="Arial"/>
                <w:sz w:val="18"/>
              </w:rPr>
            </w:pPr>
          </w:p>
        </w:tc>
        <w:tc>
          <w:tcPr>
            <w:tcW w:w="717" w:type="dxa"/>
          </w:tcPr>
          <w:p w14:paraId="7E287BDC" w14:textId="77777777" w:rsidR="000145E5" w:rsidRPr="0008759E" w:rsidRDefault="000145E5" w:rsidP="008D7881">
            <w:pPr>
              <w:keepNext/>
              <w:keepLines/>
              <w:spacing w:after="0"/>
              <w:rPr>
                <w:rFonts w:ascii="Arial" w:hAnsi="Arial"/>
                <w:sz w:val="18"/>
              </w:rPr>
            </w:pPr>
          </w:p>
        </w:tc>
        <w:tc>
          <w:tcPr>
            <w:tcW w:w="717" w:type="dxa"/>
          </w:tcPr>
          <w:p w14:paraId="72249391" w14:textId="77777777" w:rsidR="000145E5" w:rsidRPr="0008759E" w:rsidRDefault="000145E5" w:rsidP="008D7881">
            <w:pPr>
              <w:keepNext/>
              <w:keepLines/>
              <w:spacing w:after="0"/>
              <w:rPr>
                <w:rFonts w:ascii="Arial" w:hAnsi="Arial"/>
                <w:sz w:val="18"/>
              </w:rPr>
            </w:pPr>
          </w:p>
        </w:tc>
        <w:tc>
          <w:tcPr>
            <w:tcW w:w="717" w:type="dxa"/>
          </w:tcPr>
          <w:p w14:paraId="003E0A34" w14:textId="77777777" w:rsidR="000145E5" w:rsidRPr="0008759E" w:rsidRDefault="000145E5" w:rsidP="008D7881">
            <w:pPr>
              <w:keepNext/>
              <w:keepLines/>
              <w:spacing w:after="0"/>
              <w:rPr>
                <w:rFonts w:ascii="Arial" w:hAnsi="Arial"/>
                <w:sz w:val="18"/>
              </w:rPr>
            </w:pPr>
          </w:p>
        </w:tc>
      </w:tr>
    </w:tbl>
    <w:p w14:paraId="6F67C6FB" w14:textId="3DBFB512" w:rsidR="000145E5" w:rsidRDefault="000145E5" w:rsidP="000145E5"/>
    <w:p w14:paraId="6B56EA20" w14:textId="05D7E90B" w:rsidR="000145E5" w:rsidRPr="0046266F" w:rsidRDefault="000145E5" w:rsidP="000145E5">
      <w:pPr>
        <w:pStyle w:val="Heading3"/>
      </w:pPr>
      <w:r w:rsidRPr="0046266F">
        <w:t>7.4.</w:t>
      </w:r>
      <w:r>
        <w:t>7</w:t>
      </w:r>
      <w:r w:rsidRPr="0046266F">
        <w:tab/>
        <w:t xml:space="preserve">UE recognising the search period of the Higher priority PLMN – </w:t>
      </w:r>
      <w:r>
        <w:t>NG-RAN</w:t>
      </w:r>
    </w:p>
    <w:p w14:paraId="0060BA33" w14:textId="65F94F69" w:rsidR="000145E5" w:rsidRPr="0046266F" w:rsidRDefault="000145E5" w:rsidP="000145E5">
      <w:pPr>
        <w:pStyle w:val="Heading4"/>
      </w:pPr>
      <w:r w:rsidRPr="0046266F">
        <w:t>7.4.</w:t>
      </w:r>
      <w:r>
        <w:t>7</w:t>
      </w:r>
      <w:r w:rsidRPr="0046266F">
        <w:t>.1</w:t>
      </w:r>
      <w:r w:rsidRPr="0046266F">
        <w:tab/>
        <w:t>Definition and applicability</w:t>
      </w:r>
    </w:p>
    <w:p w14:paraId="19D3F1A6" w14:textId="77777777" w:rsidR="000145E5" w:rsidRPr="0046266F" w:rsidRDefault="000145E5" w:rsidP="000145E5">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2EA2CD8" w14:textId="46A77BFB" w:rsidR="000145E5" w:rsidRPr="0046266F" w:rsidRDefault="000145E5" w:rsidP="000145E5">
      <w:pPr>
        <w:pStyle w:val="Heading4"/>
      </w:pPr>
      <w:r w:rsidRPr="0046266F">
        <w:t>7.4.</w:t>
      </w:r>
      <w:r>
        <w:t>7</w:t>
      </w:r>
      <w:r w:rsidRPr="0046266F">
        <w:t>.2</w:t>
      </w:r>
      <w:r w:rsidRPr="0046266F">
        <w:tab/>
        <w:t>Conformance requirement</w:t>
      </w:r>
    </w:p>
    <w:p w14:paraId="1CC743E0" w14:textId="77777777" w:rsidR="000145E5" w:rsidRPr="0046266F" w:rsidRDefault="000145E5" w:rsidP="000145E5">
      <w:r w:rsidRPr="0046266F">
        <w:t>After registered onto a VPLMN the UE shall take into account the Higher priority PLMN search period timer and the priority order of the Higher priority PLMNs in the preferred lists on the USIM.</w:t>
      </w:r>
    </w:p>
    <w:p w14:paraId="2383B986" w14:textId="77777777" w:rsidR="000145E5" w:rsidRPr="0046266F" w:rsidRDefault="000145E5" w:rsidP="000145E5">
      <w:pPr>
        <w:pStyle w:val="B1"/>
      </w:pPr>
      <w:r w:rsidRPr="0046266F">
        <w:t>-</w:t>
      </w:r>
      <w:r w:rsidRPr="0046266F">
        <w:tab/>
        <w:t>TS 22.011 [6], clauses 3.2.2 and 3.2.2.5.</w:t>
      </w:r>
    </w:p>
    <w:p w14:paraId="0F7118A8"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00CBA9BF" w14:textId="77777777" w:rsidR="000145E5" w:rsidRPr="0046266F" w:rsidRDefault="000145E5" w:rsidP="000145E5">
      <w:pPr>
        <w:pStyle w:val="B1"/>
      </w:pPr>
      <w:r w:rsidRPr="0046266F">
        <w:t>-</w:t>
      </w:r>
      <w:r w:rsidRPr="0046266F">
        <w:tab/>
        <w:t>TS 31.102 [4], clause 4.2.6.</w:t>
      </w:r>
    </w:p>
    <w:p w14:paraId="203BA728" w14:textId="608C0CA2" w:rsidR="000145E5" w:rsidRPr="0046266F" w:rsidRDefault="000145E5" w:rsidP="000145E5">
      <w:pPr>
        <w:pStyle w:val="Heading4"/>
      </w:pPr>
      <w:r w:rsidRPr="0046266F">
        <w:t>7.4.</w:t>
      </w:r>
      <w:r>
        <w:t>7</w:t>
      </w:r>
      <w:r w:rsidRPr="0046266F">
        <w:t>.3</w:t>
      </w:r>
      <w:r w:rsidRPr="0046266F">
        <w:tab/>
        <w:t>Test purpose</w:t>
      </w:r>
    </w:p>
    <w:p w14:paraId="2B02E047" w14:textId="17036F6F" w:rsidR="000145E5" w:rsidRPr="0046266F" w:rsidRDefault="000145E5" w:rsidP="000145E5">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2862D9DA" w14:textId="2171C142" w:rsidR="000145E5" w:rsidRPr="0046266F" w:rsidRDefault="000145E5" w:rsidP="000145E5">
      <w:pPr>
        <w:pStyle w:val="Heading4"/>
      </w:pPr>
      <w:r w:rsidRPr="0046266F">
        <w:t>7.4.</w:t>
      </w:r>
      <w:r>
        <w:t>7</w:t>
      </w:r>
      <w:r w:rsidRPr="0046266F">
        <w:t>.4</w:t>
      </w:r>
      <w:r w:rsidRPr="0046266F">
        <w:tab/>
        <w:t>Method of test</w:t>
      </w:r>
    </w:p>
    <w:p w14:paraId="734C380D" w14:textId="0DC36730" w:rsidR="000145E5" w:rsidRPr="0046266F" w:rsidRDefault="000145E5" w:rsidP="000145E5">
      <w:pPr>
        <w:pStyle w:val="Heading5"/>
      </w:pPr>
      <w:r w:rsidRPr="0046266F">
        <w:t>7.4.</w:t>
      </w:r>
      <w:r>
        <w:t>7</w:t>
      </w:r>
      <w:r w:rsidRPr="0046266F">
        <w:t>.4.1</w:t>
      </w:r>
      <w:r w:rsidRPr="0046266F">
        <w:tab/>
        <w:t>Initial conditions</w:t>
      </w:r>
    </w:p>
    <w:p w14:paraId="4E0F4797" w14:textId="77777777" w:rsidR="000145E5" w:rsidRPr="0046266F" w:rsidRDefault="000145E5" w:rsidP="000145E5">
      <w:r w:rsidRPr="0046266F">
        <w:t>For this test a</w:t>
      </w:r>
      <w:r>
        <w:t xml:space="preserve"> NG-SS </w:t>
      </w:r>
      <w:r w:rsidRPr="0046266F">
        <w:t>is required.</w:t>
      </w:r>
    </w:p>
    <w:p w14:paraId="3B3A4DA3" w14:textId="77777777" w:rsidR="000145E5" w:rsidRPr="0046266F" w:rsidRDefault="000145E5" w:rsidP="000145E5">
      <w:r w:rsidRPr="0046266F">
        <w:t xml:space="preserve">The </w:t>
      </w:r>
      <w:r>
        <w:t>NG-SS</w:t>
      </w:r>
      <w:r w:rsidRPr="0046266F">
        <w:t xml:space="preserve"> transmits on BCCH with the following network parameters:</w:t>
      </w:r>
    </w:p>
    <w:p w14:paraId="46C141A1"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7EFF880A"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C12DD92" w14:textId="77777777" w:rsidR="000145E5" w:rsidRPr="0046266F" w:rsidRDefault="000145E5" w:rsidP="000145E5">
      <w:r w:rsidRPr="0046266F">
        <w:t xml:space="preserve">After the registration of UE the </w:t>
      </w:r>
      <w:r>
        <w:t>NG-SS</w:t>
      </w:r>
      <w:r w:rsidRPr="0046266F">
        <w:t xml:space="preserve"> transmits on a second BCCH with the following network parameters:</w:t>
      </w:r>
    </w:p>
    <w:p w14:paraId="6ACB0047"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08D6A69F"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DC2DAEF" w14:textId="77777777" w:rsidR="000145E5" w:rsidRPr="0046266F" w:rsidRDefault="000145E5" w:rsidP="000145E5">
      <w:pPr>
        <w:keepNext/>
      </w:pPr>
      <w:r w:rsidRPr="0046266F">
        <w:t xml:space="preserve">The default </w:t>
      </w:r>
      <w:r w:rsidRPr="00E6720E">
        <w:t>5G-NR UICC</w:t>
      </w:r>
      <w:r w:rsidRPr="0046266F">
        <w:t xml:space="preserve"> is used with the following exception:</w:t>
      </w:r>
    </w:p>
    <w:p w14:paraId="2755CD01" w14:textId="77777777" w:rsidR="000145E5" w:rsidRPr="0046266F" w:rsidRDefault="000145E5" w:rsidP="000145E5">
      <w:pPr>
        <w:rPr>
          <w:b/>
        </w:rPr>
      </w:pPr>
      <w:r w:rsidRPr="0046266F">
        <w:rPr>
          <w:b/>
        </w:rPr>
        <w:t>EF</w:t>
      </w:r>
      <w:r w:rsidRPr="0046266F">
        <w:rPr>
          <w:b/>
          <w:vertAlign w:val="subscript"/>
        </w:rPr>
        <w:t>HPLMNwACT</w:t>
      </w:r>
      <w:r w:rsidRPr="0046266F">
        <w:rPr>
          <w:b/>
        </w:rPr>
        <w:t xml:space="preserve"> (HPLMN selector with Access Technology)</w:t>
      </w:r>
    </w:p>
    <w:p w14:paraId="21A67276" w14:textId="77777777" w:rsidR="000145E5" w:rsidRPr="0046266F" w:rsidRDefault="000145E5" w:rsidP="000145E5">
      <w:pPr>
        <w:pStyle w:val="EW"/>
      </w:pPr>
      <w:r w:rsidRPr="0046266F">
        <w:t>Logically:</w:t>
      </w:r>
      <w:r w:rsidRPr="0046266F">
        <w:tab/>
        <w:t>Set to MCC 244 and MNC 08</w:t>
      </w:r>
      <w:r>
        <w:t>3</w:t>
      </w:r>
    </w:p>
    <w:p w14:paraId="0981DD35" w14:textId="77777777" w:rsidR="000145E5" w:rsidRPr="0046266F" w:rsidRDefault="000145E5" w:rsidP="000145E5">
      <w:pPr>
        <w:pStyle w:val="EX"/>
      </w:pPr>
      <w:r w:rsidRPr="0046266F">
        <w:tab/>
        <w:t>Set to</w:t>
      </w:r>
      <w:r>
        <w:t xml:space="preserve"> NG-RAN</w:t>
      </w:r>
    </w:p>
    <w:p w14:paraId="560FE08B"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145E5" w:rsidRPr="0046266F" w14:paraId="09548048" w14:textId="77777777" w:rsidTr="008D7881">
        <w:tc>
          <w:tcPr>
            <w:tcW w:w="907" w:type="dxa"/>
          </w:tcPr>
          <w:p w14:paraId="3A26075E" w14:textId="77777777" w:rsidR="000145E5" w:rsidRPr="0046266F" w:rsidRDefault="000145E5" w:rsidP="008D7881">
            <w:pPr>
              <w:pStyle w:val="TAL"/>
            </w:pPr>
            <w:r w:rsidRPr="0046266F">
              <w:t>Coding:</w:t>
            </w:r>
          </w:p>
        </w:tc>
        <w:tc>
          <w:tcPr>
            <w:tcW w:w="624" w:type="dxa"/>
          </w:tcPr>
          <w:p w14:paraId="5FF576F1" w14:textId="77777777" w:rsidR="000145E5" w:rsidRPr="0046266F" w:rsidRDefault="000145E5" w:rsidP="008D7881">
            <w:pPr>
              <w:pStyle w:val="TAL"/>
            </w:pPr>
            <w:r w:rsidRPr="0046266F">
              <w:t>B1</w:t>
            </w:r>
          </w:p>
        </w:tc>
        <w:tc>
          <w:tcPr>
            <w:tcW w:w="624" w:type="dxa"/>
          </w:tcPr>
          <w:p w14:paraId="66E0D490" w14:textId="77777777" w:rsidR="000145E5" w:rsidRPr="0046266F" w:rsidRDefault="000145E5" w:rsidP="008D7881">
            <w:pPr>
              <w:pStyle w:val="TAL"/>
            </w:pPr>
            <w:r w:rsidRPr="0046266F">
              <w:t>B2</w:t>
            </w:r>
          </w:p>
        </w:tc>
        <w:tc>
          <w:tcPr>
            <w:tcW w:w="624" w:type="dxa"/>
          </w:tcPr>
          <w:p w14:paraId="5A47906C" w14:textId="77777777" w:rsidR="000145E5" w:rsidRPr="0046266F" w:rsidRDefault="000145E5" w:rsidP="008D7881">
            <w:pPr>
              <w:pStyle w:val="TAL"/>
            </w:pPr>
            <w:r w:rsidRPr="0046266F">
              <w:t>B3</w:t>
            </w:r>
          </w:p>
        </w:tc>
        <w:tc>
          <w:tcPr>
            <w:tcW w:w="624" w:type="dxa"/>
          </w:tcPr>
          <w:p w14:paraId="067C5F99" w14:textId="77777777" w:rsidR="000145E5" w:rsidRPr="0046266F" w:rsidRDefault="000145E5" w:rsidP="008D7881">
            <w:pPr>
              <w:pStyle w:val="TAL"/>
            </w:pPr>
            <w:r w:rsidRPr="0046266F">
              <w:t>B4</w:t>
            </w:r>
          </w:p>
        </w:tc>
        <w:tc>
          <w:tcPr>
            <w:tcW w:w="624" w:type="dxa"/>
          </w:tcPr>
          <w:p w14:paraId="6C6C1452" w14:textId="77777777" w:rsidR="000145E5" w:rsidRPr="0046266F" w:rsidRDefault="000145E5" w:rsidP="008D7881">
            <w:pPr>
              <w:pStyle w:val="TAL"/>
            </w:pPr>
            <w:r w:rsidRPr="0046266F">
              <w:t>B5</w:t>
            </w:r>
          </w:p>
        </w:tc>
      </w:tr>
      <w:tr w:rsidR="000145E5" w:rsidRPr="0046266F" w14:paraId="3A7C9851" w14:textId="77777777" w:rsidTr="008D7881">
        <w:tc>
          <w:tcPr>
            <w:tcW w:w="907" w:type="dxa"/>
          </w:tcPr>
          <w:p w14:paraId="09CA129E" w14:textId="77777777" w:rsidR="000145E5" w:rsidRPr="0046266F" w:rsidRDefault="000145E5" w:rsidP="008D7881">
            <w:pPr>
              <w:pStyle w:val="TAL"/>
            </w:pPr>
            <w:r w:rsidRPr="0046266F">
              <w:t>Hex</w:t>
            </w:r>
          </w:p>
        </w:tc>
        <w:tc>
          <w:tcPr>
            <w:tcW w:w="624" w:type="dxa"/>
          </w:tcPr>
          <w:p w14:paraId="2838DD50" w14:textId="77777777" w:rsidR="000145E5" w:rsidRPr="0046266F" w:rsidRDefault="000145E5" w:rsidP="008D7881">
            <w:pPr>
              <w:pStyle w:val="TAL"/>
            </w:pPr>
            <w:r w:rsidRPr="0046266F">
              <w:t>42</w:t>
            </w:r>
          </w:p>
        </w:tc>
        <w:tc>
          <w:tcPr>
            <w:tcW w:w="624" w:type="dxa"/>
          </w:tcPr>
          <w:p w14:paraId="288F1C75" w14:textId="77777777" w:rsidR="000145E5" w:rsidRPr="00061813" w:rsidRDefault="000145E5" w:rsidP="008D7881">
            <w:pPr>
              <w:pStyle w:val="TAL"/>
            </w:pPr>
            <w:r w:rsidRPr="00061813">
              <w:t>34</w:t>
            </w:r>
          </w:p>
        </w:tc>
        <w:tc>
          <w:tcPr>
            <w:tcW w:w="624" w:type="dxa"/>
          </w:tcPr>
          <w:p w14:paraId="1543788B" w14:textId="77777777" w:rsidR="000145E5" w:rsidRPr="00061813" w:rsidRDefault="000145E5" w:rsidP="008D7881">
            <w:pPr>
              <w:pStyle w:val="TAL"/>
            </w:pPr>
            <w:r w:rsidRPr="00061813">
              <w:t>80</w:t>
            </w:r>
          </w:p>
        </w:tc>
        <w:tc>
          <w:tcPr>
            <w:tcW w:w="624" w:type="dxa"/>
          </w:tcPr>
          <w:p w14:paraId="58741D46" w14:textId="77777777" w:rsidR="000145E5" w:rsidRPr="00061813" w:rsidRDefault="000145E5" w:rsidP="008D7881">
            <w:pPr>
              <w:pStyle w:val="TAL"/>
            </w:pPr>
            <w:r>
              <w:t>08</w:t>
            </w:r>
          </w:p>
        </w:tc>
        <w:tc>
          <w:tcPr>
            <w:tcW w:w="624" w:type="dxa"/>
          </w:tcPr>
          <w:p w14:paraId="7993E9C8" w14:textId="77777777" w:rsidR="000145E5" w:rsidRPr="0046266F" w:rsidRDefault="000145E5" w:rsidP="008D7881">
            <w:pPr>
              <w:pStyle w:val="TAL"/>
            </w:pPr>
            <w:r w:rsidRPr="0046266F">
              <w:t>00</w:t>
            </w:r>
          </w:p>
        </w:tc>
      </w:tr>
    </w:tbl>
    <w:p w14:paraId="58EC1C3D" w14:textId="77777777" w:rsidR="000145E5" w:rsidRPr="0046266F" w:rsidRDefault="000145E5" w:rsidP="000145E5"/>
    <w:p w14:paraId="75042E91" w14:textId="77777777" w:rsidR="000145E5" w:rsidRPr="0046266F" w:rsidRDefault="000145E5" w:rsidP="000145E5">
      <w:pPr>
        <w:rPr>
          <w:b/>
        </w:rPr>
      </w:pPr>
      <w:r w:rsidRPr="0046266F">
        <w:rPr>
          <w:b/>
        </w:rPr>
        <w:t>EF</w:t>
      </w:r>
      <w:r w:rsidRPr="0046266F">
        <w:rPr>
          <w:b/>
          <w:vertAlign w:val="subscript"/>
        </w:rPr>
        <w:t>HPPLMN</w:t>
      </w:r>
      <w:r w:rsidRPr="0046266F">
        <w:rPr>
          <w:b/>
        </w:rPr>
        <w:t xml:space="preserve"> (Higher Priority HPLMN Search period)</w:t>
      </w:r>
    </w:p>
    <w:p w14:paraId="3C7B6BC9" w14:textId="77777777" w:rsidR="000145E5" w:rsidRPr="0046266F" w:rsidRDefault="000145E5" w:rsidP="000145E5">
      <w:pPr>
        <w:pStyle w:val="EX"/>
      </w:pPr>
      <w:r w:rsidRPr="0046266F">
        <w:t>Logically:</w:t>
      </w:r>
      <w:r w:rsidRPr="0046266F">
        <w:tab/>
        <w:t>set to 6</w:t>
      </w:r>
      <w:r>
        <w:t xml:space="preserve"> </w:t>
      </w:r>
      <w:r w:rsidRPr="0046266F">
        <w:t>minutes</w:t>
      </w:r>
    </w:p>
    <w:p w14:paraId="65E2C247"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10B91881" w14:textId="77777777" w:rsidTr="008D7881">
        <w:tc>
          <w:tcPr>
            <w:tcW w:w="907" w:type="dxa"/>
          </w:tcPr>
          <w:p w14:paraId="474409D7" w14:textId="77777777" w:rsidR="000145E5" w:rsidRPr="0046266F" w:rsidRDefault="000145E5" w:rsidP="008D7881">
            <w:pPr>
              <w:pStyle w:val="TAL"/>
            </w:pPr>
            <w:r w:rsidRPr="0046266F">
              <w:t>Coding:</w:t>
            </w:r>
          </w:p>
        </w:tc>
        <w:tc>
          <w:tcPr>
            <w:tcW w:w="624" w:type="dxa"/>
          </w:tcPr>
          <w:p w14:paraId="183A541A" w14:textId="77777777" w:rsidR="000145E5" w:rsidRPr="0046266F" w:rsidRDefault="000145E5" w:rsidP="008D7881">
            <w:pPr>
              <w:pStyle w:val="TAL"/>
            </w:pPr>
            <w:r w:rsidRPr="0046266F">
              <w:t>B1</w:t>
            </w:r>
          </w:p>
        </w:tc>
      </w:tr>
      <w:tr w:rsidR="000145E5" w:rsidRPr="0046266F" w14:paraId="6C50B03E" w14:textId="77777777" w:rsidTr="008D7881">
        <w:tc>
          <w:tcPr>
            <w:tcW w:w="907" w:type="dxa"/>
          </w:tcPr>
          <w:p w14:paraId="27EDC30A" w14:textId="77777777" w:rsidR="000145E5" w:rsidRPr="0046266F" w:rsidRDefault="000145E5" w:rsidP="008D7881">
            <w:pPr>
              <w:pStyle w:val="TAL"/>
            </w:pPr>
            <w:r w:rsidRPr="0046266F">
              <w:t>Hex</w:t>
            </w:r>
          </w:p>
        </w:tc>
        <w:tc>
          <w:tcPr>
            <w:tcW w:w="624" w:type="dxa"/>
          </w:tcPr>
          <w:p w14:paraId="6760169F" w14:textId="77777777" w:rsidR="000145E5" w:rsidRPr="0046266F" w:rsidRDefault="000145E5" w:rsidP="008D7881">
            <w:pPr>
              <w:pStyle w:val="TAL"/>
            </w:pPr>
            <w:r w:rsidRPr="0046266F">
              <w:t>01</w:t>
            </w:r>
          </w:p>
        </w:tc>
      </w:tr>
    </w:tbl>
    <w:p w14:paraId="6E863C99" w14:textId="77777777" w:rsidR="000145E5" w:rsidRPr="0046266F" w:rsidRDefault="000145E5" w:rsidP="000145E5"/>
    <w:p w14:paraId="2ECFA003" w14:textId="77777777" w:rsidR="000145E5" w:rsidRPr="0046266F" w:rsidRDefault="000145E5" w:rsidP="000145E5">
      <w:pPr>
        <w:rPr>
          <w:b/>
        </w:rPr>
      </w:pPr>
      <w:r w:rsidRPr="0046266F">
        <w:rPr>
          <w:b/>
        </w:rPr>
        <w:t>EF</w:t>
      </w:r>
      <w:r w:rsidRPr="0046266F">
        <w:rPr>
          <w:b/>
          <w:vertAlign w:val="subscript"/>
        </w:rPr>
        <w:t>UST</w:t>
      </w:r>
      <w:r w:rsidRPr="0046266F">
        <w:rPr>
          <w:b/>
        </w:rPr>
        <w:t xml:space="preserve"> (USIM Service Table)</w:t>
      </w:r>
    </w:p>
    <w:p w14:paraId="6E3A5240" w14:textId="77777777" w:rsidR="000145E5" w:rsidRPr="00311D59" w:rsidRDefault="000145E5" w:rsidP="000145E5">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145E5" w:rsidRPr="003E1A8C" w14:paraId="21992B21" w14:textId="77777777" w:rsidTr="008D7881">
        <w:tc>
          <w:tcPr>
            <w:tcW w:w="1474" w:type="dxa"/>
          </w:tcPr>
          <w:p w14:paraId="4E72662C"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15C688D1" w14:textId="77777777" w:rsidR="000145E5" w:rsidRPr="003E1A8C" w:rsidRDefault="000145E5" w:rsidP="008D7881">
            <w:pPr>
              <w:spacing w:after="0"/>
              <w:ind w:left="34"/>
              <w:rPr>
                <w:rFonts w:ascii="Arial" w:hAnsi="Arial"/>
                <w:sz w:val="18"/>
              </w:rPr>
            </w:pPr>
          </w:p>
        </w:tc>
        <w:tc>
          <w:tcPr>
            <w:tcW w:w="4706" w:type="dxa"/>
          </w:tcPr>
          <w:p w14:paraId="7C7B83CD" w14:textId="77777777" w:rsidR="000145E5" w:rsidRPr="00A12895" w:rsidRDefault="000145E5" w:rsidP="008D7881">
            <w:pPr>
              <w:pStyle w:val="Default"/>
              <w:rPr>
                <w:sz w:val="18"/>
                <w:szCs w:val="18"/>
              </w:rPr>
            </w:pPr>
            <w:r w:rsidRPr="002324F7">
              <w:rPr>
                <w:sz w:val="18"/>
                <w:szCs w:val="18"/>
              </w:rPr>
              <w:t>HPLMN selector with access technology</w:t>
            </w:r>
          </w:p>
        </w:tc>
        <w:tc>
          <w:tcPr>
            <w:tcW w:w="1361" w:type="dxa"/>
          </w:tcPr>
          <w:p w14:paraId="297C536C"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bl>
    <w:p w14:paraId="0C18631D" w14:textId="77777777" w:rsidR="000145E5" w:rsidRDefault="000145E5" w:rsidP="000145E5">
      <w:pPr>
        <w:pStyle w:val="EW"/>
      </w:pPr>
    </w:p>
    <w:p w14:paraId="1E9F0603" w14:textId="77777777" w:rsidR="000145E5" w:rsidRPr="0046266F" w:rsidRDefault="000145E5" w:rsidP="0001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145E5" w:rsidRPr="00311D59" w14:paraId="6A85484F" w14:textId="77777777" w:rsidTr="008D7881">
        <w:tc>
          <w:tcPr>
            <w:tcW w:w="907" w:type="dxa"/>
            <w:tcBorders>
              <w:top w:val="single" w:sz="4" w:space="0" w:color="auto"/>
              <w:left w:val="single" w:sz="4" w:space="0" w:color="auto"/>
              <w:bottom w:val="single" w:sz="4" w:space="0" w:color="auto"/>
              <w:right w:val="single" w:sz="4" w:space="0" w:color="auto"/>
            </w:tcBorders>
          </w:tcPr>
          <w:p w14:paraId="55B65696" w14:textId="77777777" w:rsidR="000145E5" w:rsidRPr="00FE52FE" w:rsidRDefault="000145E5" w:rsidP="008D7881">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4F24ACD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D082AC5"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4D5D9FE8"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BCC670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0B99C9B8"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5DC5E9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1225193A"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4458828"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B8</w:t>
            </w:r>
          </w:p>
        </w:tc>
      </w:tr>
      <w:tr w:rsidR="000145E5" w:rsidRPr="00311D59" w14:paraId="429C8D3C" w14:textId="77777777" w:rsidTr="008D7881">
        <w:tc>
          <w:tcPr>
            <w:tcW w:w="907" w:type="dxa"/>
            <w:tcBorders>
              <w:top w:val="single" w:sz="4" w:space="0" w:color="auto"/>
              <w:left w:val="single" w:sz="4" w:space="0" w:color="auto"/>
              <w:bottom w:val="single" w:sz="4" w:space="0" w:color="auto"/>
              <w:right w:val="single" w:sz="4" w:space="0" w:color="auto"/>
            </w:tcBorders>
          </w:tcPr>
          <w:p w14:paraId="1634007A" w14:textId="77777777" w:rsidR="000145E5" w:rsidRPr="00311D59" w:rsidRDefault="000145E5"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40312DF"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4F7EAF2"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5FD425F"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FE8050A"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1611E4"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B9600D" w14:textId="77777777" w:rsidR="000145E5" w:rsidRPr="00061813" w:rsidRDefault="000145E5" w:rsidP="008D7881">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2A68EE4"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AC49532"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r>
      <w:tr w:rsidR="000145E5" w:rsidRPr="00311D59" w14:paraId="1D6F9EC7" w14:textId="77777777" w:rsidTr="008D7881">
        <w:tc>
          <w:tcPr>
            <w:tcW w:w="907" w:type="dxa"/>
            <w:tcBorders>
              <w:top w:val="single" w:sz="4" w:space="0" w:color="auto"/>
              <w:right w:val="single" w:sz="4" w:space="0" w:color="auto"/>
            </w:tcBorders>
          </w:tcPr>
          <w:p w14:paraId="0AE30A1F"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307FA23"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2413F75E"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2D05A525"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4C9D47A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48D3530C"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tcBorders>
          </w:tcPr>
          <w:p w14:paraId="6E25CAB9" w14:textId="77777777" w:rsidR="000145E5" w:rsidRPr="00061813" w:rsidRDefault="000145E5" w:rsidP="008D7881">
            <w:pPr>
              <w:keepNext/>
              <w:keepLines/>
              <w:spacing w:after="0"/>
              <w:rPr>
                <w:rFonts w:ascii="Arial" w:hAnsi="Arial"/>
                <w:b/>
                <w:sz w:val="18"/>
              </w:rPr>
            </w:pPr>
          </w:p>
        </w:tc>
        <w:tc>
          <w:tcPr>
            <w:tcW w:w="1077" w:type="dxa"/>
            <w:tcBorders>
              <w:top w:val="single" w:sz="4" w:space="0" w:color="auto"/>
            </w:tcBorders>
          </w:tcPr>
          <w:p w14:paraId="3ADF1378" w14:textId="77777777" w:rsidR="000145E5" w:rsidRPr="00311D59" w:rsidRDefault="000145E5" w:rsidP="008D7881">
            <w:pPr>
              <w:keepNext/>
              <w:keepLines/>
              <w:spacing w:after="0"/>
              <w:rPr>
                <w:rFonts w:ascii="Arial" w:hAnsi="Arial"/>
                <w:b/>
                <w:sz w:val="18"/>
              </w:rPr>
            </w:pPr>
          </w:p>
        </w:tc>
        <w:tc>
          <w:tcPr>
            <w:tcW w:w="1077" w:type="dxa"/>
            <w:tcBorders>
              <w:top w:val="single" w:sz="4" w:space="0" w:color="auto"/>
            </w:tcBorders>
          </w:tcPr>
          <w:p w14:paraId="1AFAAA9A" w14:textId="77777777" w:rsidR="000145E5" w:rsidRPr="00311D59" w:rsidRDefault="000145E5" w:rsidP="008D7881">
            <w:pPr>
              <w:keepNext/>
              <w:keepLines/>
              <w:spacing w:after="0"/>
              <w:rPr>
                <w:rFonts w:ascii="Arial" w:hAnsi="Arial"/>
                <w:b/>
                <w:sz w:val="18"/>
              </w:rPr>
            </w:pPr>
          </w:p>
        </w:tc>
      </w:tr>
      <w:tr w:rsidR="000145E5" w:rsidRPr="00311D59" w14:paraId="490B6A88" w14:textId="77777777" w:rsidTr="008D7881">
        <w:tc>
          <w:tcPr>
            <w:tcW w:w="907" w:type="dxa"/>
            <w:tcBorders>
              <w:right w:val="single" w:sz="4" w:space="0" w:color="auto"/>
            </w:tcBorders>
          </w:tcPr>
          <w:p w14:paraId="5E2B010C"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2D41183"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CB09480"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D3DB808"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C9FA52" w14:textId="77777777" w:rsidR="000145E5" w:rsidRPr="00061813" w:rsidRDefault="000145E5" w:rsidP="008D7881">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6951FE4"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left w:val="single" w:sz="4" w:space="0" w:color="auto"/>
            </w:tcBorders>
          </w:tcPr>
          <w:p w14:paraId="41F52A4C" w14:textId="77777777" w:rsidR="000145E5" w:rsidRPr="00061813" w:rsidRDefault="000145E5" w:rsidP="008D7881">
            <w:pPr>
              <w:keepNext/>
              <w:keepLines/>
              <w:spacing w:after="0"/>
              <w:rPr>
                <w:rFonts w:ascii="Arial" w:hAnsi="Arial"/>
                <w:sz w:val="18"/>
              </w:rPr>
            </w:pPr>
          </w:p>
        </w:tc>
        <w:tc>
          <w:tcPr>
            <w:tcW w:w="1077" w:type="dxa"/>
          </w:tcPr>
          <w:p w14:paraId="75646F7C" w14:textId="77777777" w:rsidR="000145E5" w:rsidRPr="00311D59" w:rsidRDefault="000145E5" w:rsidP="008D7881">
            <w:pPr>
              <w:keepNext/>
              <w:keepLines/>
              <w:spacing w:after="0"/>
              <w:rPr>
                <w:rFonts w:ascii="Arial" w:hAnsi="Arial"/>
                <w:sz w:val="18"/>
              </w:rPr>
            </w:pPr>
          </w:p>
        </w:tc>
        <w:tc>
          <w:tcPr>
            <w:tcW w:w="1077" w:type="dxa"/>
          </w:tcPr>
          <w:p w14:paraId="2915EBFF" w14:textId="77777777" w:rsidR="000145E5" w:rsidRPr="00311D59" w:rsidRDefault="000145E5" w:rsidP="008D7881">
            <w:pPr>
              <w:keepNext/>
              <w:keepLines/>
              <w:spacing w:after="0"/>
              <w:rPr>
                <w:rFonts w:ascii="Arial" w:hAnsi="Arial"/>
                <w:sz w:val="18"/>
              </w:rPr>
            </w:pPr>
          </w:p>
        </w:tc>
      </w:tr>
    </w:tbl>
    <w:p w14:paraId="725F0B99" w14:textId="77777777" w:rsidR="000145E5" w:rsidRPr="0046266F" w:rsidRDefault="000145E5" w:rsidP="000145E5">
      <w:r w:rsidRPr="0046266F">
        <w:t>The UICC shall be installed into the Terminal and the UE shall be set to automatic PLMN selection mode.</w:t>
      </w:r>
    </w:p>
    <w:p w14:paraId="434CE0F2" w14:textId="53282E1B" w:rsidR="000145E5" w:rsidRPr="0046266F" w:rsidRDefault="000145E5" w:rsidP="000145E5">
      <w:pPr>
        <w:pStyle w:val="Heading5"/>
      </w:pPr>
      <w:r w:rsidRPr="0046266F">
        <w:t>7.4.</w:t>
      </w:r>
      <w:r>
        <w:t>7</w:t>
      </w:r>
      <w:r w:rsidRPr="0046266F">
        <w:t>.4.2</w:t>
      </w:r>
      <w:r w:rsidRPr="0046266F">
        <w:tab/>
        <w:t>Procedure</w:t>
      </w:r>
    </w:p>
    <w:p w14:paraId="317A9DCD" w14:textId="77777777" w:rsidR="000724A5" w:rsidRPr="0046266F" w:rsidRDefault="000724A5" w:rsidP="000724A5">
      <w:pPr>
        <w:pStyle w:val="B1"/>
      </w:pPr>
      <w:r w:rsidRPr="0046266F">
        <w:t>a)</w:t>
      </w:r>
      <w:r w:rsidRPr="0046266F">
        <w:tab/>
        <w:t>The UE is powered on.</w:t>
      </w:r>
    </w:p>
    <w:p w14:paraId="48049B50" w14:textId="467233EF" w:rsidR="000724A5" w:rsidRPr="0046266F" w:rsidRDefault="000724A5" w:rsidP="000724A5">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73C71DBB" w14:textId="77777777" w:rsidR="000724A5" w:rsidRPr="0046266F" w:rsidRDefault="000724A5" w:rsidP="000724A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8CC8EB0" w14:textId="263F4333" w:rsidR="000724A5" w:rsidRPr="0046266F" w:rsidRDefault="000724A5" w:rsidP="000724A5">
      <w:pPr>
        <w:pStyle w:val="B2"/>
        <w:rPr>
          <w:lang w:val="fr-FR"/>
        </w:rPr>
      </w:pPr>
      <w:r w:rsidRPr="0046266F">
        <w:tab/>
      </w:r>
      <w:r w:rsidRPr="0046266F">
        <w:rPr>
          <w:lang w:val="fr-FR"/>
        </w:rPr>
        <w:t>TAI (MCC/MNC/TAC):</w:t>
      </w:r>
      <w:r w:rsidRPr="0046266F">
        <w:rPr>
          <w:lang w:val="fr-FR"/>
        </w:rPr>
        <w:tab/>
        <w:t>244/008/00</w:t>
      </w:r>
      <w:r>
        <w:rPr>
          <w:lang w:val="fr-FR"/>
        </w:rPr>
        <w:t>00</w:t>
      </w:r>
      <w:r w:rsidRPr="0046266F">
        <w:rPr>
          <w:lang w:val="fr-FR"/>
        </w:rPr>
        <w:t>01</w:t>
      </w:r>
    </w:p>
    <w:p w14:paraId="1A8AC43D" w14:textId="77777777" w:rsidR="000724A5" w:rsidRPr="00BA2DB8" w:rsidRDefault="000724A5" w:rsidP="000724A5">
      <w:pPr>
        <w:pStyle w:val="B2"/>
        <w:rPr>
          <w:lang w:val="fr-FR"/>
        </w:rPr>
      </w:pPr>
      <w:r w:rsidRPr="0046266F">
        <w:rPr>
          <w:lang w:val="fr-FR"/>
        </w:rPr>
        <w:tab/>
      </w:r>
      <w:r w:rsidRPr="00BA2DB8">
        <w:rPr>
          <w:lang w:val="fr-FR"/>
        </w:rPr>
        <w:t>5G-GUTI:</w:t>
      </w:r>
      <w:r w:rsidRPr="00BA2DB8">
        <w:rPr>
          <w:lang w:val="fr-FR"/>
        </w:rPr>
        <w:tab/>
        <w:t>"24400800010266436587"</w:t>
      </w:r>
    </w:p>
    <w:p w14:paraId="58972AE1" w14:textId="314FD7C4" w:rsidR="000724A5" w:rsidRPr="0046266F" w:rsidRDefault="000724A5" w:rsidP="000724A5">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3A54E7F5" w14:textId="77777777" w:rsidR="000724A5" w:rsidRPr="0046266F" w:rsidRDefault="000724A5" w:rsidP="000724A5">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6538342" w14:textId="475AEF7F" w:rsidR="000724A5" w:rsidRPr="0046266F" w:rsidRDefault="000724A5" w:rsidP="000724A5">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 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2CDF7257" w14:textId="77777777" w:rsidR="000724A5" w:rsidRPr="0046266F" w:rsidRDefault="000724A5" w:rsidP="000724A5">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133234A5" w14:textId="06A2A5FE" w:rsidR="000724A5" w:rsidRPr="0046266F" w:rsidRDefault="000724A5" w:rsidP="000724A5">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081A6AE6" w14:textId="77777777" w:rsidR="000724A5" w:rsidRPr="0046266F" w:rsidRDefault="000724A5" w:rsidP="000724A5">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78839B92" w14:textId="77777777" w:rsidR="000724A5" w:rsidRPr="0046266F" w:rsidRDefault="000724A5" w:rsidP="000724A5">
      <w:pPr>
        <w:pStyle w:val="B1"/>
      </w:pPr>
      <w:r>
        <w:t>h</w:t>
      </w:r>
      <w:r w:rsidRPr="0046266F">
        <w:t>)</w:t>
      </w:r>
      <w:r w:rsidRPr="0046266F">
        <w:tab/>
        <w:t>The UE is soft powered down.</w:t>
      </w:r>
    </w:p>
    <w:p w14:paraId="6BF41BB5" w14:textId="77777777" w:rsidR="000724A5" w:rsidRPr="0046266F" w:rsidRDefault="000724A5" w:rsidP="000724A5">
      <w:pPr>
        <w:pStyle w:val="Heading4"/>
      </w:pPr>
      <w:r w:rsidRPr="0046266F">
        <w:lastRenderedPageBreak/>
        <w:t>7.4.</w:t>
      </w:r>
      <w:r>
        <w:t>7</w:t>
      </w:r>
      <w:r w:rsidRPr="0046266F">
        <w:t>.5</w:t>
      </w:r>
      <w:r w:rsidRPr="0046266F">
        <w:tab/>
        <w:t>Acceptance criteria</w:t>
      </w:r>
    </w:p>
    <w:p w14:paraId="0ED7EFB5" w14:textId="28C6C65C" w:rsidR="000724A5" w:rsidRPr="0046266F" w:rsidRDefault="000724A5" w:rsidP="000724A5">
      <w:pPr>
        <w:pStyle w:val="B1"/>
        <w:keepNext/>
        <w:keepLines/>
      </w:pPr>
      <w:r w:rsidRPr="0046266F">
        <w:t xml:space="preserve">1) After step e) the UE shall send a </w:t>
      </w:r>
      <w:r w:rsidRPr="0046266F">
        <w:rPr>
          <w:i/>
        </w:rPr>
        <w:t>RRCRequest</w:t>
      </w:r>
      <w:r w:rsidRPr="0046266F">
        <w:t xml:space="preserve"> on the </w:t>
      </w:r>
      <w:r>
        <w:t>NG-RAN</w:t>
      </w:r>
      <w:r w:rsidRPr="0046266F">
        <w:t xml:space="preserve">-cell related to the BCCH transmitting MCC/MNC 244/083 to the </w:t>
      </w:r>
      <w:r>
        <w:t>NG</w:t>
      </w:r>
      <w:r w:rsidRPr="0046266F">
        <w:t>-SS.</w:t>
      </w:r>
    </w:p>
    <w:p w14:paraId="198E6073" w14:textId="77777777" w:rsidR="000145E5" w:rsidRDefault="000145E5" w:rsidP="000145E5">
      <w:pPr>
        <w:pStyle w:val="B1"/>
        <w:keepNext/>
        <w:keepLines/>
        <w:tabs>
          <w:tab w:val="left" w:pos="644"/>
        </w:tabs>
        <w:ind w:left="644" w:hanging="360"/>
      </w:pPr>
      <w:r>
        <w:t>2</w:t>
      </w:r>
      <w:r w:rsidRPr="0046266F">
        <w:t>)</w:t>
      </w:r>
      <w:r w:rsidRPr="0046266F">
        <w:tab/>
        <w:t>The value of the internal timer shall not exceed 6 minutes.</w:t>
      </w:r>
    </w:p>
    <w:p w14:paraId="0616EE6D" w14:textId="77777777" w:rsidR="000145E5" w:rsidRPr="0046266F" w:rsidRDefault="000145E5" w:rsidP="000145E5">
      <w:pPr>
        <w:pStyle w:val="NO"/>
      </w:pPr>
      <w:r w:rsidRPr="0046266F">
        <w:t>NOTE:</w:t>
      </w:r>
      <w:r w:rsidRPr="0046266F">
        <w:tab/>
        <w:t>To take the systems processing time into account, the value of the internal timer may allow to be a guard time of 10 % greater than the required 6 minutes.</w:t>
      </w:r>
    </w:p>
    <w:p w14:paraId="38C58C7C"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0DAB566E" w14:textId="77777777" w:rsidR="000145E5" w:rsidRPr="00E6720E" w:rsidRDefault="000145E5" w:rsidP="000145E5">
      <w:pPr>
        <w:pStyle w:val="B2"/>
        <w:ind w:left="0" w:firstLine="0"/>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011F643A" w14:textId="77777777" w:rsidR="000145E5" w:rsidRPr="00E6720E" w:rsidRDefault="000145E5" w:rsidP="000145E5">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C54A345" w14:textId="77777777" w:rsidR="000145E5" w:rsidRPr="00B71FF2" w:rsidRDefault="000145E5" w:rsidP="000145E5">
      <w:pPr>
        <w:pStyle w:val="EW"/>
        <w:tabs>
          <w:tab w:val="left" w:pos="2835"/>
        </w:tabs>
      </w:pPr>
      <w:r w:rsidRPr="00E6720E">
        <w:rPr>
          <w:lang w:val="it-IT"/>
        </w:rPr>
        <w:tab/>
        <w:t>Last visited registered TAI in 5GS for 3GPP access:</w:t>
      </w:r>
      <w:r w:rsidRPr="00E6720E">
        <w:rPr>
          <w:lang w:val="it-IT"/>
        </w:rPr>
        <w:tab/>
      </w:r>
      <w:r w:rsidRPr="0046266F">
        <w:t>244/083/</w:t>
      </w:r>
      <w:r w:rsidRPr="00B71FF2">
        <w:t>000001</w:t>
      </w:r>
    </w:p>
    <w:p w14:paraId="46084943" w14:textId="77777777" w:rsidR="000145E5" w:rsidRPr="0046266F" w:rsidRDefault="000145E5" w:rsidP="000145E5">
      <w:pPr>
        <w:pStyle w:val="EW"/>
        <w:tabs>
          <w:tab w:val="left" w:pos="2835"/>
        </w:tabs>
        <w:rPr>
          <w:lang w:val="it-IT"/>
        </w:rPr>
      </w:pPr>
      <w:r w:rsidRPr="00E6720E">
        <w:rPr>
          <w:lang w:val="it-IT"/>
        </w:rPr>
        <w:tab/>
        <w:t>5GS update status for 3GPP access:</w:t>
      </w:r>
      <w:r w:rsidRPr="00E6720E">
        <w:rPr>
          <w:lang w:val="it-IT"/>
        </w:rPr>
        <w:tab/>
        <w:t>5U1 UPDATED</w:t>
      </w:r>
    </w:p>
    <w:p w14:paraId="46EF6159" w14:textId="77777777" w:rsidR="000145E5" w:rsidRPr="0046266F" w:rsidRDefault="000145E5" w:rsidP="000145E5">
      <w:pPr>
        <w:pStyle w:val="EW"/>
        <w:tabs>
          <w:tab w:val="left" w:pos="2835"/>
        </w:tabs>
        <w:rPr>
          <w:lang w:val="it-IT"/>
        </w:rPr>
      </w:pPr>
    </w:p>
    <w:p w14:paraId="687678EF" w14:textId="77777777" w:rsidR="000145E5" w:rsidRPr="0046266F" w:rsidRDefault="000145E5" w:rsidP="000145E5">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145E5" w:rsidRPr="006D217E" w14:paraId="76154337" w14:textId="77777777" w:rsidTr="008D7881">
        <w:tc>
          <w:tcPr>
            <w:tcW w:w="959" w:type="dxa"/>
          </w:tcPr>
          <w:p w14:paraId="240A4E5B" w14:textId="77777777" w:rsidR="000145E5" w:rsidRPr="0008759E" w:rsidRDefault="000145E5" w:rsidP="008D7881">
            <w:pPr>
              <w:keepNext/>
              <w:keepLines/>
              <w:spacing w:after="0"/>
              <w:rPr>
                <w:rFonts w:ascii="Arial" w:hAnsi="Arial"/>
                <w:sz w:val="18"/>
              </w:rPr>
            </w:pPr>
            <w:r w:rsidRPr="0008759E">
              <w:rPr>
                <w:rFonts w:ascii="Arial" w:hAnsi="Arial"/>
                <w:sz w:val="18"/>
              </w:rPr>
              <w:t>Coding:</w:t>
            </w:r>
          </w:p>
        </w:tc>
        <w:tc>
          <w:tcPr>
            <w:tcW w:w="717" w:type="dxa"/>
          </w:tcPr>
          <w:p w14:paraId="3A6CB141" w14:textId="77777777" w:rsidR="000145E5" w:rsidRPr="006D217E" w:rsidRDefault="000145E5" w:rsidP="008D7881">
            <w:pPr>
              <w:keepNext/>
              <w:keepLines/>
              <w:spacing w:after="0"/>
              <w:rPr>
                <w:rFonts w:ascii="Arial" w:hAnsi="Arial"/>
                <w:b/>
                <w:sz w:val="18"/>
              </w:rPr>
            </w:pPr>
            <w:r w:rsidRPr="006D217E">
              <w:rPr>
                <w:rFonts w:ascii="Arial" w:hAnsi="Arial"/>
                <w:b/>
                <w:sz w:val="18"/>
              </w:rPr>
              <w:t>B1</w:t>
            </w:r>
          </w:p>
        </w:tc>
        <w:tc>
          <w:tcPr>
            <w:tcW w:w="717" w:type="dxa"/>
          </w:tcPr>
          <w:p w14:paraId="76D8ED4A" w14:textId="77777777" w:rsidR="000145E5" w:rsidRPr="006D217E" w:rsidRDefault="000145E5" w:rsidP="008D7881">
            <w:pPr>
              <w:keepNext/>
              <w:keepLines/>
              <w:spacing w:after="0"/>
              <w:rPr>
                <w:rFonts w:ascii="Arial" w:hAnsi="Arial"/>
                <w:b/>
                <w:sz w:val="18"/>
              </w:rPr>
            </w:pPr>
            <w:r w:rsidRPr="006D217E">
              <w:rPr>
                <w:rFonts w:ascii="Arial" w:hAnsi="Arial"/>
                <w:b/>
                <w:sz w:val="18"/>
              </w:rPr>
              <w:t>B2</w:t>
            </w:r>
          </w:p>
        </w:tc>
        <w:tc>
          <w:tcPr>
            <w:tcW w:w="717" w:type="dxa"/>
          </w:tcPr>
          <w:p w14:paraId="7B14388C" w14:textId="77777777" w:rsidR="000145E5" w:rsidRPr="006D217E" w:rsidRDefault="000145E5" w:rsidP="008D7881">
            <w:pPr>
              <w:keepNext/>
              <w:keepLines/>
              <w:spacing w:after="0"/>
              <w:rPr>
                <w:rFonts w:ascii="Arial" w:hAnsi="Arial"/>
                <w:b/>
                <w:sz w:val="18"/>
              </w:rPr>
            </w:pPr>
            <w:r w:rsidRPr="006D217E">
              <w:rPr>
                <w:rFonts w:ascii="Arial" w:hAnsi="Arial"/>
                <w:b/>
                <w:sz w:val="18"/>
              </w:rPr>
              <w:t>B3</w:t>
            </w:r>
          </w:p>
        </w:tc>
        <w:tc>
          <w:tcPr>
            <w:tcW w:w="717" w:type="dxa"/>
          </w:tcPr>
          <w:p w14:paraId="51CA5F0D" w14:textId="77777777" w:rsidR="000145E5" w:rsidRPr="006D217E" w:rsidRDefault="000145E5" w:rsidP="008D7881">
            <w:pPr>
              <w:keepNext/>
              <w:keepLines/>
              <w:spacing w:after="0"/>
              <w:rPr>
                <w:rFonts w:ascii="Arial" w:hAnsi="Arial"/>
                <w:b/>
                <w:sz w:val="18"/>
              </w:rPr>
            </w:pPr>
            <w:r w:rsidRPr="006D217E">
              <w:rPr>
                <w:rFonts w:ascii="Arial" w:hAnsi="Arial"/>
                <w:b/>
                <w:sz w:val="18"/>
              </w:rPr>
              <w:t>B4</w:t>
            </w:r>
          </w:p>
        </w:tc>
        <w:tc>
          <w:tcPr>
            <w:tcW w:w="717" w:type="dxa"/>
          </w:tcPr>
          <w:p w14:paraId="5BAD49DE" w14:textId="77777777" w:rsidR="000145E5" w:rsidRPr="006D217E" w:rsidRDefault="000145E5" w:rsidP="008D7881">
            <w:pPr>
              <w:keepNext/>
              <w:keepLines/>
              <w:spacing w:after="0"/>
              <w:rPr>
                <w:rFonts w:ascii="Arial" w:hAnsi="Arial"/>
                <w:b/>
                <w:sz w:val="18"/>
              </w:rPr>
            </w:pPr>
            <w:r w:rsidRPr="006D217E">
              <w:rPr>
                <w:rFonts w:ascii="Arial" w:hAnsi="Arial"/>
                <w:b/>
                <w:sz w:val="18"/>
              </w:rPr>
              <w:t>B5</w:t>
            </w:r>
          </w:p>
        </w:tc>
        <w:tc>
          <w:tcPr>
            <w:tcW w:w="717" w:type="dxa"/>
          </w:tcPr>
          <w:p w14:paraId="21F7A2D1" w14:textId="77777777" w:rsidR="000145E5" w:rsidRPr="006D217E" w:rsidRDefault="000145E5" w:rsidP="008D7881">
            <w:pPr>
              <w:keepNext/>
              <w:keepLines/>
              <w:spacing w:after="0"/>
              <w:rPr>
                <w:rFonts w:ascii="Arial" w:hAnsi="Arial"/>
                <w:b/>
                <w:sz w:val="18"/>
              </w:rPr>
            </w:pPr>
            <w:r w:rsidRPr="006D217E">
              <w:rPr>
                <w:rFonts w:ascii="Arial" w:hAnsi="Arial"/>
                <w:b/>
                <w:sz w:val="18"/>
              </w:rPr>
              <w:t>B6</w:t>
            </w:r>
          </w:p>
        </w:tc>
        <w:tc>
          <w:tcPr>
            <w:tcW w:w="717" w:type="dxa"/>
          </w:tcPr>
          <w:p w14:paraId="342DE53F" w14:textId="77777777" w:rsidR="000145E5" w:rsidRPr="006D217E" w:rsidRDefault="000145E5" w:rsidP="008D7881">
            <w:pPr>
              <w:keepNext/>
              <w:keepLines/>
              <w:spacing w:after="0"/>
              <w:rPr>
                <w:rFonts w:ascii="Arial" w:hAnsi="Arial"/>
                <w:b/>
                <w:sz w:val="18"/>
              </w:rPr>
            </w:pPr>
            <w:r w:rsidRPr="006D217E">
              <w:rPr>
                <w:rFonts w:ascii="Arial" w:hAnsi="Arial"/>
                <w:b/>
                <w:sz w:val="18"/>
              </w:rPr>
              <w:t>B7</w:t>
            </w:r>
          </w:p>
        </w:tc>
        <w:tc>
          <w:tcPr>
            <w:tcW w:w="717" w:type="dxa"/>
          </w:tcPr>
          <w:p w14:paraId="5FC07A00" w14:textId="77777777" w:rsidR="000145E5" w:rsidRPr="006D217E" w:rsidRDefault="000145E5" w:rsidP="008D7881">
            <w:pPr>
              <w:keepNext/>
              <w:keepLines/>
              <w:spacing w:after="0"/>
              <w:rPr>
                <w:rFonts w:ascii="Arial" w:hAnsi="Arial"/>
                <w:b/>
                <w:sz w:val="18"/>
              </w:rPr>
            </w:pPr>
            <w:r w:rsidRPr="006D217E">
              <w:rPr>
                <w:rFonts w:ascii="Arial" w:hAnsi="Arial"/>
                <w:b/>
                <w:sz w:val="18"/>
              </w:rPr>
              <w:t>B8</w:t>
            </w:r>
          </w:p>
        </w:tc>
      </w:tr>
      <w:tr w:rsidR="000145E5" w:rsidRPr="0008759E" w14:paraId="0A1200B7" w14:textId="77777777" w:rsidTr="008D7881">
        <w:tc>
          <w:tcPr>
            <w:tcW w:w="959" w:type="dxa"/>
          </w:tcPr>
          <w:p w14:paraId="28C0806E" w14:textId="77777777" w:rsidR="000145E5" w:rsidRPr="0008759E" w:rsidRDefault="000145E5" w:rsidP="008D7881">
            <w:pPr>
              <w:keepNext/>
              <w:keepLines/>
              <w:spacing w:after="0"/>
              <w:rPr>
                <w:rFonts w:ascii="Arial" w:hAnsi="Arial"/>
                <w:sz w:val="18"/>
              </w:rPr>
            </w:pPr>
            <w:r w:rsidRPr="0008759E">
              <w:rPr>
                <w:rFonts w:ascii="Arial" w:hAnsi="Arial"/>
                <w:sz w:val="18"/>
              </w:rPr>
              <w:t>Hex</w:t>
            </w:r>
          </w:p>
        </w:tc>
        <w:tc>
          <w:tcPr>
            <w:tcW w:w="717" w:type="dxa"/>
          </w:tcPr>
          <w:p w14:paraId="7C0BC1B7"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6A138DCD" w14:textId="77777777" w:rsidR="000145E5" w:rsidRPr="0008759E" w:rsidRDefault="000145E5" w:rsidP="008D788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0B33E949" w14:textId="77777777" w:rsidR="000145E5" w:rsidRPr="0008759E" w:rsidRDefault="000145E5" w:rsidP="008D7881">
            <w:pPr>
              <w:keepNext/>
              <w:keepLines/>
              <w:spacing w:after="0"/>
              <w:rPr>
                <w:rFonts w:ascii="Arial" w:hAnsi="Arial"/>
                <w:sz w:val="18"/>
              </w:rPr>
            </w:pPr>
            <w:r>
              <w:rPr>
                <w:rFonts w:ascii="Arial" w:hAnsi="Arial"/>
                <w:sz w:val="18"/>
              </w:rPr>
              <w:t>F2</w:t>
            </w:r>
          </w:p>
        </w:tc>
        <w:tc>
          <w:tcPr>
            <w:tcW w:w="717" w:type="dxa"/>
          </w:tcPr>
          <w:p w14:paraId="61895A01" w14:textId="77777777" w:rsidR="000145E5" w:rsidRPr="0008759E" w:rsidRDefault="000145E5" w:rsidP="008D7881">
            <w:pPr>
              <w:keepNext/>
              <w:keepLines/>
              <w:spacing w:after="0"/>
              <w:rPr>
                <w:rFonts w:ascii="Arial" w:hAnsi="Arial"/>
                <w:sz w:val="18"/>
              </w:rPr>
            </w:pPr>
            <w:r>
              <w:rPr>
                <w:rFonts w:ascii="Arial" w:hAnsi="Arial"/>
                <w:sz w:val="18"/>
              </w:rPr>
              <w:t>42</w:t>
            </w:r>
          </w:p>
        </w:tc>
        <w:tc>
          <w:tcPr>
            <w:tcW w:w="717" w:type="dxa"/>
          </w:tcPr>
          <w:p w14:paraId="6D4EB2F3" w14:textId="77777777" w:rsidR="000145E5" w:rsidRPr="0008759E" w:rsidRDefault="000145E5" w:rsidP="008D7881">
            <w:pPr>
              <w:keepNext/>
              <w:keepLines/>
              <w:spacing w:after="0"/>
              <w:rPr>
                <w:rFonts w:ascii="Arial" w:hAnsi="Arial"/>
                <w:sz w:val="18"/>
              </w:rPr>
            </w:pPr>
            <w:r>
              <w:rPr>
                <w:rFonts w:ascii="Arial" w:hAnsi="Arial"/>
                <w:sz w:val="18"/>
              </w:rPr>
              <w:t>34</w:t>
            </w:r>
          </w:p>
        </w:tc>
        <w:tc>
          <w:tcPr>
            <w:tcW w:w="717" w:type="dxa"/>
          </w:tcPr>
          <w:p w14:paraId="7F340544" w14:textId="77777777" w:rsidR="000145E5" w:rsidRPr="0008759E" w:rsidRDefault="000145E5" w:rsidP="008D7881">
            <w:pPr>
              <w:keepNext/>
              <w:keepLines/>
              <w:spacing w:after="0"/>
              <w:rPr>
                <w:rFonts w:ascii="Arial" w:hAnsi="Arial"/>
                <w:sz w:val="18"/>
              </w:rPr>
            </w:pPr>
            <w:r>
              <w:rPr>
                <w:rFonts w:ascii="Arial" w:hAnsi="Arial"/>
                <w:sz w:val="18"/>
              </w:rPr>
              <w:t>80</w:t>
            </w:r>
          </w:p>
        </w:tc>
        <w:tc>
          <w:tcPr>
            <w:tcW w:w="717" w:type="dxa"/>
          </w:tcPr>
          <w:p w14:paraId="09BAFE9D"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65C678B7" w14:textId="77777777" w:rsidR="000145E5" w:rsidRPr="0008759E" w:rsidRDefault="000145E5" w:rsidP="008D7881">
            <w:pPr>
              <w:keepNext/>
              <w:keepLines/>
              <w:spacing w:after="0"/>
              <w:rPr>
                <w:rFonts w:ascii="Arial" w:hAnsi="Arial"/>
                <w:sz w:val="18"/>
              </w:rPr>
            </w:pPr>
            <w:r w:rsidRPr="00C75289">
              <w:rPr>
                <w:rFonts w:ascii="Arial" w:hAnsi="Arial"/>
                <w:sz w:val="18"/>
              </w:rPr>
              <w:t>01</w:t>
            </w:r>
          </w:p>
        </w:tc>
      </w:tr>
      <w:tr w:rsidR="000145E5" w:rsidRPr="00C75289" w14:paraId="6C8C6C19" w14:textId="77777777" w:rsidTr="008D7881">
        <w:tc>
          <w:tcPr>
            <w:tcW w:w="959" w:type="dxa"/>
          </w:tcPr>
          <w:p w14:paraId="6FB22619" w14:textId="77777777" w:rsidR="000145E5" w:rsidRPr="0008759E" w:rsidRDefault="000145E5" w:rsidP="008D7881">
            <w:pPr>
              <w:keepNext/>
              <w:keepLines/>
              <w:spacing w:after="0"/>
              <w:rPr>
                <w:rFonts w:ascii="Arial" w:hAnsi="Arial"/>
                <w:sz w:val="18"/>
              </w:rPr>
            </w:pPr>
          </w:p>
        </w:tc>
        <w:tc>
          <w:tcPr>
            <w:tcW w:w="717" w:type="dxa"/>
          </w:tcPr>
          <w:p w14:paraId="206C8113" w14:textId="77777777" w:rsidR="000145E5" w:rsidRDefault="000145E5" w:rsidP="008D7881">
            <w:pPr>
              <w:keepNext/>
              <w:keepLines/>
              <w:spacing w:after="0"/>
              <w:rPr>
                <w:rFonts w:ascii="Arial" w:hAnsi="Arial"/>
                <w:sz w:val="18"/>
              </w:rPr>
            </w:pPr>
            <w:r w:rsidRPr="009B018C">
              <w:rPr>
                <w:rFonts w:ascii="Arial" w:hAnsi="Arial"/>
                <w:b/>
                <w:sz w:val="18"/>
              </w:rPr>
              <w:t>B9</w:t>
            </w:r>
          </w:p>
        </w:tc>
        <w:tc>
          <w:tcPr>
            <w:tcW w:w="717" w:type="dxa"/>
          </w:tcPr>
          <w:p w14:paraId="7DA07045" w14:textId="77777777" w:rsidR="000145E5" w:rsidRPr="00892D4D" w:rsidRDefault="000145E5" w:rsidP="008D7881">
            <w:pPr>
              <w:keepNext/>
              <w:keepLines/>
              <w:spacing w:after="0"/>
              <w:rPr>
                <w:rFonts w:ascii="Arial" w:hAnsi="Arial"/>
                <w:sz w:val="18"/>
              </w:rPr>
            </w:pPr>
            <w:r w:rsidRPr="009B018C">
              <w:rPr>
                <w:rFonts w:ascii="Arial" w:hAnsi="Arial"/>
                <w:b/>
                <w:sz w:val="18"/>
              </w:rPr>
              <w:t>B10</w:t>
            </w:r>
          </w:p>
        </w:tc>
        <w:tc>
          <w:tcPr>
            <w:tcW w:w="717" w:type="dxa"/>
          </w:tcPr>
          <w:p w14:paraId="0EFFF404" w14:textId="77777777" w:rsidR="000145E5" w:rsidRDefault="000145E5" w:rsidP="008D7881">
            <w:pPr>
              <w:keepNext/>
              <w:keepLines/>
              <w:spacing w:after="0"/>
              <w:rPr>
                <w:rFonts w:ascii="Arial" w:hAnsi="Arial"/>
                <w:sz w:val="18"/>
              </w:rPr>
            </w:pPr>
            <w:r w:rsidRPr="009B018C">
              <w:rPr>
                <w:rFonts w:ascii="Arial" w:hAnsi="Arial"/>
                <w:b/>
                <w:sz w:val="18"/>
              </w:rPr>
              <w:t>B11</w:t>
            </w:r>
          </w:p>
        </w:tc>
        <w:tc>
          <w:tcPr>
            <w:tcW w:w="717" w:type="dxa"/>
          </w:tcPr>
          <w:p w14:paraId="0C40F521" w14:textId="77777777" w:rsidR="000145E5" w:rsidRDefault="000145E5" w:rsidP="008D7881">
            <w:pPr>
              <w:keepNext/>
              <w:keepLines/>
              <w:spacing w:after="0"/>
              <w:rPr>
                <w:rFonts w:ascii="Arial" w:hAnsi="Arial"/>
                <w:sz w:val="18"/>
              </w:rPr>
            </w:pPr>
            <w:r w:rsidRPr="009B018C">
              <w:rPr>
                <w:rFonts w:ascii="Arial" w:hAnsi="Arial"/>
                <w:b/>
                <w:sz w:val="18"/>
              </w:rPr>
              <w:t>B12</w:t>
            </w:r>
          </w:p>
        </w:tc>
        <w:tc>
          <w:tcPr>
            <w:tcW w:w="717" w:type="dxa"/>
          </w:tcPr>
          <w:p w14:paraId="3308A4E4" w14:textId="77777777" w:rsidR="000145E5" w:rsidRDefault="000145E5" w:rsidP="008D7881">
            <w:pPr>
              <w:keepNext/>
              <w:keepLines/>
              <w:spacing w:after="0"/>
              <w:rPr>
                <w:rFonts w:ascii="Arial" w:hAnsi="Arial"/>
                <w:sz w:val="18"/>
              </w:rPr>
            </w:pPr>
            <w:r w:rsidRPr="009B018C">
              <w:rPr>
                <w:rFonts w:ascii="Arial" w:hAnsi="Arial"/>
                <w:b/>
                <w:sz w:val="18"/>
              </w:rPr>
              <w:t>B13</w:t>
            </w:r>
          </w:p>
        </w:tc>
        <w:tc>
          <w:tcPr>
            <w:tcW w:w="717" w:type="dxa"/>
          </w:tcPr>
          <w:p w14:paraId="6DAA979E" w14:textId="77777777" w:rsidR="000145E5" w:rsidRPr="00C75289" w:rsidRDefault="000145E5" w:rsidP="008D7881">
            <w:pPr>
              <w:keepNext/>
              <w:keepLines/>
              <w:spacing w:after="0"/>
              <w:rPr>
                <w:rFonts w:ascii="Arial" w:hAnsi="Arial"/>
                <w:sz w:val="18"/>
              </w:rPr>
            </w:pPr>
            <w:r w:rsidRPr="009B018C">
              <w:rPr>
                <w:rFonts w:ascii="Arial" w:hAnsi="Arial"/>
                <w:b/>
                <w:sz w:val="18"/>
              </w:rPr>
              <w:t>B14</w:t>
            </w:r>
          </w:p>
        </w:tc>
        <w:tc>
          <w:tcPr>
            <w:tcW w:w="717" w:type="dxa"/>
          </w:tcPr>
          <w:p w14:paraId="44876B9B" w14:textId="77777777" w:rsidR="000145E5" w:rsidRDefault="000145E5" w:rsidP="008D7881">
            <w:pPr>
              <w:keepNext/>
              <w:keepLines/>
              <w:spacing w:after="0"/>
              <w:rPr>
                <w:rFonts w:ascii="Arial" w:hAnsi="Arial"/>
                <w:sz w:val="18"/>
              </w:rPr>
            </w:pPr>
            <w:r w:rsidRPr="009B018C">
              <w:rPr>
                <w:rFonts w:ascii="Arial" w:hAnsi="Arial"/>
                <w:b/>
                <w:sz w:val="18"/>
              </w:rPr>
              <w:t>B15</w:t>
            </w:r>
          </w:p>
        </w:tc>
        <w:tc>
          <w:tcPr>
            <w:tcW w:w="717" w:type="dxa"/>
          </w:tcPr>
          <w:p w14:paraId="1A37DFAB" w14:textId="77777777" w:rsidR="000145E5" w:rsidRPr="00C75289" w:rsidRDefault="000145E5" w:rsidP="008D7881">
            <w:pPr>
              <w:keepNext/>
              <w:keepLines/>
              <w:spacing w:after="0"/>
              <w:rPr>
                <w:rFonts w:ascii="Arial" w:hAnsi="Arial"/>
                <w:sz w:val="18"/>
              </w:rPr>
            </w:pPr>
            <w:r w:rsidRPr="009B018C">
              <w:rPr>
                <w:rFonts w:ascii="Arial" w:hAnsi="Arial"/>
                <w:b/>
                <w:sz w:val="18"/>
              </w:rPr>
              <w:t>B16</w:t>
            </w:r>
          </w:p>
        </w:tc>
      </w:tr>
      <w:tr w:rsidR="000145E5" w:rsidRPr="00C75289" w14:paraId="6D2BB926" w14:textId="77777777" w:rsidTr="008D7881">
        <w:tc>
          <w:tcPr>
            <w:tcW w:w="959" w:type="dxa"/>
          </w:tcPr>
          <w:p w14:paraId="621BF823" w14:textId="77777777" w:rsidR="000145E5" w:rsidRPr="0008759E" w:rsidRDefault="000145E5" w:rsidP="008D7881">
            <w:pPr>
              <w:keepNext/>
              <w:keepLines/>
              <w:spacing w:after="0"/>
              <w:rPr>
                <w:rFonts w:ascii="Arial" w:hAnsi="Arial"/>
                <w:sz w:val="18"/>
              </w:rPr>
            </w:pPr>
          </w:p>
        </w:tc>
        <w:tc>
          <w:tcPr>
            <w:tcW w:w="717" w:type="dxa"/>
          </w:tcPr>
          <w:p w14:paraId="660B36B2" w14:textId="77777777" w:rsidR="000145E5" w:rsidRDefault="000145E5" w:rsidP="008D7881">
            <w:pPr>
              <w:keepNext/>
              <w:keepLines/>
              <w:spacing w:after="0"/>
              <w:rPr>
                <w:rFonts w:ascii="Arial" w:hAnsi="Arial"/>
                <w:sz w:val="18"/>
              </w:rPr>
            </w:pPr>
            <w:r>
              <w:rPr>
                <w:rFonts w:ascii="Arial" w:hAnsi="Arial"/>
                <w:sz w:val="18"/>
              </w:rPr>
              <w:t>02</w:t>
            </w:r>
          </w:p>
        </w:tc>
        <w:tc>
          <w:tcPr>
            <w:tcW w:w="717" w:type="dxa"/>
          </w:tcPr>
          <w:p w14:paraId="573E3EA7" w14:textId="77777777" w:rsidR="000145E5" w:rsidRPr="00892D4D" w:rsidRDefault="000145E5" w:rsidP="008D7881">
            <w:pPr>
              <w:keepNext/>
              <w:keepLines/>
              <w:spacing w:after="0"/>
              <w:rPr>
                <w:rFonts w:ascii="Arial" w:hAnsi="Arial"/>
                <w:sz w:val="18"/>
              </w:rPr>
            </w:pPr>
            <w:r w:rsidRPr="00C75289">
              <w:rPr>
                <w:rFonts w:ascii="Arial" w:hAnsi="Arial"/>
                <w:sz w:val="18"/>
              </w:rPr>
              <w:t>66</w:t>
            </w:r>
          </w:p>
        </w:tc>
        <w:tc>
          <w:tcPr>
            <w:tcW w:w="717" w:type="dxa"/>
          </w:tcPr>
          <w:p w14:paraId="09F66D67" w14:textId="77777777" w:rsidR="000145E5" w:rsidRDefault="000145E5" w:rsidP="008D7881">
            <w:pPr>
              <w:keepNext/>
              <w:keepLines/>
              <w:spacing w:after="0"/>
              <w:rPr>
                <w:rFonts w:ascii="Arial" w:hAnsi="Arial"/>
                <w:sz w:val="18"/>
              </w:rPr>
            </w:pPr>
            <w:r>
              <w:rPr>
                <w:rFonts w:ascii="Arial" w:hAnsi="Arial"/>
                <w:sz w:val="18"/>
              </w:rPr>
              <w:t>43</w:t>
            </w:r>
          </w:p>
        </w:tc>
        <w:tc>
          <w:tcPr>
            <w:tcW w:w="717" w:type="dxa"/>
          </w:tcPr>
          <w:p w14:paraId="4DCFCF00" w14:textId="77777777" w:rsidR="000145E5" w:rsidRDefault="000145E5" w:rsidP="008D7881">
            <w:pPr>
              <w:keepNext/>
              <w:keepLines/>
              <w:spacing w:after="0"/>
              <w:rPr>
                <w:rFonts w:ascii="Arial" w:hAnsi="Arial"/>
                <w:sz w:val="18"/>
              </w:rPr>
            </w:pPr>
            <w:r>
              <w:rPr>
                <w:rFonts w:ascii="Arial" w:hAnsi="Arial"/>
                <w:sz w:val="18"/>
              </w:rPr>
              <w:t>65</w:t>
            </w:r>
          </w:p>
        </w:tc>
        <w:tc>
          <w:tcPr>
            <w:tcW w:w="717" w:type="dxa"/>
          </w:tcPr>
          <w:p w14:paraId="384510E3" w14:textId="77777777" w:rsidR="000145E5" w:rsidRDefault="000145E5" w:rsidP="008D7881">
            <w:pPr>
              <w:keepNext/>
              <w:keepLines/>
              <w:spacing w:after="0"/>
              <w:rPr>
                <w:rFonts w:ascii="Arial" w:hAnsi="Arial"/>
                <w:sz w:val="18"/>
              </w:rPr>
            </w:pPr>
            <w:r>
              <w:rPr>
                <w:rFonts w:ascii="Arial" w:hAnsi="Arial"/>
                <w:sz w:val="18"/>
              </w:rPr>
              <w:t>87</w:t>
            </w:r>
          </w:p>
        </w:tc>
        <w:tc>
          <w:tcPr>
            <w:tcW w:w="717" w:type="dxa"/>
          </w:tcPr>
          <w:p w14:paraId="4CA59ECB" w14:textId="77777777" w:rsidR="000145E5" w:rsidRPr="00C75289" w:rsidRDefault="000145E5" w:rsidP="008D7881">
            <w:pPr>
              <w:keepNext/>
              <w:keepLines/>
              <w:spacing w:after="0"/>
              <w:rPr>
                <w:rFonts w:ascii="Arial" w:hAnsi="Arial"/>
                <w:sz w:val="18"/>
              </w:rPr>
            </w:pPr>
            <w:r>
              <w:rPr>
                <w:rFonts w:ascii="Arial" w:hAnsi="Arial"/>
                <w:sz w:val="18"/>
              </w:rPr>
              <w:t>42</w:t>
            </w:r>
          </w:p>
        </w:tc>
        <w:tc>
          <w:tcPr>
            <w:tcW w:w="717" w:type="dxa"/>
          </w:tcPr>
          <w:p w14:paraId="08C9B2C8" w14:textId="77777777" w:rsidR="000145E5" w:rsidRDefault="000145E5" w:rsidP="008D7881">
            <w:pPr>
              <w:keepNext/>
              <w:keepLines/>
              <w:spacing w:after="0"/>
              <w:rPr>
                <w:rFonts w:ascii="Arial" w:hAnsi="Arial"/>
                <w:sz w:val="18"/>
              </w:rPr>
            </w:pPr>
            <w:r>
              <w:rPr>
                <w:rFonts w:ascii="Arial" w:hAnsi="Arial"/>
                <w:sz w:val="18"/>
              </w:rPr>
              <w:t>34</w:t>
            </w:r>
          </w:p>
        </w:tc>
        <w:tc>
          <w:tcPr>
            <w:tcW w:w="717" w:type="dxa"/>
          </w:tcPr>
          <w:p w14:paraId="3CDC5EC0" w14:textId="77777777" w:rsidR="000145E5" w:rsidRPr="00C75289" w:rsidRDefault="000145E5" w:rsidP="008D7881">
            <w:pPr>
              <w:keepNext/>
              <w:keepLines/>
              <w:spacing w:after="0"/>
              <w:rPr>
                <w:rFonts w:ascii="Arial" w:hAnsi="Arial"/>
                <w:sz w:val="18"/>
              </w:rPr>
            </w:pPr>
            <w:r>
              <w:rPr>
                <w:rFonts w:ascii="Arial" w:hAnsi="Arial"/>
                <w:sz w:val="18"/>
              </w:rPr>
              <w:t>80</w:t>
            </w:r>
          </w:p>
        </w:tc>
      </w:tr>
      <w:tr w:rsidR="000145E5" w:rsidRPr="00C75289" w14:paraId="4FE836A8" w14:textId="77777777" w:rsidTr="008D7881">
        <w:tc>
          <w:tcPr>
            <w:tcW w:w="959" w:type="dxa"/>
          </w:tcPr>
          <w:p w14:paraId="416AD8FF" w14:textId="77777777" w:rsidR="000145E5" w:rsidRPr="0008759E" w:rsidRDefault="000145E5" w:rsidP="008D7881">
            <w:pPr>
              <w:keepNext/>
              <w:keepLines/>
              <w:spacing w:after="0"/>
              <w:rPr>
                <w:rFonts w:ascii="Arial" w:hAnsi="Arial"/>
                <w:sz w:val="18"/>
              </w:rPr>
            </w:pPr>
          </w:p>
        </w:tc>
        <w:tc>
          <w:tcPr>
            <w:tcW w:w="717" w:type="dxa"/>
          </w:tcPr>
          <w:p w14:paraId="3B138195" w14:textId="77777777" w:rsidR="000145E5" w:rsidRDefault="000145E5" w:rsidP="008D7881">
            <w:pPr>
              <w:keepNext/>
              <w:keepLines/>
              <w:spacing w:after="0"/>
              <w:rPr>
                <w:rFonts w:ascii="Arial" w:hAnsi="Arial"/>
                <w:sz w:val="18"/>
              </w:rPr>
            </w:pPr>
            <w:r w:rsidRPr="009B018C">
              <w:rPr>
                <w:rFonts w:ascii="Arial" w:hAnsi="Arial"/>
                <w:b/>
                <w:sz w:val="18"/>
              </w:rPr>
              <w:t>B17</w:t>
            </w:r>
          </w:p>
        </w:tc>
        <w:tc>
          <w:tcPr>
            <w:tcW w:w="717" w:type="dxa"/>
          </w:tcPr>
          <w:p w14:paraId="765F0DE3" w14:textId="77777777" w:rsidR="000145E5" w:rsidRPr="00C75289" w:rsidRDefault="000145E5" w:rsidP="008D7881">
            <w:pPr>
              <w:keepNext/>
              <w:keepLines/>
              <w:spacing w:after="0"/>
              <w:rPr>
                <w:rFonts w:ascii="Arial" w:hAnsi="Arial"/>
                <w:sz w:val="18"/>
              </w:rPr>
            </w:pPr>
            <w:r w:rsidRPr="009B018C">
              <w:rPr>
                <w:rFonts w:ascii="Arial" w:hAnsi="Arial"/>
                <w:b/>
                <w:sz w:val="18"/>
              </w:rPr>
              <w:t>B18</w:t>
            </w:r>
          </w:p>
        </w:tc>
        <w:tc>
          <w:tcPr>
            <w:tcW w:w="717" w:type="dxa"/>
          </w:tcPr>
          <w:p w14:paraId="37A4B8B9" w14:textId="77777777" w:rsidR="000145E5" w:rsidRDefault="000145E5" w:rsidP="008D7881">
            <w:pPr>
              <w:keepNext/>
              <w:keepLines/>
              <w:spacing w:after="0"/>
              <w:rPr>
                <w:rFonts w:ascii="Arial" w:hAnsi="Arial"/>
                <w:sz w:val="18"/>
              </w:rPr>
            </w:pPr>
            <w:r w:rsidRPr="009B018C">
              <w:rPr>
                <w:rFonts w:ascii="Arial" w:hAnsi="Arial"/>
                <w:b/>
                <w:sz w:val="18"/>
              </w:rPr>
              <w:t>B19</w:t>
            </w:r>
          </w:p>
        </w:tc>
        <w:tc>
          <w:tcPr>
            <w:tcW w:w="717" w:type="dxa"/>
          </w:tcPr>
          <w:p w14:paraId="454F6367" w14:textId="77777777" w:rsidR="000145E5" w:rsidRDefault="000145E5" w:rsidP="008D7881">
            <w:pPr>
              <w:keepNext/>
              <w:keepLines/>
              <w:spacing w:after="0"/>
              <w:rPr>
                <w:rFonts w:ascii="Arial" w:hAnsi="Arial"/>
                <w:sz w:val="18"/>
              </w:rPr>
            </w:pPr>
            <w:r w:rsidRPr="009B018C">
              <w:rPr>
                <w:rFonts w:ascii="Arial" w:hAnsi="Arial"/>
                <w:b/>
                <w:sz w:val="18"/>
              </w:rPr>
              <w:t>B20</w:t>
            </w:r>
          </w:p>
        </w:tc>
        <w:tc>
          <w:tcPr>
            <w:tcW w:w="717" w:type="dxa"/>
          </w:tcPr>
          <w:p w14:paraId="11A54A3A" w14:textId="77777777" w:rsidR="000145E5" w:rsidRDefault="000145E5" w:rsidP="008D7881">
            <w:pPr>
              <w:keepNext/>
              <w:keepLines/>
              <w:spacing w:after="0"/>
              <w:rPr>
                <w:rFonts w:ascii="Arial" w:hAnsi="Arial"/>
                <w:sz w:val="18"/>
              </w:rPr>
            </w:pPr>
          </w:p>
        </w:tc>
        <w:tc>
          <w:tcPr>
            <w:tcW w:w="717" w:type="dxa"/>
          </w:tcPr>
          <w:p w14:paraId="0D1D4474" w14:textId="77777777" w:rsidR="000145E5" w:rsidRPr="00C75289" w:rsidRDefault="000145E5" w:rsidP="008D7881">
            <w:pPr>
              <w:keepNext/>
              <w:keepLines/>
              <w:spacing w:after="0"/>
              <w:rPr>
                <w:rFonts w:ascii="Arial" w:hAnsi="Arial"/>
                <w:sz w:val="18"/>
              </w:rPr>
            </w:pPr>
          </w:p>
        </w:tc>
        <w:tc>
          <w:tcPr>
            <w:tcW w:w="717" w:type="dxa"/>
          </w:tcPr>
          <w:p w14:paraId="36D7BE27" w14:textId="77777777" w:rsidR="000145E5" w:rsidRDefault="000145E5" w:rsidP="008D7881">
            <w:pPr>
              <w:keepNext/>
              <w:keepLines/>
              <w:spacing w:after="0"/>
              <w:rPr>
                <w:rFonts w:ascii="Arial" w:hAnsi="Arial"/>
                <w:sz w:val="18"/>
              </w:rPr>
            </w:pPr>
          </w:p>
        </w:tc>
        <w:tc>
          <w:tcPr>
            <w:tcW w:w="717" w:type="dxa"/>
          </w:tcPr>
          <w:p w14:paraId="0DA6B7DC" w14:textId="77777777" w:rsidR="000145E5" w:rsidRPr="00C75289" w:rsidRDefault="000145E5" w:rsidP="008D7881">
            <w:pPr>
              <w:keepNext/>
              <w:keepLines/>
              <w:spacing w:after="0"/>
              <w:rPr>
                <w:rFonts w:ascii="Arial" w:hAnsi="Arial"/>
                <w:sz w:val="18"/>
              </w:rPr>
            </w:pPr>
          </w:p>
        </w:tc>
      </w:tr>
      <w:tr w:rsidR="000145E5" w:rsidRPr="0008759E" w14:paraId="7705265F" w14:textId="77777777" w:rsidTr="008D7881">
        <w:tc>
          <w:tcPr>
            <w:tcW w:w="959" w:type="dxa"/>
          </w:tcPr>
          <w:p w14:paraId="1A85ACAA" w14:textId="77777777" w:rsidR="000145E5" w:rsidRPr="0008759E" w:rsidRDefault="000145E5" w:rsidP="008D7881">
            <w:pPr>
              <w:keepNext/>
              <w:keepLines/>
              <w:spacing w:after="0"/>
              <w:rPr>
                <w:rFonts w:ascii="Arial" w:hAnsi="Arial"/>
                <w:sz w:val="18"/>
              </w:rPr>
            </w:pPr>
          </w:p>
        </w:tc>
        <w:tc>
          <w:tcPr>
            <w:tcW w:w="717" w:type="dxa"/>
          </w:tcPr>
          <w:p w14:paraId="153DC33D" w14:textId="77777777" w:rsidR="000145E5" w:rsidRDefault="000145E5" w:rsidP="008D7881">
            <w:pPr>
              <w:keepNext/>
              <w:keepLines/>
              <w:spacing w:after="0"/>
              <w:rPr>
                <w:rFonts w:ascii="Arial" w:hAnsi="Arial"/>
                <w:sz w:val="18"/>
              </w:rPr>
            </w:pPr>
            <w:r>
              <w:rPr>
                <w:rFonts w:ascii="Arial" w:hAnsi="Arial"/>
                <w:sz w:val="18"/>
              </w:rPr>
              <w:t>00</w:t>
            </w:r>
          </w:p>
        </w:tc>
        <w:tc>
          <w:tcPr>
            <w:tcW w:w="717" w:type="dxa"/>
          </w:tcPr>
          <w:p w14:paraId="7D77A797"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7265410A" w14:textId="77777777" w:rsidR="000145E5" w:rsidRPr="0008759E" w:rsidRDefault="000145E5" w:rsidP="008D7881">
            <w:pPr>
              <w:keepNext/>
              <w:keepLines/>
              <w:spacing w:after="0"/>
              <w:rPr>
                <w:rFonts w:ascii="Arial" w:hAnsi="Arial"/>
                <w:sz w:val="18"/>
              </w:rPr>
            </w:pPr>
            <w:r>
              <w:rPr>
                <w:rFonts w:ascii="Arial" w:hAnsi="Arial"/>
                <w:sz w:val="18"/>
              </w:rPr>
              <w:t>01</w:t>
            </w:r>
          </w:p>
        </w:tc>
        <w:tc>
          <w:tcPr>
            <w:tcW w:w="717" w:type="dxa"/>
          </w:tcPr>
          <w:p w14:paraId="317D2022"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284689CD" w14:textId="77777777" w:rsidR="000145E5" w:rsidRPr="0008759E" w:rsidRDefault="000145E5" w:rsidP="008D7881">
            <w:pPr>
              <w:keepNext/>
              <w:keepLines/>
              <w:spacing w:after="0"/>
              <w:rPr>
                <w:rFonts w:ascii="Arial" w:hAnsi="Arial"/>
                <w:sz w:val="18"/>
              </w:rPr>
            </w:pPr>
          </w:p>
        </w:tc>
        <w:tc>
          <w:tcPr>
            <w:tcW w:w="717" w:type="dxa"/>
          </w:tcPr>
          <w:p w14:paraId="352141F5" w14:textId="77777777" w:rsidR="000145E5" w:rsidRPr="0008759E" w:rsidRDefault="000145E5" w:rsidP="008D7881">
            <w:pPr>
              <w:keepNext/>
              <w:keepLines/>
              <w:spacing w:after="0"/>
              <w:rPr>
                <w:rFonts w:ascii="Arial" w:hAnsi="Arial"/>
                <w:sz w:val="18"/>
              </w:rPr>
            </w:pPr>
          </w:p>
        </w:tc>
        <w:tc>
          <w:tcPr>
            <w:tcW w:w="717" w:type="dxa"/>
          </w:tcPr>
          <w:p w14:paraId="57EC2E97" w14:textId="77777777" w:rsidR="000145E5" w:rsidRPr="0008759E" w:rsidRDefault="000145E5" w:rsidP="008D7881">
            <w:pPr>
              <w:keepNext/>
              <w:keepLines/>
              <w:spacing w:after="0"/>
              <w:rPr>
                <w:rFonts w:ascii="Arial" w:hAnsi="Arial"/>
                <w:sz w:val="18"/>
              </w:rPr>
            </w:pPr>
          </w:p>
        </w:tc>
        <w:tc>
          <w:tcPr>
            <w:tcW w:w="717" w:type="dxa"/>
          </w:tcPr>
          <w:p w14:paraId="1AC447DA" w14:textId="77777777" w:rsidR="000145E5" w:rsidRPr="0008759E" w:rsidRDefault="000145E5" w:rsidP="008D7881">
            <w:pPr>
              <w:keepNext/>
              <w:keepLines/>
              <w:spacing w:after="0"/>
              <w:rPr>
                <w:rFonts w:ascii="Arial" w:hAnsi="Arial"/>
                <w:sz w:val="18"/>
              </w:rPr>
            </w:pPr>
          </w:p>
        </w:tc>
      </w:tr>
    </w:tbl>
    <w:p w14:paraId="6EC0890F" w14:textId="77777777" w:rsidR="000145E5" w:rsidRPr="0046266F" w:rsidRDefault="000145E5" w:rsidP="000145E5"/>
    <w:p w14:paraId="480A7640" w14:textId="77777777" w:rsidR="00BD7469" w:rsidRPr="0046266F" w:rsidRDefault="00BD7469" w:rsidP="00BD7469">
      <w:pPr>
        <w:pStyle w:val="Heading2"/>
      </w:pPr>
      <w:bookmarkStart w:id="4327" w:name="_Toc10738855"/>
      <w:bookmarkStart w:id="4328" w:name="_Toc20396707"/>
      <w:bookmarkStart w:id="4329" w:name="_Toc29398360"/>
      <w:bookmarkStart w:id="4330" w:name="_Toc29399482"/>
      <w:bookmarkStart w:id="4331" w:name="_Toc36649492"/>
      <w:bookmarkStart w:id="4332" w:name="_Toc36655334"/>
      <w:bookmarkStart w:id="4333" w:name="_Toc44961637"/>
      <w:bookmarkStart w:id="4334" w:name="_Toc50983300"/>
      <w:bookmarkStart w:id="4335" w:name="_Toc50985471"/>
      <w:bookmarkStart w:id="4336" w:name="_Toc57112731"/>
      <w:bookmarkStart w:id="4337" w:name="_Toc146299882"/>
      <w:r w:rsidRPr="0046266F">
        <w:t>7.5</w:t>
      </w:r>
      <w:r w:rsidRPr="0046266F">
        <w:tab/>
        <w:t>Void</w:t>
      </w:r>
      <w:bookmarkEnd w:id="4327"/>
      <w:bookmarkEnd w:id="4328"/>
      <w:bookmarkEnd w:id="4329"/>
      <w:bookmarkEnd w:id="4330"/>
      <w:bookmarkEnd w:id="4331"/>
      <w:bookmarkEnd w:id="4332"/>
      <w:bookmarkEnd w:id="4333"/>
      <w:bookmarkEnd w:id="4334"/>
      <w:bookmarkEnd w:id="4335"/>
      <w:bookmarkEnd w:id="4336"/>
      <w:bookmarkEnd w:id="4337"/>
    </w:p>
    <w:p w14:paraId="54676006" w14:textId="77777777" w:rsidR="00BD7469" w:rsidRPr="0046266F" w:rsidRDefault="00BD7469" w:rsidP="00BD7469"/>
    <w:p w14:paraId="1CDB99CD" w14:textId="77777777" w:rsidR="00BD7469" w:rsidRPr="0046266F" w:rsidRDefault="00BD7469" w:rsidP="00BD7469">
      <w:pPr>
        <w:pStyle w:val="Heading1"/>
      </w:pPr>
      <w:bookmarkStart w:id="4338" w:name="_Toc10738856"/>
      <w:bookmarkStart w:id="4339" w:name="_Toc20396708"/>
      <w:bookmarkStart w:id="4340" w:name="_Toc29398361"/>
      <w:bookmarkStart w:id="4341" w:name="_Toc29399483"/>
      <w:bookmarkStart w:id="4342" w:name="_Toc36649493"/>
      <w:bookmarkStart w:id="4343" w:name="_Toc36655335"/>
      <w:bookmarkStart w:id="4344" w:name="_Toc44961638"/>
      <w:bookmarkStart w:id="4345" w:name="_Toc50983301"/>
      <w:bookmarkStart w:id="4346" w:name="_Toc50985472"/>
      <w:bookmarkStart w:id="4347" w:name="_Toc57112732"/>
      <w:bookmarkStart w:id="4348" w:name="_Toc146299883"/>
      <w:r w:rsidRPr="0046266F">
        <w:t>8</w:t>
      </w:r>
      <w:r w:rsidRPr="0046266F">
        <w:tab/>
        <w:t>Subscription independent tests</w:t>
      </w:r>
      <w:bookmarkEnd w:id="4338"/>
      <w:bookmarkEnd w:id="4339"/>
      <w:bookmarkEnd w:id="4340"/>
      <w:bookmarkEnd w:id="4341"/>
      <w:bookmarkEnd w:id="4342"/>
      <w:bookmarkEnd w:id="4343"/>
      <w:bookmarkEnd w:id="4344"/>
      <w:bookmarkEnd w:id="4345"/>
      <w:bookmarkEnd w:id="4346"/>
      <w:bookmarkEnd w:id="4347"/>
      <w:bookmarkEnd w:id="4348"/>
    </w:p>
    <w:p w14:paraId="2FA81C39" w14:textId="77777777" w:rsidR="00BD7469" w:rsidRPr="0046266F" w:rsidRDefault="00BD7469" w:rsidP="00BD7469">
      <w:pPr>
        <w:pStyle w:val="Heading2"/>
      </w:pPr>
      <w:bookmarkStart w:id="4349" w:name="_Toc10738857"/>
      <w:bookmarkStart w:id="4350" w:name="_Toc20396709"/>
      <w:bookmarkStart w:id="4351" w:name="_Toc29398362"/>
      <w:bookmarkStart w:id="4352" w:name="_Toc29399484"/>
      <w:bookmarkStart w:id="4353" w:name="_Toc36649494"/>
      <w:bookmarkStart w:id="4354" w:name="_Toc36655336"/>
      <w:bookmarkStart w:id="4355" w:name="_Toc44961639"/>
      <w:bookmarkStart w:id="4356" w:name="_Toc50983302"/>
      <w:bookmarkStart w:id="4357" w:name="_Toc50985473"/>
      <w:bookmarkStart w:id="4358" w:name="_Toc57112733"/>
      <w:bookmarkStart w:id="4359" w:name="_Toc146299884"/>
      <w:r w:rsidRPr="0046266F">
        <w:t>8.1</w:t>
      </w:r>
      <w:r w:rsidRPr="0046266F">
        <w:tab/>
        <w:t>Phone book procedures</w:t>
      </w:r>
      <w:bookmarkEnd w:id="4349"/>
      <w:bookmarkEnd w:id="4350"/>
      <w:bookmarkEnd w:id="4351"/>
      <w:bookmarkEnd w:id="4352"/>
      <w:bookmarkEnd w:id="4353"/>
      <w:bookmarkEnd w:id="4354"/>
      <w:bookmarkEnd w:id="4355"/>
      <w:bookmarkEnd w:id="4356"/>
      <w:bookmarkEnd w:id="4357"/>
      <w:bookmarkEnd w:id="4358"/>
      <w:bookmarkEnd w:id="4359"/>
    </w:p>
    <w:p w14:paraId="5F4F8CDF" w14:textId="77777777" w:rsidR="00BD7469" w:rsidRPr="0046266F" w:rsidRDefault="00BD7469" w:rsidP="00BD7469">
      <w:pPr>
        <w:pStyle w:val="Heading3"/>
      </w:pPr>
      <w:bookmarkStart w:id="4360" w:name="_Toc10738858"/>
      <w:bookmarkStart w:id="4361" w:name="_Toc20396710"/>
      <w:bookmarkStart w:id="4362" w:name="_Toc29398363"/>
      <w:bookmarkStart w:id="4363" w:name="_Toc29399485"/>
      <w:bookmarkStart w:id="4364" w:name="_Toc36649495"/>
      <w:bookmarkStart w:id="4365" w:name="_Toc36655337"/>
      <w:bookmarkStart w:id="4366" w:name="_Toc44961640"/>
      <w:bookmarkStart w:id="4367" w:name="_Toc50983303"/>
      <w:bookmarkStart w:id="4368" w:name="_Toc50985474"/>
      <w:bookmarkStart w:id="4369" w:name="_Toc57112734"/>
      <w:bookmarkStart w:id="4370" w:name="_Toc146299885"/>
      <w:r w:rsidRPr="0046266F">
        <w:t>8.1.1</w:t>
      </w:r>
      <w:r w:rsidRPr="0046266F">
        <w:tab/>
        <w:t>Recognition of a previously changed phonebook</w:t>
      </w:r>
      <w:bookmarkEnd w:id="4360"/>
      <w:bookmarkEnd w:id="4361"/>
      <w:bookmarkEnd w:id="4362"/>
      <w:bookmarkEnd w:id="4363"/>
      <w:bookmarkEnd w:id="4364"/>
      <w:bookmarkEnd w:id="4365"/>
      <w:bookmarkEnd w:id="4366"/>
      <w:bookmarkEnd w:id="4367"/>
      <w:bookmarkEnd w:id="4368"/>
      <w:bookmarkEnd w:id="4369"/>
      <w:bookmarkEnd w:id="4370"/>
    </w:p>
    <w:p w14:paraId="09DC42DF" w14:textId="77777777" w:rsidR="00BD7469" w:rsidRPr="0046266F" w:rsidRDefault="00BD7469" w:rsidP="00BD7469">
      <w:pPr>
        <w:pStyle w:val="Heading4"/>
      </w:pPr>
      <w:bookmarkStart w:id="4371" w:name="_Toc10738859"/>
      <w:bookmarkStart w:id="4372" w:name="_Toc20396711"/>
      <w:bookmarkStart w:id="4373" w:name="_Toc29398364"/>
      <w:bookmarkStart w:id="4374" w:name="_Toc29399486"/>
      <w:bookmarkStart w:id="4375" w:name="_Toc36649496"/>
      <w:bookmarkStart w:id="4376" w:name="_Toc36655338"/>
      <w:bookmarkStart w:id="4377" w:name="_Toc44961641"/>
      <w:bookmarkStart w:id="4378" w:name="_Toc50983304"/>
      <w:bookmarkStart w:id="4379" w:name="_Toc50985475"/>
      <w:bookmarkStart w:id="4380" w:name="_Toc57112735"/>
      <w:bookmarkStart w:id="4381" w:name="_Toc146299886"/>
      <w:r w:rsidRPr="0046266F">
        <w:t>8.1.1.1</w:t>
      </w:r>
      <w:r w:rsidRPr="0046266F">
        <w:tab/>
        <w:t>Definition and applicability</w:t>
      </w:r>
      <w:bookmarkEnd w:id="4371"/>
      <w:bookmarkEnd w:id="4372"/>
      <w:bookmarkEnd w:id="4373"/>
      <w:bookmarkEnd w:id="4374"/>
      <w:bookmarkEnd w:id="4375"/>
      <w:bookmarkEnd w:id="4376"/>
      <w:bookmarkEnd w:id="4377"/>
      <w:bookmarkEnd w:id="4378"/>
      <w:bookmarkEnd w:id="4379"/>
      <w:bookmarkEnd w:id="4380"/>
      <w:bookmarkEnd w:id="4381"/>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2" w:name="_Toc10738860"/>
      <w:bookmarkStart w:id="4383" w:name="_Toc20396712"/>
      <w:bookmarkStart w:id="4384" w:name="_Toc29398365"/>
      <w:bookmarkStart w:id="4385" w:name="_Toc29399487"/>
      <w:bookmarkStart w:id="4386" w:name="_Toc36649497"/>
      <w:bookmarkStart w:id="4387" w:name="_Toc36655339"/>
      <w:bookmarkStart w:id="4388" w:name="_Toc44961642"/>
      <w:bookmarkStart w:id="4389" w:name="_Toc50983305"/>
      <w:bookmarkStart w:id="4390" w:name="_Toc50985476"/>
      <w:bookmarkStart w:id="4391" w:name="_Toc57112736"/>
      <w:bookmarkStart w:id="4392" w:name="_Toc146299887"/>
      <w:r w:rsidRPr="0046266F">
        <w:t>8.1.1.2</w:t>
      </w:r>
      <w:r w:rsidRPr="0046266F">
        <w:tab/>
        <w:t>Conformance requirement</w:t>
      </w:r>
      <w:bookmarkEnd w:id="4382"/>
      <w:bookmarkEnd w:id="4383"/>
      <w:bookmarkEnd w:id="4384"/>
      <w:bookmarkEnd w:id="4385"/>
      <w:bookmarkEnd w:id="4386"/>
      <w:bookmarkEnd w:id="4387"/>
      <w:bookmarkEnd w:id="4388"/>
      <w:bookmarkEnd w:id="4389"/>
      <w:bookmarkEnd w:id="4390"/>
      <w:bookmarkEnd w:id="4391"/>
      <w:bookmarkEnd w:id="4392"/>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3" w:name="_Toc10738861"/>
      <w:bookmarkStart w:id="4394" w:name="_Toc20396713"/>
      <w:bookmarkStart w:id="4395" w:name="_Toc29398366"/>
      <w:bookmarkStart w:id="4396" w:name="_Toc29399488"/>
      <w:bookmarkStart w:id="4397" w:name="_Toc36649498"/>
      <w:bookmarkStart w:id="4398" w:name="_Toc36655340"/>
      <w:bookmarkStart w:id="4399" w:name="_Toc44961643"/>
      <w:bookmarkStart w:id="4400" w:name="_Toc50983306"/>
      <w:bookmarkStart w:id="4401" w:name="_Toc50985477"/>
      <w:bookmarkStart w:id="4402" w:name="_Toc57112737"/>
      <w:bookmarkStart w:id="4403" w:name="_Toc146299888"/>
      <w:r w:rsidRPr="0046266F">
        <w:t>8.1.1.3</w:t>
      </w:r>
      <w:r w:rsidRPr="0046266F">
        <w:tab/>
        <w:t>Test purpose</w:t>
      </w:r>
      <w:bookmarkEnd w:id="4393"/>
      <w:bookmarkEnd w:id="4394"/>
      <w:bookmarkEnd w:id="4395"/>
      <w:bookmarkEnd w:id="4396"/>
      <w:bookmarkEnd w:id="4397"/>
      <w:bookmarkEnd w:id="4398"/>
      <w:bookmarkEnd w:id="4399"/>
      <w:bookmarkEnd w:id="4400"/>
      <w:bookmarkEnd w:id="4401"/>
      <w:bookmarkEnd w:id="4402"/>
      <w:bookmarkEnd w:id="4403"/>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lastRenderedPageBreak/>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4" w:name="_Toc10738862"/>
      <w:bookmarkStart w:id="4405" w:name="_Toc20396714"/>
      <w:bookmarkStart w:id="4406" w:name="_Toc29398367"/>
      <w:bookmarkStart w:id="4407" w:name="_Toc29399489"/>
      <w:bookmarkStart w:id="4408" w:name="_Toc36649499"/>
      <w:bookmarkStart w:id="4409" w:name="_Toc36655341"/>
      <w:bookmarkStart w:id="4410" w:name="_Toc44961644"/>
      <w:bookmarkStart w:id="4411" w:name="_Toc50983307"/>
      <w:bookmarkStart w:id="4412" w:name="_Toc50985478"/>
      <w:bookmarkStart w:id="4413" w:name="_Toc57112738"/>
      <w:bookmarkStart w:id="4414" w:name="_Toc146299889"/>
      <w:r w:rsidRPr="0046266F">
        <w:t>8.1.1.4</w:t>
      </w:r>
      <w:r w:rsidRPr="0046266F">
        <w:tab/>
        <w:t>Method of test</w:t>
      </w:r>
      <w:bookmarkEnd w:id="4404"/>
      <w:bookmarkEnd w:id="4405"/>
      <w:bookmarkEnd w:id="4406"/>
      <w:bookmarkEnd w:id="4407"/>
      <w:bookmarkEnd w:id="4408"/>
      <w:bookmarkEnd w:id="4409"/>
      <w:bookmarkEnd w:id="4410"/>
      <w:bookmarkEnd w:id="4411"/>
      <w:bookmarkEnd w:id="4412"/>
      <w:bookmarkEnd w:id="4413"/>
      <w:bookmarkEnd w:id="4414"/>
    </w:p>
    <w:p w14:paraId="3B06BA16" w14:textId="77777777" w:rsidR="00BD7469" w:rsidRPr="0046266F" w:rsidRDefault="00BD7469" w:rsidP="00BD7469">
      <w:pPr>
        <w:pStyle w:val="Heading5"/>
      </w:pPr>
      <w:bookmarkStart w:id="4415" w:name="_Toc10738863"/>
      <w:bookmarkStart w:id="4416" w:name="_Toc20396715"/>
      <w:bookmarkStart w:id="4417" w:name="_Toc29398368"/>
      <w:bookmarkStart w:id="4418" w:name="_Toc29399490"/>
      <w:bookmarkStart w:id="4419" w:name="_Toc36649500"/>
      <w:bookmarkStart w:id="4420" w:name="_Toc36655342"/>
      <w:bookmarkStart w:id="4421" w:name="_Toc44961645"/>
      <w:bookmarkStart w:id="4422" w:name="_Toc50983308"/>
      <w:bookmarkStart w:id="4423" w:name="_Toc50985479"/>
      <w:bookmarkStart w:id="4424" w:name="_Toc57112739"/>
      <w:bookmarkStart w:id="4425" w:name="_Toc146299890"/>
      <w:r w:rsidRPr="0046266F">
        <w:t>8.1.1.4.1</w:t>
      </w:r>
      <w:r w:rsidRPr="0046266F">
        <w:tab/>
        <w:t>Initial conditions</w:t>
      </w:r>
      <w:bookmarkEnd w:id="4415"/>
      <w:bookmarkEnd w:id="4416"/>
      <w:bookmarkEnd w:id="4417"/>
      <w:bookmarkEnd w:id="4418"/>
      <w:bookmarkEnd w:id="4419"/>
      <w:bookmarkEnd w:id="4420"/>
      <w:bookmarkEnd w:id="4421"/>
      <w:bookmarkEnd w:id="4422"/>
      <w:bookmarkEnd w:id="4423"/>
      <w:bookmarkEnd w:id="4424"/>
      <w:bookmarkEnd w:id="4425"/>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6" w:name="_Toc10738864"/>
      <w:bookmarkStart w:id="4427" w:name="_Toc20396716"/>
      <w:bookmarkStart w:id="4428" w:name="_Toc29398369"/>
      <w:bookmarkStart w:id="4429" w:name="_Toc29399491"/>
      <w:bookmarkStart w:id="4430" w:name="_Toc36649501"/>
      <w:bookmarkStart w:id="4431" w:name="_Toc36655343"/>
      <w:bookmarkStart w:id="4432" w:name="_Toc44961646"/>
      <w:bookmarkStart w:id="4433" w:name="_Toc50983309"/>
      <w:bookmarkStart w:id="4434" w:name="_Toc50985480"/>
      <w:bookmarkStart w:id="4435" w:name="_Toc57112740"/>
      <w:bookmarkStart w:id="4436" w:name="_Toc146299891"/>
      <w:r w:rsidRPr="0046266F">
        <w:t>8.1.1.4.2</w:t>
      </w:r>
      <w:r w:rsidRPr="0046266F">
        <w:tab/>
        <w:t>Procedure</w:t>
      </w:r>
      <w:bookmarkEnd w:id="4426"/>
      <w:bookmarkEnd w:id="4427"/>
      <w:bookmarkEnd w:id="4428"/>
      <w:bookmarkEnd w:id="4429"/>
      <w:bookmarkEnd w:id="4430"/>
      <w:bookmarkEnd w:id="4431"/>
      <w:bookmarkEnd w:id="4432"/>
      <w:bookmarkEnd w:id="4433"/>
      <w:bookmarkEnd w:id="4434"/>
      <w:bookmarkEnd w:id="4435"/>
      <w:bookmarkEnd w:id="4436"/>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37" w:name="_Toc10738865"/>
      <w:bookmarkStart w:id="4438" w:name="_Toc20396717"/>
      <w:bookmarkStart w:id="4439" w:name="_Toc29398370"/>
      <w:bookmarkStart w:id="4440" w:name="_Toc29399492"/>
      <w:bookmarkStart w:id="4441" w:name="_Toc36649502"/>
      <w:bookmarkStart w:id="4442" w:name="_Toc36655344"/>
      <w:bookmarkStart w:id="4443" w:name="_Toc44961647"/>
      <w:bookmarkStart w:id="4444" w:name="_Toc50983310"/>
      <w:bookmarkStart w:id="4445" w:name="_Toc50985481"/>
      <w:bookmarkStart w:id="4446" w:name="_Toc57112741"/>
      <w:bookmarkStart w:id="4447" w:name="_Toc146299892"/>
      <w:r w:rsidRPr="0046266F">
        <w:t>8.1.1.5</w:t>
      </w:r>
      <w:r w:rsidRPr="0046266F">
        <w:tab/>
        <w:t>Acceptance criteria</w:t>
      </w:r>
      <w:bookmarkEnd w:id="4437"/>
      <w:bookmarkEnd w:id="4438"/>
      <w:bookmarkEnd w:id="4439"/>
      <w:bookmarkEnd w:id="4440"/>
      <w:bookmarkEnd w:id="4441"/>
      <w:bookmarkEnd w:id="4442"/>
      <w:bookmarkEnd w:id="4443"/>
      <w:bookmarkEnd w:id="4444"/>
      <w:bookmarkEnd w:id="4445"/>
      <w:bookmarkEnd w:id="4446"/>
      <w:bookmarkEnd w:id="4447"/>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lastRenderedPageBreak/>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48" w:name="_Toc10738866"/>
      <w:bookmarkStart w:id="4449" w:name="_Toc20396718"/>
      <w:bookmarkStart w:id="4450" w:name="_Toc29398371"/>
      <w:bookmarkStart w:id="4451" w:name="_Toc29399493"/>
      <w:bookmarkStart w:id="4452" w:name="_Toc36649503"/>
      <w:bookmarkStart w:id="4453" w:name="_Toc36655345"/>
      <w:bookmarkStart w:id="4454" w:name="_Toc44961648"/>
      <w:bookmarkStart w:id="4455" w:name="_Toc50983311"/>
      <w:bookmarkStart w:id="4456" w:name="_Toc50985482"/>
      <w:bookmarkStart w:id="4457" w:name="_Toc57112742"/>
      <w:bookmarkStart w:id="4458" w:name="_Toc146299893"/>
      <w:r w:rsidRPr="0046266F">
        <w:t>8.1.2</w:t>
      </w:r>
      <w:r w:rsidRPr="0046266F">
        <w:tab/>
        <w:t>Update of the Phonebook Synchronisation Counter (PSC)</w:t>
      </w:r>
      <w:bookmarkEnd w:id="4448"/>
      <w:bookmarkEnd w:id="4449"/>
      <w:bookmarkEnd w:id="4450"/>
      <w:bookmarkEnd w:id="4451"/>
      <w:bookmarkEnd w:id="4452"/>
      <w:bookmarkEnd w:id="4453"/>
      <w:bookmarkEnd w:id="4454"/>
      <w:bookmarkEnd w:id="4455"/>
      <w:bookmarkEnd w:id="4456"/>
      <w:bookmarkEnd w:id="4457"/>
      <w:bookmarkEnd w:id="4458"/>
    </w:p>
    <w:p w14:paraId="5062FB17" w14:textId="77777777" w:rsidR="00BD7469" w:rsidRPr="0046266F" w:rsidRDefault="00BD7469" w:rsidP="00BD7469">
      <w:pPr>
        <w:pStyle w:val="Heading4"/>
      </w:pPr>
      <w:bookmarkStart w:id="4459" w:name="_Toc10738867"/>
      <w:bookmarkStart w:id="4460" w:name="_Toc20396719"/>
      <w:bookmarkStart w:id="4461" w:name="_Toc29398372"/>
      <w:bookmarkStart w:id="4462" w:name="_Toc29399494"/>
      <w:bookmarkStart w:id="4463" w:name="_Toc36649504"/>
      <w:bookmarkStart w:id="4464" w:name="_Toc36655346"/>
      <w:bookmarkStart w:id="4465" w:name="_Toc44961649"/>
      <w:bookmarkStart w:id="4466" w:name="_Toc50983312"/>
      <w:bookmarkStart w:id="4467" w:name="_Toc50985483"/>
      <w:bookmarkStart w:id="4468" w:name="_Toc57112743"/>
      <w:bookmarkStart w:id="4469" w:name="_Toc146299894"/>
      <w:r w:rsidRPr="0046266F">
        <w:t>8.1.2.1</w:t>
      </w:r>
      <w:r w:rsidRPr="0046266F">
        <w:tab/>
        <w:t>Definition and applicability</w:t>
      </w:r>
      <w:bookmarkEnd w:id="4459"/>
      <w:bookmarkEnd w:id="4460"/>
      <w:bookmarkEnd w:id="4461"/>
      <w:bookmarkEnd w:id="4462"/>
      <w:bookmarkEnd w:id="4463"/>
      <w:bookmarkEnd w:id="4464"/>
      <w:bookmarkEnd w:id="4465"/>
      <w:bookmarkEnd w:id="4466"/>
      <w:bookmarkEnd w:id="4467"/>
      <w:bookmarkEnd w:id="4468"/>
      <w:bookmarkEnd w:id="4469"/>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70" w:name="_Toc10738868"/>
      <w:bookmarkStart w:id="4471" w:name="_Toc20396720"/>
      <w:bookmarkStart w:id="4472" w:name="_Toc29398373"/>
      <w:bookmarkStart w:id="4473" w:name="_Toc29399495"/>
      <w:bookmarkStart w:id="4474" w:name="_Toc36649505"/>
      <w:bookmarkStart w:id="4475" w:name="_Toc36655347"/>
      <w:bookmarkStart w:id="4476" w:name="_Toc44961650"/>
      <w:bookmarkStart w:id="4477" w:name="_Toc50983313"/>
      <w:bookmarkStart w:id="4478" w:name="_Toc50985484"/>
      <w:bookmarkStart w:id="4479" w:name="_Toc57112744"/>
      <w:bookmarkStart w:id="4480" w:name="_Toc146299895"/>
      <w:r w:rsidRPr="0046266F">
        <w:t>8.1.2.2</w:t>
      </w:r>
      <w:r w:rsidRPr="0046266F">
        <w:tab/>
        <w:t>Conformance requirement</w:t>
      </w:r>
      <w:bookmarkEnd w:id="4470"/>
      <w:bookmarkEnd w:id="4471"/>
      <w:bookmarkEnd w:id="4472"/>
      <w:bookmarkEnd w:id="4473"/>
      <w:bookmarkEnd w:id="4474"/>
      <w:bookmarkEnd w:id="4475"/>
      <w:bookmarkEnd w:id="4476"/>
      <w:bookmarkEnd w:id="4477"/>
      <w:bookmarkEnd w:id="4478"/>
      <w:bookmarkEnd w:id="4479"/>
      <w:bookmarkEnd w:id="4480"/>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1" w:name="_Toc10738869"/>
      <w:bookmarkStart w:id="4482" w:name="_Toc20396721"/>
      <w:bookmarkStart w:id="4483" w:name="_Toc29398374"/>
      <w:bookmarkStart w:id="4484" w:name="_Toc29399496"/>
      <w:bookmarkStart w:id="4485" w:name="_Toc36649506"/>
      <w:bookmarkStart w:id="4486" w:name="_Toc36655348"/>
      <w:bookmarkStart w:id="4487" w:name="_Toc44961651"/>
      <w:bookmarkStart w:id="4488" w:name="_Toc50983314"/>
      <w:bookmarkStart w:id="4489" w:name="_Toc50985485"/>
      <w:bookmarkStart w:id="4490" w:name="_Toc57112745"/>
      <w:bookmarkStart w:id="4491" w:name="_Toc146299896"/>
      <w:r w:rsidRPr="0046266F">
        <w:t>8.1.2.3</w:t>
      </w:r>
      <w:r w:rsidRPr="0046266F">
        <w:tab/>
        <w:t>Test purpose</w:t>
      </w:r>
      <w:bookmarkEnd w:id="4481"/>
      <w:bookmarkEnd w:id="4482"/>
      <w:bookmarkEnd w:id="4483"/>
      <w:bookmarkEnd w:id="4484"/>
      <w:bookmarkEnd w:id="4485"/>
      <w:bookmarkEnd w:id="4486"/>
      <w:bookmarkEnd w:id="4487"/>
      <w:bookmarkEnd w:id="4488"/>
      <w:bookmarkEnd w:id="4489"/>
      <w:bookmarkEnd w:id="4490"/>
      <w:bookmarkEnd w:id="4491"/>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2" w:name="_Toc10738870"/>
      <w:bookmarkStart w:id="4493" w:name="_Toc20396722"/>
      <w:bookmarkStart w:id="4494" w:name="_Toc29398375"/>
      <w:bookmarkStart w:id="4495" w:name="_Toc29399497"/>
      <w:bookmarkStart w:id="4496" w:name="_Toc36649507"/>
      <w:bookmarkStart w:id="4497" w:name="_Toc36655349"/>
      <w:bookmarkStart w:id="4498" w:name="_Toc44961652"/>
      <w:bookmarkStart w:id="4499" w:name="_Toc50983315"/>
      <w:bookmarkStart w:id="4500" w:name="_Toc50985486"/>
      <w:bookmarkStart w:id="4501" w:name="_Toc57112746"/>
      <w:bookmarkStart w:id="4502" w:name="_Toc146299897"/>
      <w:r w:rsidRPr="0046266F">
        <w:t>8.1.2.4</w:t>
      </w:r>
      <w:r w:rsidRPr="0046266F">
        <w:tab/>
        <w:t>Method of test</w:t>
      </w:r>
      <w:bookmarkEnd w:id="4492"/>
      <w:bookmarkEnd w:id="4493"/>
      <w:bookmarkEnd w:id="4494"/>
      <w:bookmarkEnd w:id="4495"/>
      <w:bookmarkEnd w:id="4496"/>
      <w:bookmarkEnd w:id="4497"/>
      <w:bookmarkEnd w:id="4498"/>
      <w:bookmarkEnd w:id="4499"/>
      <w:bookmarkEnd w:id="4500"/>
      <w:bookmarkEnd w:id="4501"/>
      <w:bookmarkEnd w:id="4502"/>
    </w:p>
    <w:p w14:paraId="0746F54C" w14:textId="77777777" w:rsidR="00BD7469" w:rsidRPr="0046266F" w:rsidRDefault="00BD7469" w:rsidP="00BD7469">
      <w:pPr>
        <w:pStyle w:val="Heading5"/>
      </w:pPr>
      <w:bookmarkStart w:id="4503" w:name="_Toc10738871"/>
      <w:bookmarkStart w:id="4504" w:name="_Toc20396723"/>
      <w:bookmarkStart w:id="4505" w:name="_Toc29398376"/>
      <w:bookmarkStart w:id="4506" w:name="_Toc29399498"/>
      <w:bookmarkStart w:id="4507" w:name="_Toc36649508"/>
      <w:bookmarkStart w:id="4508" w:name="_Toc36655350"/>
      <w:bookmarkStart w:id="4509" w:name="_Toc44961653"/>
      <w:bookmarkStart w:id="4510" w:name="_Toc50983316"/>
      <w:bookmarkStart w:id="4511" w:name="_Toc50985487"/>
      <w:bookmarkStart w:id="4512" w:name="_Toc57112747"/>
      <w:bookmarkStart w:id="4513" w:name="_Toc146299898"/>
      <w:r w:rsidRPr="0046266F">
        <w:t>8.1.2.4.1</w:t>
      </w:r>
      <w:r w:rsidRPr="0046266F">
        <w:tab/>
        <w:t>Initial conditions</w:t>
      </w:r>
      <w:bookmarkEnd w:id="4503"/>
      <w:bookmarkEnd w:id="4504"/>
      <w:bookmarkEnd w:id="4505"/>
      <w:bookmarkEnd w:id="4506"/>
      <w:bookmarkEnd w:id="4507"/>
      <w:bookmarkEnd w:id="4508"/>
      <w:bookmarkEnd w:id="4509"/>
      <w:bookmarkEnd w:id="4510"/>
      <w:bookmarkEnd w:id="4511"/>
      <w:bookmarkEnd w:id="4512"/>
      <w:bookmarkEnd w:id="4513"/>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lastRenderedPageBreak/>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4" w:name="_Toc10738872"/>
      <w:bookmarkStart w:id="4515" w:name="_Toc20396724"/>
      <w:bookmarkStart w:id="4516" w:name="_Toc29398377"/>
      <w:bookmarkStart w:id="4517" w:name="_Toc29399499"/>
      <w:bookmarkStart w:id="4518" w:name="_Toc36649509"/>
      <w:bookmarkStart w:id="4519" w:name="_Toc36655351"/>
      <w:bookmarkStart w:id="4520" w:name="_Toc44961654"/>
      <w:bookmarkStart w:id="4521" w:name="_Toc50983317"/>
      <w:bookmarkStart w:id="4522" w:name="_Toc50985488"/>
      <w:bookmarkStart w:id="4523" w:name="_Toc57112748"/>
      <w:bookmarkStart w:id="4524" w:name="_Toc146299899"/>
      <w:r w:rsidRPr="0046266F">
        <w:t>8.1.2.4.2</w:t>
      </w:r>
      <w:r w:rsidRPr="0046266F">
        <w:tab/>
        <w:t>Procedure</w:t>
      </w:r>
      <w:bookmarkEnd w:id="4514"/>
      <w:bookmarkEnd w:id="4515"/>
      <w:bookmarkEnd w:id="4516"/>
      <w:bookmarkEnd w:id="4517"/>
      <w:bookmarkEnd w:id="4518"/>
      <w:bookmarkEnd w:id="4519"/>
      <w:bookmarkEnd w:id="4520"/>
      <w:bookmarkEnd w:id="4521"/>
      <w:bookmarkEnd w:id="4522"/>
      <w:bookmarkEnd w:id="4523"/>
      <w:bookmarkEnd w:id="4524"/>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5" w:name="_Toc10738873"/>
      <w:bookmarkStart w:id="4526" w:name="_Toc20396725"/>
      <w:bookmarkStart w:id="4527" w:name="_Toc29398378"/>
      <w:bookmarkStart w:id="4528" w:name="_Toc29399500"/>
      <w:bookmarkStart w:id="4529" w:name="_Toc36649510"/>
      <w:bookmarkStart w:id="4530" w:name="_Toc36655352"/>
      <w:bookmarkStart w:id="4531" w:name="_Toc44961655"/>
      <w:bookmarkStart w:id="4532" w:name="_Toc50983318"/>
      <w:bookmarkStart w:id="4533" w:name="_Toc50985489"/>
      <w:bookmarkStart w:id="4534" w:name="_Toc57112749"/>
      <w:bookmarkStart w:id="4535" w:name="_Toc146299900"/>
      <w:r w:rsidRPr="0046266F">
        <w:t>8.1.2.5</w:t>
      </w:r>
      <w:r w:rsidRPr="0046266F">
        <w:tab/>
        <w:t>Acceptance criteria</w:t>
      </w:r>
      <w:bookmarkEnd w:id="4525"/>
      <w:bookmarkEnd w:id="4526"/>
      <w:bookmarkEnd w:id="4527"/>
      <w:bookmarkEnd w:id="4528"/>
      <w:bookmarkEnd w:id="4529"/>
      <w:bookmarkEnd w:id="4530"/>
      <w:bookmarkEnd w:id="4531"/>
      <w:bookmarkEnd w:id="4532"/>
      <w:bookmarkEnd w:id="4533"/>
      <w:bookmarkEnd w:id="4534"/>
      <w:bookmarkEnd w:id="4535"/>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6" w:name="_Toc10738874"/>
      <w:bookmarkStart w:id="4537" w:name="_Toc20396726"/>
      <w:bookmarkStart w:id="4538" w:name="_Toc29398379"/>
      <w:bookmarkStart w:id="4539" w:name="_Toc29399501"/>
      <w:bookmarkStart w:id="4540" w:name="_Toc36649511"/>
      <w:bookmarkStart w:id="4541" w:name="_Toc36655353"/>
      <w:bookmarkStart w:id="4542" w:name="_Toc44961656"/>
      <w:bookmarkStart w:id="4543" w:name="_Toc50983319"/>
      <w:bookmarkStart w:id="4544" w:name="_Toc50985490"/>
      <w:bookmarkStart w:id="4545" w:name="_Toc57112750"/>
      <w:bookmarkStart w:id="4546" w:name="_Toc146299901"/>
      <w:r w:rsidRPr="0046266F">
        <w:rPr>
          <w:lang w:val="de-DE"/>
        </w:rPr>
        <w:lastRenderedPageBreak/>
        <w:t>8.1.3</w:t>
      </w:r>
      <w:r w:rsidRPr="0046266F">
        <w:rPr>
          <w:lang w:val="de-DE"/>
        </w:rPr>
        <w:tab/>
        <w:t>Phonebook content handling</w:t>
      </w:r>
      <w:bookmarkEnd w:id="4536"/>
      <w:bookmarkEnd w:id="4537"/>
      <w:bookmarkEnd w:id="4538"/>
      <w:bookmarkEnd w:id="4539"/>
      <w:bookmarkEnd w:id="4540"/>
      <w:bookmarkEnd w:id="4541"/>
      <w:bookmarkEnd w:id="4542"/>
      <w:bookmarkEnd w:id="4543"/>
      <w:bookmarkEnd w:id="4544"/>
      <w:bookmarkEnd w:id="4545"/>
      <w:bookmarkEnd w:id="4546"/>
    </w:p>
    <w:p w14:paraId="65A649EF" w14:textId="77777777" w:rsidR="00BD7469" w:rsidRPr="0046266F" w:rsidRDefault="00BD7469" w:rsidP="00BD7469">
      <w:pPr>
        <w:pStyle w:val="Heading4"/>
      </w:pPr>
      <w:bookmarkStart w:id="4547" w:name="_Toc10738875"/>
      <w:bookmarkStart w:id="4548" w:name="_Toc20396727"/>
      <w:bookmarkStart w:id="4549" w:name="_Toc29398380"/>
      <w:bookmarkStart w:id="4550" w:name="_Toc29399502"/>
      <w:bookmarkStart w:id="4551" w:name="_Toc36649512"/>
      <w:bookmarkStart w:id="4552" w:name="_Toc36655354"/>
      <w:bookmarkStart w:id="4553" w:name="_Toc44961657"/>
      <w:bookmarkStart w:id="4554" w:name="_Toc50983320"/>
      <w:bookmarkStart w:id="4555" w:name="_Toc50985491"/>
      <w:bookmarkStart w:id="4556" w:name="_Toc57112751"/>
      <w:bookmarkStart w:id="4557" w:name="_Toc146299902"/>
      <w:r w:rsidRPr="0046266F">
        <w:t>8.1.3.1</w:t>
      </w:r>
      <w:r w:rsidRPr="0046266F">
        <w:tab/>
        <w:t>Handling of BCD number/ SSC content extension</w:t>
      </w:r>
      <w:bookmarkEnd w:id="4547"/>
      <w:bookmarkEnd w:id="4548"/>
      <w:bookmarkEnd w:id="4549"/>
      <w:bookmarkEnd w:id="4550"/>
      <w:bookmarkEnd w:id="4551"/>
      <w:bookmarkEnd w:id="4552"/>
      <w:bookmarkEnd w:id="4553"/>
      <w:bookmarkEnd w:id="4554"/>
      <w:bookmarkEnd w:id="4555"/>
      <w:bookmarkEnd w:id="4556"/>
      <w:bookmarkEnd w:id="4557"/>
    </w:p>
    <w:p w14:paraId="376F51FB" w14:textId="77777777" w:rsidR="00BD7469" w:rsidRPr="0046266F" w:rsidRDefault="00BD7469" w:rsidP="00BD7469">
      <w:pPr>
        <w:pStyle w:val="Heading5"/>
      </w:pPr>
      <w:bookmarkStart w:id="4558" w:name="_Toc10738876"/>
      <w:bookmarkStart w:id="4559" w:name="_Toc20396728"/>
      <w:bookmarkStart w:id="4560" w:name="_Toc29398381"/>
      <w:bookmarkStart w:id="4561" w:name="_Toc29399503"/>
      <w:bookmarkStart w:id="4562" w:name="_Toc36649513"/>
      <w:bookmarkStart w:id="4563" w:name="_Toc36655355"/>
      <w:bookmarkStart w:id="4564" w:name="_Toc44961658"/>
      <w:bookmarkStart w:id="4565" w:name="_Toc50983321"/>
      <w:bookmarkStart w:id="4566" w:name="_Toc50985492"/>
      <w:bookmarkStart w:id="4567" w:name="_Toc57112752"/>
      <w:bookmarkStart w:id="4568" w:name="_Toc146299903"/>
      <w:r w:rsidRPr="0046266F">
        <w:t>8.1.3.1.1</w:t>
      </w:r>
      <w:r w:rsidRPr="0046266F">
        <w:tab/>
        <w:t>Definition and applicability</w:t>
      </w:r>
      <w:bookmarkEnd w:id="4558"/>
      <w:bookmarkEnd w:id="4559"/>
      <w:bookmarkEnd w:id="4560"/>
      <w:bookmarkEnd w:id="4561"/>
      <w:bookmarkEnd w:id="4562"/>
      <w:bookmarkEnd w:id="4563"/>
      <w:bookmarkEnd w:id="4564"/>
      <w:bookmarkEnd w:id="4565"/>
      <w:bookmarkEnd w:id="4566"/>
      <w:bookmarkEnd w:id="4567"/>
      <w:bookmarkEnd w:id="4568"/>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69" w:name="_Toc10738877"/>
      <w:bookmarkStart w:id="4570" w:name="_Toc20396729"/>
      <w:bookmarkStart w:id="4571" w:name="_Toc29398382"/>
      <w:bookmarkStart w:id="4572" w:name="_Toc29399504"/>
      <w:bookmarkStart w:id="4573" w:name="_Toc36649514"/>
      <w:bookmarkStart w:id="4574" w:name="_Toc36655356"/>
      <w:bookmarkStart w:id="4575" w:name="_Toc44961659"/>
      <w:bookmarkStart w:id="4576" w:name="_Toc50983322"/>
      <w:bookmarkStart w:id="4577" w:name="_Toc50985493"/>
      <w:bookmarkStart w:id="4578" w:name="_Toc57112753"/>
      <w:bookmarkStart w:id="4579" w:name="_Toc146299904"/>
      <w:smartTag w:uri="urn:schemas-microsoft-com:office:smarttags" w:element="chsdate">
        <w:smartTagPr>
          <w:attr w:name="IsROCDate" w:val="False"/>
          <w:attr w:name="IsLunarDate" w:val="False"/>
          <w:attr w:name="Day" w:val="30"/>
          <w:attr w:name="Month" w:val="12"/>
          <w:attr w:name="Year" w:val="1899"/>
        </w:smartTagPr>
        <w:r w:rsidRPr="0046266F">
          <w:t>8.1.3</w:t>
        </w:r>
      </w:smartTag>
      <w:r w:rsidRPr="0046266F">
        <w:t>.1.</w:t>
      </w:r>
      <w:r w:rsidRPr="0046266F">
        <w:rPr>
          <w:rFonts w:hint="eastAsia"/>
          <w:lang w:eastAsia="zh-CN"/>
        </w:rPr>
        <w:t>2</w:t>
      </w:r>
      <w:r w:rsidRPr="0046266F">
        <w:tab/>
        <w:t>Conformance requirement</w:t>
      </w:r>
      <w:bookmarkEnd w:id="4569"/>
      <w:bookmarkEnd w:id="4570"/>
      <w:bookmarkEnd w:id="4571"/>
      <w:bookmarkEnd w:id="4572"/>
      <w:bookmarkEnd w:id="4573"/>
      <w:bookmarkEnd w:id="4574"/>
      <w:bookmarkEnd w:id="4575"/>
      <w:bookmarkEnd w:id="4576"/>
      <w:bookmarkEnd w:id="4577"/>
      <w:bookmarkEnd w:id="4578"/>
      <w:bookmarkEnd w:id="4579"/>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80" w:name="_Toc10738878"/>
      <w:bookmarkStart w:id="4581" w:name="_Toc20396730"/>
      <w:bookmarkStart w:id="4582" w:name="_Toc29398383"/>
      <w:bookmarkStart w:id="4583" w:name="_Toc29399505"/>
      <w:bookmarkStart w:id="4584" w:name="_Toc36649515"/>
      <w:bookmarkStart w:id="4585" w:name="_Toc36655357"/>
      <w:bookmarkStart w:id="4586" w:name="_Toc44961660"/>
      <w:bookmarkStart w:id="4587" w:name="_Toc50983323"/>
      <w:bookmarkStart w:id="4588" w:name="_Toc50985494"/>
      <w:bookmarkStart w:id="4589" w:name="_Toc57112754"/>
      <w:bookmarkStart w:id="4590" w:name="_Toc146299905"/>
      <w:r w:rsidRPr="0046266F">
        <w:t>8.1.3.1.3</w:t>
      </w:r>
      <w:r w:rsidRPr="0046266F">
        <w:tab/>
        <w:t>Test purpose</w:t>
      </w:r>
      <w:bookmarkEnd w:id="4580"/>
      <w:bookmarkEnd w:id="4581"/>
      <w:bookmarkEnd w:id="4582"/>
      <w:bookmarkEnd w:id="4583"/>
      <w:bookmarkEnd w:id="4584"/>
      <w:bookmarkEnd w:id="4585"/>
      <w:bookmarkEnd w:id="4586"/>
      <w:bookmarkEnd w:id="4587"/>
      <w:bookmarkEnd w:id="4588"/>
      <w:bookmarkEnd w:id="4589"/>
      <w:bookmarkEnd w:id="4590"/>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1" w:name="_Toc10738879"/>
      <w:bookmarkStart w:id="4592" w:name="_Toc20396731"/>
      <w:bookmarkStart w:id="4593" w:name="_Toc29398384"/>
      <w:bookmarkStart w:id="4594" w:name="_Toc29399506"/>
      <w:bookmarkStart w:id="4595" w:name="_Toc36649516"/>
      <w:bookmarkStart w:id="4596" w:name="_Toc36655358"/>
      <w:bookmarkStart w:id="4597" w:name="_Toc44961661"/>
      <w:bookmarkStart w:id="4598" w:name="_Toc50983324"/>
      <w:bookmarkStart w:id="4599" w:name="_Toc50985495"/>
      <w:bookmarkStart w:id="4600" w:name="_Toc57112755"/>
      <w:bookmarkStart w:id="4601" w:name="_Toc146299906"/>
      <w:r w:rsidRPr="0046266F">
        <w:t>8.1.3.1.4</w:t>
      </w:r>
      <w:r w:rsidRPr="0046266F">
        <w:tab/>
        <w:t>Method of test</w:t>
      </w:r>
      <w:bookmarkEnd w:id="4591"/>
      <w:bookmarkEnd w:id="4592"/>
      <w:bookmarkEnd w:id="4593"/>
      <w:bookmarkEnd w:id="4594"/>
      <w:bookmarkEnd w:id="4595"/>
      <w:bookmarkEnd w:id="4596"/>
      <w:bookmarkEnd w:id="4597"/>
      <w:bookmarkEnd w:id="4598"/>
      <w:bookmarkEnd w:id="4599"/>
      <w:bookmarkEnd w:id="4600"/>
      <w:bookmarkEnd w:id="4601"/>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lastRenderedPageBreak/>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lastRenderedPageBreak/>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2" w:name="_Toc10738880"/>
      <w:bookmarkStart w:id="4603" w:name="_Toc20396732"/>
      <w:bookmarkStart w:id="4604" w:name="_Toc29398385"/>
      <w:bookmarkStart w:id="4605" w:name="_Toc29399507"/>
      <w:bookmarkStart w:id="4606" w:name="_Toc36649517"/>
      <w:bookmarkStart w:id="4607" w:name="_Toc36655359"/>
      <w:bookmarkStart w:id="4608" w:name="_Toc44961662"/>
      <w:bookmarkStart w:id="4609" w:name="_Toc50983325"/>
      <w:bookmarkStart w:id="4610" w:name="_Toc50985496"/>
      <w:bookmarkStart w:id="4611" w:name="_Toc57112756"/>
      <w:bookmarkStart w:id="4612" w:name="_Toc146299907"/>
      <w:r w:rsidRPr="0046266F">
        <w:t>8.1.3.1.5</w:t>
      </w:r>
      <w:r w:rsidRPr="0046266F">
        <w:tab/>
        <w:t>Acceptance criteria</w:t>
      </w:r>
      <w:bookmarkEnd w:id="4602"/>
      <w:bookmarkEnd w:id="4603"/>
      <w:bookmarkEnd w:id="4604"/>
      <w:bookmarkEnd w:id="4605"/>
      <w:bookmarkEnd w:id="4606"/>
      <w:bookmarkEnd w:id="4607"/>
      <w:bookmarkEnd w:id="4608"/>
      <w:bookmarkEnd w:id="4609"/>
      <w:bookmarkEnd w:id="4610"/>
      <w:bookmarkEnd w:id="4611"/>
      <w:bookmarkEnd w:id="4612"/>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3" w:name="_Toc10738881"/>
      <w:bookmarkStart w:id="4614" w:name="_Toc20396733"/>
      <w:bookmarkStart w:id="4615" w:name="_Toc29398386"/>
      <w:bookmarkStart w:id="4616" w:name="_Toc29399508"/>
      <w:bookmarkStart w:id="4617" w:name="_Toc36649518"/>
      <w:bookmarkStart w:id="4618" w:name="_Toc36655360"/>
      <w:bookmarkStart w:id="4619" w:name="_Toc44961663"/>
      <w:bookmarkStart w:id="4620" w:name="_Toc50983326"/>
      <w:bookmarkStart w:id="4621" w:name="_Toc50985497"/>
      <w:bookmarkStart w:id="4622" w:name="_Toc57112757"/>
      <w:bookmarkStart w:id="4623" w:name="_Toc146299908"/>
      <w:r w:rsidRPr="0046266F">
        <w:lastRenderedPageBreak/>
        <w:t>8.1.4</w:t>
      </w:r>
      <w:r w:rsidRPr="0046266F">
        <w:tab/>
        <w:t>Phonebook selection</w:t>
      </w:r>
      <w:bookmarkEnd w:id="4613"/>
      <w:bookmarkEnd w:id="4614"/>
      <w:bookmarkEnd w:id="4615"/>
      <w:bookmarkEnd w:id="4616"/>
      <w:bookmarkEnd w:id="4617"/>
      <w:bookmarkEnd w:id="4618"/>
      <w:bookmarkEnd w:id="4619"/>
      <w:bookmarkEnd w:id="4620"/>
      <w:bookmarkEnd w:id="4621"/>
      <w:bookmarkEnd w:id="4622"/>
      <w:bookmarkEnd w:id="4623"/>
    </w:p>
    <w:p w14:paraId="2AE74D97" w14:textId="77777777" w:rsidR="00BD7469" w:rsidRPr="0046266F" w:rsidRDefault="00BD7469" w:rsidP="00BD7469">
      <w:pPr>
        <w:pStyle w:val="Heading4"/>
      </w:pPr>
      <w:bookmarkStart w:id="4624" w:name="_Toc10738882"/>
      <w:bookmarkStart w:id="4625" w:name="_Toc20396734"/>
      <w:bookmarkStart w:id="4626" w:name="_Toc29398387"/>
      <w:bookmarkStart w:id="4627" w:name="_Toc29399509"/>
      <w:bookmarkStart w:id="4628" w:name="_Toc36649519"/>
      <w:bookmarkStart w:id="4629" w:name="_Toc36655361"/>
      <w:bookmarkStart w:id="4630" w:name="_Toc44961664"/>
      <w:bookmarkStart w:id="4631" w:name="_Toc50983327"/>
      <w:bookmarkStart w:id="4632" w:name="_Toc50985498"/>
      <w:bookmarkStart w:id="4633" w:name="_Toc57112758"/>
      <w:bookmarkStart w:id="4634" w:name="_Toc146299909"/>
      <w:r w:rsidRPr="0046266F">
        <w:t>8.1.4.1</w:t>
      </w:r>
      <w:r w:rsidRPr="0046266F">
        <w:tab/>
        <w:t>Definition and applicability</w:t>
      </w:r>
      <w:bookmarkEnd w:id="4624"/>
      <w:bookmarkEnd w:id="4625"/>
      <w:bookmarkEnd w:id="4626"/>
      <w:bookmarkEnd w:id="4627"/>
      <w:bookmarkEnd w:id="4628"/>
      <w:bookmarkEnd w:id="4629"/>
      <w:bookmarkEnd w:id="4630"/>
      <w:bookmarkEnd w:id="4631"/>
      <w:bookmarkEnd w:id="4632"/>
      <w:bookmarkEnd w:id="4633"/>
      <w:bookmarkEnd w:id="4634"/>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5" w:name="_Toc10738883"/>
      <w:bookmarkStart w:id="4636" w:name="_Toc20396735"/>
      <w:bookmarkStart w:id="4637" w:name="_Toc29398388"/>
      <w:bookmarkStart w:id="4638" w:name="_Toc29399510"/>
      <w:bookmarkStart w:id="4639" w:name="_Toc36649520"/>
      <w:bookmarkStart w:id="4640" w:name="_Toc36655362"/>
      <w:bookmarkStart w:id="4641" w:name="_Toc44961665"/>
      <w:bookmarkStart w:id="4642" w:name="_Toc50983328"/>
      <w:bookmarkStart w:id="4643" w:name="_Toc50985499"/>
      <w:bookmarkStart w:id="4644" w:name="_Toc57112759"/>
      <w:bookmarkStart w:id="4645" w:name="_Toc146299910"/>
      <w:r w:rsidRPr="0046266F">
        <w:t>8.1.4.2</w:t>
      </w:r>
      <w:r w:rsidRPr="0046266F">
        <w:tab/>
        <w:t>Conformance requirement</w:t>
      </w:r>
      <w:bookmarkEnd w:id="4635"/>
      <w:bookmarkEnd w:id="4636"/>
      <w:bookmarkEnd w:id="4637"/>
      <w:bookmarkEnd w:id="4638"/>
      <w:bookmarkEnd w:id="4639"/>
      <w:bookmarkEnd w:id="4640"/>
      <w:bookmarkEnd w:id="4641"/>
      <w:bookmarkEnd w:id="4642"/>
      <w:bookmarkEnd w:id="4643"/>
      <w:bookmarkEnd w:id="4644"/>
      <w:bookmarkEnd w:id="4645"/>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6" w:name="_Toc10738884"/>
      <w:bookmarkStart w:id="4647" w:name="_Toc20396736"/>
      <w:bookmarkStart w:id="4648" w:name="_Toc29398389"/>
      <w:bookmarkStart w:id="4649" w:name="_Toc29399511"/>
      <w:bookmarkStart w:id="4650" w:name="_Toc36649521"/>
      <w:bookmarkStart w:id="4651" w:name="_Toc36655363"/>
      <w:bookmarkStart w:id="4652" w:name="_Toc44961666"/>
      <w:bookmarkStart w:id="4653" w:name="_Toc50983329"/>
      <w:bookmarkStart w:id="4654" w:name="_Toc50985500"/>
      <w:bookmarkStart w:id="4655" w:name="_Toc57112760"/>
      <w:bookmarkStart w:id="4656" w:name="_Toc146299911"/>
      <w:r w:rsidRPr="0046266F">
        <w:t>8.1.4.3</w:t>
      </w:r>
      <w:r w:rsidRPr="0046266F">
        <w:tab/>
        <w:t>Test purpose</w:t>
      </w:r>
      <w:bookmarkEnd w:id="4646"/>
      <w:bookmarkEnd w:id="4647"/>
      <w:bookmarkEnd w:id="4648"/>
      <w:bookmarkEnd w:id="4649"/>
      <w:bookmarkEnd w:id="4650"/>
      <w:bookmarkEnd w:id="4651"/>
      <w:bookmarkEnd w:id="4652"/>
      <w:bookmarkEnd w:id="4653"/>
      <w:bookmarkEnd w:id="4654"/>
      <w:bookmarkEnd w:id="4655"/>
      <w:bookmarkEnd w:id="4656"/>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57" w:name="_Toc10738885"/>
      <w:bookmarkStart w:id="4658" w:name="_Toc20396737"/>
      <w:bookmarkStart w:id="4659" w:name="_Toc29398390"/>
      <w:bookmarkStart w:id="4660" w:name="_Toc29399512"/>
      <w:bookmarkStart w:id="4661" w:name="_Toc36649522"/>
      <w:bookmarkStart w:id="4662" w:name="_Toc36655364"/>
      <w:bookmarkStart w:id="4663" w:name="_Toc44961667"/>
      <w:bookmarkStart w:id="4664" w:name="_Toc50983330"/>
      <w:bookmarkStart w:id="4665" w:name="_Toc50985501"/>
      <w:bookmarkStart w:id="4666" w:name="_Toc57112761"/>
      <w:bookmarkStart w:id="4667" w:name="_Toc146299912"/>
      <w:r w:rsidRPr="0046266F">
        <w:t>8.1.4.4</w:t>
      </w:r>
      <w:r w:rsidRPr="0046266F">
        <w:tab/>
        <w:t>Method of test</w:t>
      </w:r>
      <w:bookmarkEnd w:id="4657"/>
      <w:bookmarkEnd w:id="4658"/>
      <w:bookmarkEnd w:id="4659"/>
      <w:bookmarkEnd w:id="4660"/>
      <w:bookmarkEnd w:id="4661"/>
      <w:bookmarkEnd w:id="4662"/>
      <w:bookmarkEnd w:id="4663"/>
      <w:bookmarkEnd w:id="4664"/>
      <w:bookmarkEnd w:id="4665"/>
      <w:bookmarkEnd w:id="4666"/>
      <w:bookmarkEnd w:id="4667"/>
    </w:p>
    <w:p w14:paraId="4C05C529" w14:textId="77777777" w:rsidR="00BD7469" w:rsidRPr="0046266F" w:rsidRDefault="00BD7469" w:rsidP="00BD7469">
      <w:pPr>
        <w:pStyle w:val="Heading5"/>
      </w:pPr>
      <w:bookmarkStart w:id="4668" w:name="_Toc10738886"/>
      <w:bookmarkStart w:id="4669" w:name="_Toc20396738"/>
      <w:bookmarkStart w:id="4670" w:name="_Toc29398391"/>
      <w:bookmarkStart w:id="4671" w:name="_Toc29399513"/>
      <w:bookmarkStart w:id="4672" w:name="_Toc36649523"/>
      <w:bookmarkStart w:id="4673" w:name="_Toc36655365"/>
      <w:bookmarkStart w:id="4674" w:name="_Toc44961668"/>
      <w:bookmarkStart w:id="4675" w:name="_Toc50983331"/>
      <w:bookmarkStart w:id="4676" w:name="_Toc50985502"/>
      <w:bookmarkStart w:id="4677" w:name="_Toc57112762"/>
      <w:bookmarkStart w:id="4678" w:name="_Toc146299913"/>
      <w:r w:rsidRPr="0046266F">
        <w:t>8.1.4.4.1</w:t>
      </w:r>
      <w:r w:rsidRPr="0046266F">
        <w:tab/>
        <w:t>Initial conditions</w:t>
      </w:r>
      <w:bookmarkEnd w:id="4668"/>
      <w:bookmarkEnd w:id="4669"/>
      <w:bookmarkEnd w:id="4670"/>
      <w:bookmarkEnd w:id="4671"/>
      <w:bookmarkEnd w:id="4672"/>
      <w:bookmarkEnd w:id="4673"/>
      <w:bookmarkEnd w:id="4674"/>
      <w:bookmarkEnd w:id="4675"/>
      <w:bookmarkEnd w:id="4676"/>
      <w:bookmarkEnd w:id="4677"/>
      <w:bookmarkEnd w:id="4678"/>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lastRenderedPageBreak/>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lastRenderedPageBreak/>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79" w:name="_Toc10738887"/>
      <w:bookmarkStart w:id="4680" w:name="_Toc20396739"/>
      <w:bookmarkStart w:id="4681" w:name="_Toc29398392"/>
      <w:bookmarkStart w:id="4682" w:name="_Toc29399514"/>
      <w:bookmarkStart w:id="4683" w:name="_Toc36649524"/>
      <w:bookmarkStart w:id="4684" w:name="_Toc36655366"/>
      <w:bookmarkStart w:id="4685" w:name="_Toc44961669"/>
      <w:bookmarkStart w:id="4686" w:name="_Toc50983332"/>
      <w:bookmarkStart w:id="4687" w:name="_Toc50985503"/>
      <w:bookmarkStart w:id="4688" w:name="_Toc57112763"/>
      <w:bookmarkStart w:id="4689" w:name="_Toc146299914"/>
      <w:r w:rsidRPr="0046266F">
        <w:lastRenderedPageBreak/>
        <w:t>8.1.4.4.2</w:t>
      </w:r>
      <w:r w:rsidRPr="0046266F">
        <w:tab/>
        <w:t>Procedure</w:t>
      </w:r>
      <w:bookmarkEnd w:id="4679"/>
      <w:bookmarkEnd w:id="4680"/>
      <w:bookmarkEnd w:id="4681"/>
      <w:bookmarkEnd w:id="4682"/>
      <w:bookmarkEnd w:id="4683"/>
      <w:bookmarkEnd w:id="4684"/>
      <w:bookmarkEnd w:id="4685"/>
      <w:bookmarkEnd w:id="4686"/>
      <w:bookmarkEnd w:id="4687"/>
      <w:bookmarkEnd w:id="4688"/>
      <w:bookmarkEnd w:id="4689"/>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90" w:name="_Toc10738888"/>
      <w:bookmarkStart w:id="4691" w:name="_Toc20396740"/>
      <w:bookmarkStart w:id="4692" w:name="_Toc29398393"/>
      <w:bookmarkStart w:id="4693" w:name="_Toc29399515"/>
      <w:bookmarkStart w:id="4694" w:name="_Toc36649525"/>
      <w:bookmarkStart w:id="4695" w:name="_Toc36655367"/>
      <w:bookmarkStart w:id="4696" w:name="_Toc44961670"/>
      <w:bookmarkStart w:id="4697" w:name="_Toc50983333"/>
      <w:bookmarkStart w:id="4698" w:name="_Toc50985504"/>
      <w:bookmarkStart w:id="4699" w:name="_Toc57112764"/>
      <w:bookmarkStart w:id="4700" w:name="_Toc146299915"/>
      <w:r w:rsidRPr="0046266F">
        <w:t>8.1.4.5</w:t>
      </w:r>
      <w:r w:rsidRPr="0046266F">
        <w:tab/>
        <w:t>Acceptance criteria</w:t>
      </w:r>
      <w:bookmarkEnd w:id="4690"/>
      <w:bookmarkEnd w:id="4691"/>
      <w:bookmarkEnd w:id="4692"/>
      <w:bookmarkEnd w:id="4693"/>
      <w:bookmarkEnd w:id="4694"/>
      <w:bookmarkEnd w:id="4695"/>
      <w:bookmarkEnd w:id="4696"/>
      <w:bookmarkEnd w:id="4697"/>
      <w:bookmarkEnd w:id="4698"/>
      <w:bookmarkEnd w:id="4699"/>
      <w:bookmarkEnd w:id="4700"/>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lastRenderedPageBreak/>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1" w:name="_Toc10738889"/>
      <w:bookmarkStart w:id="4702" w:name="_Toc20396741"/>
      <w:bookmarkStart w:id="4703" w:name="_Toc29398394"/>
      <w:bookmarkStart w:id="4704" w:name="_Toc29399516"/>
      <w:bookmarkStart w:id="4705" w:name="_Toc36649526"/>
      <w:bookmarkStart w:id="4706" w:name="_Toc36655368"/>
      <w:bookmarkStart w:id="4707" w:name="_Toc44961671"/>
      <w:bookmarkStart w:id="4708" w:name="_Toc50983334"/>
      <w:bookmarkStart w:id="4709" w:name="_Toc50985505"/>
      <w:bookmarkStart w:id="4710" w:name="_Toc57112765"/>
      <w:bookmarkStart w:id="4711" w:name="_Toc146299916"/>
      <w:r w:rsidRPr="0046266F">
        <w:t>8.1.5</w:t>
      </w:r>
      <w:r w:rsidRPr="0046266F">
        <w:tab/>
        <w:t>Local Phonebook handling</w:t>
      </w:r>
      <w:bookmarkEnd w:id="4701"/>
      <w:bookmarkEnd w:id="4702"/>
      <w:bookmarkEnd w:id="4703"/>
      <w:bookmarkEnd w:id="4704"/>
      <w:bookmarkEnd w:id="4705"/>
      <w:bookmarkEnd w:id="4706"/>
      <w:bookmarkEnd w:id="4707"/>
      <w:bookmarkEnd w:id="4708"/>
      <w:bookmarkEnd w:id="4709"/>
      <w:bookmarkEnd w:id="4710"/>
      <w:bookmarkEnd w:id="4711"/>
    </w:p>
    <w:p w14:paraId="2A57FEDD" w14:textId="77777777" w:rsidR="00BD7469" w:rsidRPr="0046266F" w:rsidRDefault="00BD7469" w:rsidP="00BD7469">
      <w:pPr>
        <w:pStyle w:val="Heading4"/>
      </w:pPr>
      <w:bookmarkStart w:id="4712" w:name="_Toc10738890"/>
      <w:bookmarkStart w:id="4713" w:name="_Toc20396742"/>
      <w:bookmarkStart w:id="4714" w:name="_Toc29398395"/>
      <w:bookmarkStart w:id="4715" w:name="_Toc29399517"/>
      <w:bookmarkStart w:id="4716" w:name="_Toc36649527"/>
      <w:bookmarkStart w:id="4717" w:name="_Toc36655369"/>
      <w:bookmarkStart w:id="4718" w:name="_Toc44961672"/>
      <w:bookmarkStart w:id="4719" w:name="_Toc50983335"/>
      <w:bookmarkStart w:id="4720" w:name="_Toc50985506"/>
      <w:bookmarkStart w:id="4721" w:name="_Toc57112766"/>
      <w:bookmarkStart w:id="4722" w:name="_Toc146299917"/>
      <w:r w:rsidRPr="0046266F">
        <w:t>8.1.5.1</w:t>
      </w:r>
      <w:r w:rsidRPr="0046266F">
        <w:tab/>
        <w:t>Definition and applicability</w:t>
      </w:r>
      <w:bookmarkEnd w:id="4712"/>
      <w:bookmarkEnd w:id="4713"/>
      <w:bookmarkEnd w:id="4714"/>
      <w:bookmarkEnd w:id="4715"/>
      <w:bookmarkEnd w:id="4716"/>
      <w:bookmarkEnd w:id="4717"/>
      <w:bookmarkEnd w:id="4718"/>
      <w:bookmarkEnd w:id="4719"/>
      <w:bookmarkEnd w:id="4720"/>
      <w:bookmarkEnd w:id="4721"/>
      <w:bookmarkEnd w:id="4722"/>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3" w:name="_Toc10738891"/>
      <w:bookmarkStart w:id="4724" w:name="_Toc20396743"/>
      <w:bookmarkStart w:id="4725" w:name="_Toc29398396"/>
      <w:bookmarkStart w:id="4726" w:name="_Toc29399518"/>
      <w:bookmarkStart w:id="4727" w:name="_Toc36649528"/>
      <w:bookmarkStart w:id="4728" w:name="_Toc36655370"/>
      <w:bookmarkStart w:id="4729" w:name="_Toc44961673"/>
      <w:bookmarkStart w:id="4730" w:name="_Toc50983336"/>
      <w:bookmarkStart w:id="4731" w:name="_Toc50985507"/>
      <w:bookmarkStart w:id="4732" w:name="_Toc57112767"/>
    </w:p>
    <w:p w14:paraId="056AA0B7" w14:textId="042DEC2A" w:rsidR="00BD7469" w:rsidRPr="0046266F" w:rsidRDefault="00BD7469" w:rsidP="00BD7469">
      <w:pPr>
        <w:pStyle w:val="Heading4"/>
      </w:pPr>
      <w:bookmarkStart w:id="4733" w:name="_Toc146299918"/>
      <w:r w:rsidRPr="0046266F">
        <w:t>8.1.5.2</w:t>
      </w:r>
      <w:r w:rsidRPr="0046266F">
        <w:tab/>
        <w:t>Conformance requirement</w:t>
      </w:r>
      <w:bookmarkEnd w:id="4723"/>
      <w:bookmarkEnd w:id="4724"/>
      <w:bookmarkEnd w:id="4725"/>
      <w:bookmarkEnd w:id="4726"/>
      <w:bookmarkEnd w:id="4727"/>
      <w:bookmarkEnd w:id="4728"/>
      <w:bookmarkEnd w:id="4729"/>
      <w:bookmarkEnd w:id="4730"/>
      <w:bookmarkEnd w:id="4731"/>
      <w:bookmarkEnd w:id="4732"/>
      <w:bookmarkEnd w:id="4733"/>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4" w:name="_Toc10738892"/>
      <w:bookmarkStart w:id="4735" w:name="_Toc20396744"/>
      <w:bookmarkStart w:id="4736" w:name="_Toc29398397"/>
      <w:bookmarkStart w:id="4737" w:name="_Toc29399519"/>
      <w:bookmarkStart w:id="4738" w:name="_Toc36649529"/>
      <w:bookmarkStart w:id="4739" w:name="_Toc36655371"/>
      <w:bookmarkStart w:id="4740" w:name="_Toc44961674"/>
      <w:bookmarkStart w:id="4741" w:name="_Toc50983337"/>
      <w:bookmarkStart w:id="4742" w:name="_Toc50985508"/>
      <w:bookmarkStart w:id="4743" w:name="_Toc57112768"/>
      <w:bookmarkStart w:id="4744" w:name="_Toc146299919"/>
      <w:r w:rsidRPr="0046266F">
        <w:t>8.1.5.3</w:t>
      </w:r>
      <w:r w:rsidRPr="0046266F">
        <w:tab/>
        <w:t>Test purpose</w:t>
      </w:r>
      <w:bookmarkEnd w:id="4734"/>
      <w:bookmarkEnd w:id="4735"/>
      <w:bookmarkEnd w:id="4736"/>
      <w:bookmarkEnd w:id="4737"/>
      <w:bookmarkEnd w:id="4738"/>
      <w:bookmarkEnd w:id="4739"/>
      <w:bookmarkEnd w:id="4740"/>
      <w:bookmarkEnd w:id="4741"/>
      <w:bookmarkEnd w:id="4742"/>
      <w:bookmarkEnd w:id="4743"/>
      <w:bookmarkEnd w:id="4744"/>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5" w:name="_Toc10738893"/>
      <w:bookmarkStart w:id="4746" w:name="_Toc20396745"/>
      <w:bookmarkStart w:id="4747" w:name="_Toc29398398"/>
      <w:bookmarkStart w:id="4748" w:name="_Toc29399520"/>
      <w:bookmarkStart w:id="4749" w:name="_Toc36649530"/>
      <w:bookmarkStart w:id="4750" w:name="_Toc36655372"/>
      <w:bookmarkStart w:id="4751" w:name="_Toc44961675"/>
      <w:bookmarkStart w:id="4752" w:name="_Toc50983338"/>
      <w:bookmarkStart w:id="4753" w:name="_Toc50985509"/>
      <w:bookmarkStart w:id="4754" w:name="_Toc57112769"/>
      <w:bookmarkStart w:id="4755" w:name="_Toc146299920"/>
      <w:r w:rsidRPr="0046266F">
        <w:t>8.1.5.4</w:t>
      </w:r>
      <w:r w:rsidRPr="0046266F">
        <w:tab/>
        <w:t>Method of test</w:t>
      </w:r>
      <w:bookmarkEnd w:id="4745"/>
      <w:bookmarkEnd w:id="4746"/>
      <w:bookmarkEnd w:id="4747"/>
      <w:bookmarkEnd w:id="4748"/>
      <w:bookmarkEnd w:id="4749"/>
      <w:bookmarkEnd w:id="4750"/>
      <w:bookmarkEnd w:id="4751"/>
      <w:bookmarkEnd w:id="4752"/>
      <w:bookmarkEnd w:id="4753"/>
      <w:bookmarkEnd w:id="4754"/>
      <w:bookmarkEnd w:id="4755"/>
    </w:p>
    <w:p w14:paraId="21A0A3E3" w14:textId="77777777" w:rsidR="00BD7469" w:rsidRPr="0046266F" w:rsidRDefault="00BD7469" w:rsidP="00BD7469">
      <w:pPr>
        <w:pStyle w:val="Heading5"/>
      </w:pPr>
      <w:bookmarkStart w:id="4756" w:name="_Toc10738894"/>
      <w:bookmarkStart w:id="4757" w:name="_Toc20396746"/>
      <w:bookmarkStart w:id="4758" w:name="_Toc29398399"/>
      <w:bookmarkStart w:id="4759" w:name="_Toc29399521"/>
      <w:bookmarkStart w:id="4760" w:name="_Toc36649531"/>
      <w:bookmarkStart w:id="4761" w:name="_Toc36655373"/>
      <w:bookmarkStart w:id="4762" w:name="_Toc44961676"/>
      <w:bookmarkStart w:id="4763" w:name="_Toc50983339"/>
      <w:bookmarkStart w:id="4764" w:name="_Toc50985510"/>
      <w:bookmarkStart w:id="4765" w:name="_Toc57112770"/>
      <w:bookmarkStart w:id="4766" w:name="_Toc146299921"/>
      <w:r w:rsidRPr="0046266F">
        <w:t>8.1.5.4.1</w:t>
      </w:r>
      <w:r w:rsidRPr="0046266F">
        <w:tab/>
        <w:t>Initial conditions</w:t>
      </w:r>
      <w:bookmarkEnd w:id="4756"/>
      <w:bookmarkEnd w:id="4757"/>
      <w:bookmarkEnd w:id="4758"/>
      <w:bookmarkEnd w:id="4759"/>
      <w:bookmarkEnd w:id="4760"/>
      <w:bookmarkEnd w:id="4761"/>
      <w:bookmarkEnd w:id="4762"/>
      <w:bookmarkEnd w:id="4763"/>
      <w:bookmarkEnd w:id="4764"/>
      <w:bookmarkEnd w:id="4765"/>
      <w:bookmarkEnd w:id="4766"/>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lastRenderedPageBreak/>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67" w:name="_Toc10738895"/>
      <w:bookmarkStart w:id="4768" w:name="_Toc20396747"/>
      <w:bookmarkStart w:id="4769" w:name="_Toc29398400"/>
      <w:bookmarkStart w:id="4770" w:name="_Toc29399522"/>
      <w:bookmarkStart w:id="4771" w:name="_Toc36649532"/>
      <w:bookmarkStart w:id="4772" w:name="_Toc36655374"/>
      <w:bookmarkStart w:id="4773" w:name="_Toc44961677"/>
      <w:bookmarkStart w:id="4774" w:name="_Toc50983340"/>
      <w:bookmarkStart w:id="4775" w:name="_Toc50985511"/>
      <w:bookmarkStart w:id="4776" w:name="_Toc57112771"/>
      <w:bookmarkStart w:id="4777" w:name="_Toc146299922"/>
      <w:r w:rsidRPr="0046266F">
        <w:t>8.1.5.4.2</w:t>
      </w:r>
      <w:r w:rsidRPr="0046266F">
        <w:tab/>
        <w:t>Procedure</w:t>
      </w:r>
      <w:bookmarkEnd w:id="4767"/>
      <w:bookmarkEnd w:id="4768"/>
      <w:bookmarkEnd w:id="4769"/>
      <w:bookmarkEnd w:id="4770"/>
      <w:bookmarkEnd w:id="4771"/>
      <w:bookmarkEnd w:id="4772"/>
      <w:bookmarkEnd w:id="4773"/>
      <w:bookmarkEnd w:id="4774"/>
      <w:bookmarkEnd w:id="4775"/>
      <w:bookmarkEnd w:id="4776"/>
      <w:bookmarkEnd w:id="4777"/>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78" w:name="_Toc10738896"/>
      <w:bookmarkStart w:id="4779" w:name="_Toc20396748"/>
      <w:bookmarkStart w:id="4780" w:name="_Toc29398401"/>
      <w:bookmarkStart w:id="4781" w:name="_Toc29399523"/>
      <w:bookmarkStart w:id="4782" w:name="_Toc36649533"/>
      <w:bookmarkStart w:id="4783" w:name="_Toc36655375"/>
      <w:bookmarkStart w:id="4784" w:name="_Toc44961678"/>
      <w:bookmarkStart w:id="4785" w:name="_Toc50983341"/>
      <w:bookmarkStart w:id="4786" w:name="_Toc50985512"/>
      <w:bookmarkStart w:id="4787" w:name="_Toc57112772"/>
      <w:bookmarkStart w:id="4788" w:name="_Toc146299923"/>
      <w:r w:rsidRPr="0046266F">
        <w:t>8.1.5.5</w:t>
      </w:r>
      <w:r w:rsidRPr="0046266F">
        <w:tab/>
        <w:t>Acceptance criteria</w:t>
      </w:r>
      <w:bookmarkEnd w:id="4778"/>
      <w:bookmarkEnd w:id="4779"/>
      <w:bookmarkEnd w:id="4780"/>
      <w:bookmarkEnd w:id="4781"/>
      <w:bookmarkEnd w:id="4782"/>
      <w:bookmarkEnd w:id="4783"/>
      <w:bookmarkEnd w:id="4784"/>
      <w:bookmarkEnd w:id="4785"/>
      <w:bookmarkEnd w:id="4786"/>
      <w:bookmarkEnd w:id="4787"/>
      <w:bookmarkEnd w:id="4788"/>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lastRenderedPageBreak/>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89" w:name="_Toc10738897"/>
      <w:bookmarkStart w:id="4790" w:name="_Toc20396749"/>
      <w:bookmarkStart w:id="4791" w:name="_Toc29398402"/>
      <w:bookmarkStart w:id="4792" w:name="_Toc29399524"/>
      <w:bookmarkStart w:id="4793" w:name="_Toc36649534"/>
      <w:bookmarkStart w:id="4794" w:name="_Toc36655376"/>
      <w:bookmarkStart w:id="4795" w:name="_Toc44961679"/>
      <w:bookmarkStart w:id="4796" w:name="_Toc50983342"/>
      <w:bookmarkStart w:id="4797" w:name="_Toc50985513"/>
      <w:bookmarkStart w:id="4798" w:name="_Toc57112773"/>
      <w:bookmarkStart w:id="4799" w:name="_Toc146299924"/>
      <w:r w:rsidRPr="0046266F">
        <w:t>8.2</w:t>
      </w:r>
      <w:r w:rsidRPr="0046266F">
        <w:tab/>
        <w:t>Short message handling report</w:t>
      </w:r>
      <w:bookmarkEnd w:id="4789"/>
      <w:bookmarkEnd w:id="4790"/>
      <w:bookmarkEnd w:id="4791"/>
      <w:bookmarkEnd w:id="4792"/>
      <w:bookmarkEnd w:id="4793"/>
      <w:bookmarkEnd w:id="4794"/>
      <w:bookmarkEnd w:id="4795"/>
      <w:bookmarkEnd w:id="4796"/>
      <w:bookmarkEnd w:id="4797"/>
      <w:bookmarkEnd w:id="4798"/>
      <w:bookmarkEnd w:id="4799"/>
    </w:p>
    <w:p w14:paraId="5F26821B" w14:textId="77777777" w:rsidR="00BD7469" w:rsidRPr="0046266F" w:rsidRDefault="00BD7469" w:rsidP="00BD7469">
      <w:pPr>
        <w:pStyle w:val="Heading3"/>
      </w:pPr>
      <w:bookmarkStart w:id="4800" w:name="_Toc10738898"/>
      <w:bookmarkStart w:id="4801" w:name="_Toc20396750"/>
      <w:bookmarkStart w:id="4802" w:name="_Toc29398403"/>
      <w:bookmarkStart w:id="4803" w:name="_Toc29399525"/>
      <w:bookmarkStart w:id="4804" w:name="_Toc36649535"/>
      <w:bookmarkStart w:id="4805" w:name="_Toc36655377"/>
      <w:bookmarkStart w:id="4806" w:name="_Toc44961680"/>
      <w:bookmarkStart w:id="4807" w:name="_Toc50983343"/>
      <w:bookmarkStart w:id="4808" w:name="_Toc50985514"/>
      <w:bookmarkStart w:id="4809" w:name="_Toc57112774"/>
      <w:bookmarkStart w:id="4810" w:name="_Toc146299925"/>
      <w:r w:rsidRPr="0046266F">
        <w:t>8.2.1</w:t>
      </w:r>
      <w:r w:rsidRPr="0046266F">
        <w:tab/>
        <w:t>Correct storage of a SM on the USIM</w:t>
      </w:r>
      <w:bookmarkEnd w:id="4800"/>
      <w:bookmarkEnd w:id="4801"/>
      <w:bookmarkEnd w:id="4802"/>
      <w:bookmarkEnd w:id="4803"/>
      <w:bookmarkEnd w:id="4804"/>
      <w:bookmarkEnd w:id="4805"/>
      <w:bookmarkEnd w:id="4806"/>
      <w:bookmarkEnd w:id="4807"/>
      <w:bookmarkEnd w:id="4808"/>
      <w:bookmarkEnd w:id="4809"/>
      <w:bookmarkEnd w:id="4810"/>
    </w:p>
    <w:p w14:paraId="635A2B2F" w14:textId="77777777" w:rsidR="00BD7469" w:rsidRPr="0046266F" w:rsidRDefault="00BD7469" w:rsidP="00BD7469">
      <w:pPr>
        <w:pStyle w:val="Heading4"/>
      </w:pPr>
      <w:bookmarkStart w:id="4811" w:name="_Toc10738899"/>
      <w:bookmarkStart w:id="4812" w:name="_Toc20396751"/>
      <w:bookmarkStart w:id="4813" w:name="_Toc29398404"/>
      <w:bookmarkStart w:id="4814" w:name="_Toc29399526"/>
      <w:bookmarkStart w:id="4815" w:name="_Toc36649536"/>
      <w:bookmarkStart w:id="4816" w:name="_Toc36655378"/>
      <w:bookmarkStart w:id="4817" w:name="_Toc44961681"/>
      <w:bookmarkStart w:id="4818" w:name="_Toc50983344"/>
      <w:bookmarkStart w:id="4819" w:name="_Toc50985515"/>
      <w:bookmarkStart w:id="4820" w:name="_Toc57112775"/>
      <w:bookmarkStart w:id="4821" w:name="_Toc146299926"/>
      <w:r w:rsidRPr="0046266F">
        <w:t>8.2.1.1</w:t>
      </w:r>
      <w:r w:rsidRPr="0046266F">
        <w:tab/>
        <w:t>Definition and applicability</w:t>
      </w:r>
      <w:bookmarkEnd w:id="4811"/>
      <w:bookmarkEnd w:id="4812"/>
      <w:bookmarkEnd w:id="4813"/>
      <w:bookmarkEnd w:id="4814"/>
      <w:bookmarkEnd w:id="4815"/>
      <w:bookmarkEnd w:id="4816"/>
      <w:bookmarkEnd w:id="4817"/>
      <w:bookmarkEnd w:id="4818"/>
      <w:bookmarkEnd w:id="4819"/>
      <w:bookmarkEnd w:id="4820"/>
      <w:bookmarkEnd w:id="4821"/>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2" w:name="_Toc10738900"/>
      <w:bookmarkStart w:id="4823" w:name="_Toc20396752"/>
      <w:bookmarkStart w:id="4824" w:name="_Toc29398405"/>
      <w:bookmarkStart w:id="4825" w:name="_Toc29399527"/>
      <w:bookmarkStart w:id="4826" w:name="_Toc36649537"/>
      <w:bookmarkStart w:id="4827" w:name="_Toc36655379"/>
      <w:bookmarkStart w:id="4828" w:name="_Toc44961682"/>
      <w:bookmarkStart w:id="4829" w:name="_Toc50983345"/>
      <w:bookmarkStart w:id="4830" w:name="_Toc50985516"/>
      <w:bookmarkStart w:id="4831" w:name="_Toc57112776"/>
    </w:p>
    <w:p w14:paraId="122AA760" w14:textId="3B37C9D4" w:rsidR="00BD7469" w:rsidRPr="0046266F" w:rsidRDefault="00BD7469" w:rsidP="00BD7469">
      <w:pPr>
        <w:pStyle w:val="Heading4"/>
      </w:pPr>
      <w:bookmarkStart w:id="4832" w:name="_Toc146299927"/>
      <w:r w:rsidRPr="0046266F">
        <w:t>8.2.1.2</w:t>
      </w:r>
      <w:r w:rsidRPr="0046266F">
        <w:tab/>
        <w:t>Conformance requirement</w:t>
      </w:r>
      <w:bookmarkEnd w:id="4822"/>
      <w:bookmarkEnd w:id="4823"/>
      <w:bookmarkEnd w:id="4824"/>
      <w:bookmarkEnd w:id="4825"/>
      <w:bookmarkEnd w:id="4826"/>
      <w:bookmarkEnd w:id="4827"/>
      <w:bookmarkEnd w:id="4828"/>
      <w:bookmarkEnd w:id="4829"/>
      <w:bookmarkEnd w:id="4830"/>
      <w:bookmarkEnd w:id="4831"/>
      <w:bookmarkEnd w:id="4832"/>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3" w:name="_Toc10738901"/>
      <w:bookmarkStart w:id="4834" w:name="_Toc20396753"/>
      <w:bookmarkStart w:id="4835" w:name="_Toc29398406"/>
      <w:bookmarkStart w:id="4836" w:name="_Toc29399528"/>
      <w:bookmarkStart w:id="4837" w:name="_Toc36649538"/>
      <w:bookmarkStart w:id="4838" w:name="_Toc36655380"/>
      <w:bookmarkStart w:id="4839" w:name="_Toc44961683"/>
      <w:bookmarkStart w:id="4840" w:name="_Toc50983346"/>
      <w:bookmarkStart w:id="4841" w:name="_Toc50985517"/>
      <w:bookmarkStart w:id="4842" w:name="_Toc57112777"/>
      <w:bookmarkStart w:id="4843" w:name="_Toc146299928"/>
      <w:r w:rsidRPr="0046266F">
        <w:t>8.2.1.3</w:t>
      </w:r>
      <w:r w:rsidRPr="0046266F">
        <w:tab/>
        <w:t>Test purpose</w:t>
      </w:r>
      <w:bookmarkEnd w:id="4833"/>
      <w:bookmarkEnd w:id="4834"/>
      <w:bookmarkEnd w:id="4835"/>
      <w:bookmarkEnd w:id="4836"/>
      <w:bookmarkEnd w:id="4837"/>
      <w:bookmarkEnd w:id="4838"/>
      <w:bookmarkEnd w:id="4839"/>
      <w:bookmarkEnd w:id="4840"/>
      <w:bookmarkEnd w:id="4841"/>
      <w:bookmarkEnd w:id="4842"/>
      <w:bookmarkEnd w:id="4843"/>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4" w:name="_Toc10738902"/>
      <w:bookmarkStart w:id="4845" w:name="_Toc20396754"/>
      <w:bookmarkStart w:id="4846" w:name="_Toc29398407"/>
      <w:bookmarkStart w:id="4847" w:name="_Toc29399529"/>
      <w:bookmarkStart w:id="4848" w:name="_Toc36649539"/>
      <w:bookmarkStart w:id="4849" w:name="_Toc36655381"/>
      <w:bookmarkStart w:id="4850" w:name="_Toc44961684"/>
      <w:bookmarkStart w:id="4851" w:name="_Toc50983347"/>
      <w:bookmarkStart w:id="4852" w:name="_Toc50985518"/>
      <w:bookmarkStart w:id="4853" w:name="_Toc57112778"/>
      <w:bookmarkStart w:id="4854" w:name="_Toc146299929"/>
      <w:r w:rsidRPr="0046266F">
        <w:t>8.2.1.4</w:t>
      </w:r>
      <w:r w:rsidRPr="0046266F">
        <w:tab/>
        <w:t>Method of test</w:t>
      </w:r>
      <w:bookmarkEnd w:id="4844"/>
      <w:bookmarkEnd w:id="4845"/>
      <w:bookmarkEnd w:id="4846"/>
      <w:bookmarkEnd w:id="4847"/>
      <w:bookmarkEnd w:id="4848"/>
      <w:bookmarkEnd w:id="4849"/>
      <w:bookmarkEnd w:id="4850"/>
      <w:bookmarkEnd w:id="4851"/>
      <w:bookmarkEnd w:id="4852"/>
      <w:bookmarkEnd w:id="4853"/>
      <w:bookmarkEnd w:id="4854"/>
    </w:p>
    <w:p w14:paraId="486E7297" w14:textId="77777777" w:rsidR="00BD7469" w:rsidRPr="0046266F" w:rsidRDefault="00BD7469" w:rsidP="00BD7469">
      <w:pPr>
        <w:pStyle w:val="Heading5"/>
      </w:pPr>
      <w:bookmarkStart w:id="4855" w:name="_Toc10738903"/>
      <w:bookmarkStart w:id="4856" w:name="_Toc20396755"/>
      <w:bookmarkStart w:id="4857" w:name="_Toc29398408"/>
      <w:bookmarkStart w:id="4858" w:name="_Toc29399530"/>
      <w:bookmarkStart w:id="4859" w:name="_Toc36649540"/>
      <w:bookmarkStart w:id="4860" w:name="_Toc36655382"/>
      <w:bookmarkStart w:id="4861" w:name="_Toc44961685"/>
      <w:bookmarkStart w:id="4862" w:name="_Toc50983348"/>
      <w:bookmarkStart w:id="4863" w:name="_Toc50985519"/>
      <w:bookmarkStart w:id="4864" w:name="_Toc57112779"/>
      <w:bookmarkStart w:id="4865" w:name="_Toc146299930"/>
      <w:r w:rsidRPr="0046266F">
        <w:t>8.2.1.4.1</w:t>
      </w:r>
      <w:r w:rsidRPr="0046266F">
        <w:tab/>
        <w:t>Initial conditions</w:t>
      </w:r>
      <w:bookmarkEnd w:id="4855"/>
      <w:bookmarkEnd w:id="4856"/>
      <w:bookmarkEnd w:id="4857"/>
      <w:bookmarkEnd w:id="4858"/>
      <w:bookmarkEnd w:id="4859"/>
      <w:bookmarkEnd w:id="4860"/>
      <w:bookmarkEnd w:id="4861"/>
      <w:bookmarkEnd w:id="4862"/>
      <w:bookmarkEnd w:id="4863"/>
      <w:bookmarkEnd w:id="4864"/>
      <w:bookmarkEnd w:id="4865"/>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lastRenderedPageBreak/>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6" w:name="_Toc10738904"/>
      <w:bookmarkStart w:id="4867" w:name="_Toc20396756"/>
      <w:bookmarkStart w:id="4868" w:name="_Toc29398409"/>
      <w:bookmarkStart w:id="4869" w:name="_Toc29399531"/>
      <w:bookmarkStart w:id="4870" w:name="_Toc36649541"/>
      <w:bookmarkStart w:id="4871" w:name="_Toc36655383"/>
      <w:bookmarkStart w:id="4872" w:name="_Toc44961686"/>
      <w:bookmarkStart w:id="4873" w:name="_Toc50983349"/>
      <w:bookmarkStart w:id="4874" w:name="_Toc50985520"/>
      <w:bookmarkStart w:id="4875" w:name="_Toc57112780"/>
      <w:bookmarkStart w:id="4876" w:name="_Toc146299931"/>
      <w:r w:rsidRPr="0046266F">
        <w:t>8.2.1.4.2</w:t>
      </w:r>
      <w:r w:rsidRPr="0046266F">
        <w:tab/>
        <w:t>Procedure</w:t>
      </w:r>
      <w:bookmarkEnd w:id="4866"/>
      <w:bookmarkEnd w:id="4867"/>
      <w:bookmarkEnd w:id="4868"/>
      <w:bookmarkEnd w:id="4869"/>
      <w:bookmarkEnd w:id="4870"/>
      <w:bookmarkEnd w:id="4871"/>
      <w:bookmarkEnd w:id="4872"/>
      <w:bookmarkEnd w:id="4873"/>
      <w:bookmarkEnd w:id="4874"/>
      <w:bookmarkEnd w:id="4875"/>
      <w:bookmarkEnd w:id="4876"/>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77" w:name="_Toc10738905"/>
      <w:bookmarkStart w:id="4878" w:name="_Toc20396757"/>
      <w:bookmarkStart w:id="4879" w:name="_Toc29398410"/>
      <w:bookmarkStart w:id="4880" w:name="_Toc29399532"/>
      <w:bookmarkStart w:id="4881" w:name="_Toc36649542"/>
      <w:bookmarkStart w:id="4882" w:name="_Toc36655384"/>
      <w:bookmarkStart w:id="4883" w:name="_Toc44961687"/>
      <w:bookmarkStart w:id="4884" w:name="_Toc50983350"/>
      <w:bookmarkStart w:id="4885" w:name="_Toc50985521"/>
      <w:bookmarkStart w:id="4886" w:name="_Toc57112781"/>
      <w:bookmarkStart w:id="4887" w:name="_Toc146299932"/>
      <w:r w:rsidRPr="0046266F">
        <w:t>8.2.1.5</w:t>
      </w:r>
      <w:r w:rsidRPr="0046266F">
        <w:tab/>
        <w:t>Acceptance criteria</w:t>
      </w:r>
      <w:bookmarkEnd w:id="4877"/>
      <w:bookmarkEnd w:id="4878"/>
      <w:bookmarkEnd w:id="4879"/>
      <w:bookmarkEnd w:id="4880"/>
      <w:bookmarkEnd w:id="4881"/>
      <w:bookmarkEnd w:id="4882"/>
      <w:bookmarkEnd w:id="4883"/>
      <w:bookmarkEnd w:id="4884"/>
      <w:bookmarkEnd w:id="4885"/>
      <w:bookmarkEnd w:id="4886"/>
      <w:bookmarkEnd w:id="4887"/>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88" w:name="_Toc10738906"/>
      <w:bookmarkStart w:id="4889" w:name="_Toc20396758"/>
      <w:bookmarkStart w:id="4890" w:name="_Toc29398411"/>
      <w:bookmarkStart w:id="4891" w:name="_Toc29399533"/>
      <w:bookmarkStart w:id="4892" w:name="_Toc36649543"/>
      <w:bookmarkStart w:id="4893" w:name="_Toc36655385"/>
      <w:bookmarkStart w:id="4894" w:name="_Toc44961688"/>
      <w:bookmarkStart w:id="4895" w:name="_Toc50983351"/>
      <w:bookmarkStart w:id="4896" w:name="_Toc50985522"/>
      <w:bookmarkStart w:id="4897" w:name="_Toc57112782"/>
      <w:bookmarkStart w:id="4898" w:name="_Toc146299933"/>
      <w:r w:rsidRPr="0046266F">
        <w:t>8.2.2</w:t>
      </w:r>
      <w:r w:rsidRPr="0046266F">
        <w:tab/>
        <w:t>Correct reading of a SM on the USIM</w:t>
      </w:r>
      <w:bookmarkEnd w:id="4888"/>
      <w:bookmarkEnd w:id="4889"/>
      <w:bookmarkEnd w:id="4890"/>
      <w:bookmarkEnd w:id="4891"/>
      <w:bookmarkEnd w:id="4892"/>
      <w:bookmarkEnd w:id="4893"/>
      <w:bookmarkEnd w:id="4894"/>
      <w:bookmarkEnd w:id="4895"/>
      <w:bookmarkEnd w:id="4896"/>
      <w:bookmarkEnd w:id="4897"/>
      <w:bookmarkEnd w:id="4898"/>
    </w:p>
    <w:p w14:paraId="1D9C7846" w14:textId="77777777" w:rsidR="00BD7469" w:rsidRPr="0046266F" w:rsidRDefault="00BD7469" w:rsidP="00BD7469">
      <w:pPr>
        <w:pStyle w:val="Heading4"/>
      </w:pPr>
      <w:bookmarkStart w:id="4899" w:name="_Toc10738907"/>
      <w:bookmarkStart w:id="4900" w:name="_Toc20396759"/>
      <w:bookmarkStart w:id="4901" w:name="_Toc29398412"/>
      <w:bookmarkStart w:id="4902" w:name="_Toc29399534"/>
      <w:bookmarkStart w:id="4903" w:name="_Toc36649544"/>
      <w:bookmarkStart w:id="4904" w:name="_Toc36655386"/>
      <w:bookmarkStart w:id="4905" w:name="_Toc44961689"/>
      <w:bookmarkStart w:id="4906" w:name="_Toc50983352"/>
      <w:bookmarkStart w:id="4907" w:name="_Toc50985523"/>
      <w:bookmarkStart w:id="4908" w:name="_Toc57112783"/>
      <w:bookmarkStart w:id="4909" w:name="_Toc146299934"/>
      <w:r w:rsidRPr="0046266F">
        <w:t>8.2.2.1</w:t>
      </w:r>
      <w:r w:rsidRPr="0046266F">
        <w:tab/>
        <w:t>Definition and applicability</w:t>
      </w:r>
      <w:bookmarkEnd w:id="4899"/>
      <w:bookmarkEnd w:id="4900"/>
      <w:bookmarkEnd w:id="4901"/>
      <w:bookmarkEnd w:id="4902"/>
      <w:bookmarkEnd w:id="4903"/>
      <w:bookmarkEnd w:id="4904"/>
      <w:bookmarkEnd w:id="4905"/>
      <w:bookmarkEnd w:id="4906"/>
      <w:bookmarkEnd w:id="4907"/>
      <w:bookmarkEnd w:id="4908"/>
      <w:bookmarkEnd w:id="4909"/>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10" w:name="_Toc10738908"/>
      <w:bookmarkStart w:id="4911" w:name="_Toc20396760"/>
      <w:bookmarkStart w:id="4912" w:name="_Toc29398413"/>
      <w:bookmarkStart w:id="4913" w:name="_Toc29399535"/>
      <w:bookmarkStart w:id="4914" w:name="_Toc36649545"/>
      <w:bookmarkStart w:id="4915" w:name="_Toc36655387"/>
      <w:bookmarkStart w:id="4916" w:name="_Toc44961690"/>
      <w:bookmarkStart w:id="4917" w:name="_Toc50983353"/>
      <w:bookmarkStart w:id="4918" w:name="_Toc50985524"/>
      <w:bookmarkStart w:id="4919" w:name="_Toc57112784"/>
      <w:bookmarkStart w:id="4920" w:name="_Toc146299935"/>
      <w:r w:rsidRPr="0046266F">
        <w:t>8.2.2.2</w:t>
      </w:r>
      <w:r w:rsidRPr="0046266F">
        <w:tab/>
        <w:t>Conformance requirement</w:t>
      </w:r>
      <w:bookmarkEnd w:id="4910"/>
      <w:bookmarkEnd w:id="4911"/>
      <w:bookmarkEnd w:id="4912"/>
      <w:bookmarkEnd w:id="4913"/>
      <w:bookmarkEnd w:id="4914"/>
      <w:bookmarkEnd w:id="4915"/>
      <w:bookmarkEnd w:id="4916"/>
      <w:bookmarkEnd w:id="4917"/>
      <w:bookmarkEnd w:id="4918"/>
      <w:bookmarkEnd w:id="4919"/>
      <w:bookmarkEnd w:id="4920"/>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1" w:name="_Toc10738909"/>
      <w:bookmarkStart w:id="4922" w:name="_Toc20396761"/>
      <w:bookmarkStart w:id="4923" w:name="_Toc29398414"/>
      <w:bookmarkStart w:id="4924" w:name="_Toc29399536"/>
      <w:bookmarkStart w:id="4925" w:name="_Toc36649546"/>
      <w:bookmarkStart w:id="4926" w:name="_Toc36655388"/>
      <w:bookmarkStart w:id="4927" w:name="_Toc44961691"/>
      <w:bookmarkStart w:id="4928" w:name="_Toc50983354"/>
      <w:bookmarkStart w:id="4929" w:name="_Toc50985525"/>
      <w:bookmarkStart w:id="4930" w:name="_Toc57112785"/>
      <w:bookmarkStart w:id="4931" w:name="_Toc146299936"/>
      <w:r w:rsidRPr="0046266F">
        <w:lastRenderedPageBreak/>
        <w:t>8.2.2.3</w:t>
      </w:r>
      <w:r w:rsidRPr="0046266F">
        <w:tab/>
        <w:t>Test purpose</w:t>
      </w:r>
      <w:bookmarkEnd w:id="4921"/>
      <w:bookmarkEnd w:id="4922"/>
      <w:bookmarkEnd w:id="4923"/>
      <w:bookmarkEnd w:id="4924"/>
      <w:bookmarkEnd w:id="4925"/>
      <w:bookmarkEnd w:id="4926"/>
      <w:bookmarkEnd w:id="4927"/>
      <w:bookmarkEnd w:id="4928"/>
      <w:bookmarkEnd w:id="4929"/>
      <w:bookmarkEnd w:id="4930"/>
      <w:bookmarkEnd w:id="4931"/>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2" w:name="_Toc10738910"/>
      <w:bookmarkStart w:id="4933" w:name="_Toc20396762"/>
      <w:bookmarkStart w:id="4934" w:name="_Toc29398415"/>
      <w:bookmarkStart w:id="4935" w:name="_Toc29399537"/>
      <w:bookmarkStart w:id="4936" w:name="_Toc36649547"/>
      <w:bookmarkStart w:id="4937" w:name="_Toc36655389"/>
      <w:bookmarkStart w:id="4938" w:name="_Toc44961692"/>
      <w:bookmarkStart w:id="4939" w:name="_Toc50983355"/>
      <w:bookmarkStart w:id="4940" w:name="_Toc50985526"/>
      <w:bookmarkStart w:id="4941" w:name="_Toc57112786"/>
      <w:bookmarkStart w:id="4942" w:name="_Toc146299937"/>
      <w:r w:rsidRPr="0046266F">
        <w:t>8.2.2.4</w:t>
      </w:r>
      <w:r w:rsidRPr="0046266F">
        <w:tab/>
        <w:t>Method of test</w:t>
      </w:r>
      <w:bookmarkEnd w:id="4932"/>
      <w:bookmarkEnd w:id="4933"/>
      <w:bookmarkEnd w:id="4934"/>
      <w:bookmarkEnd w:id="4935"/>
      <w:bookmarkEnd w:id="4936"/>
      <w:bookmarkEnd w:id="4937"/>
      <w:bookmarkEnd w:id="4938"/>
      <w:bookmarkEnd w:id="4939"/>
      <w:bookmarkEnd w:id="4940"/>
      <w:bookmarkEnd w:id="4941"/>
      <w:bookmarkEnd w:id="4942"/>
    </w:p>
    <w:p w14:paraId="0617AD08" w14:textId="77777777" w:rsidR="00BD7469" w:rsidRPr="0046266F" w:rsidRDefault="00BD7469" w:rsidP="00BD7469">
      <w:pPr>
        <w:pStyle w:val="Heading5"/>
      </w:pPr>
      <w:bookmarkStart w:id="4943" w:name="_Toc10738911"/>
      <w:bookmarkStart w:id="4944" w:name="_Toc20396763"/>
      <w:bookmarkStart w:id="4945" w:name="_Toc29398416"/>
      <w:bookmarkStart w:id="4946" w:name="_Toc29399538"/>
      <w:bookmarkStart w:id="4947" w:name="_Toc36649548"/>
      <w:bookmarkStart w:id="4948" w:name="_Toc36655390"/>
      <w:bookmarkStart w:id="4949" w:name="_Toc44961693"/>
      <w:bookmarkStart w:id="4950" w:name="_Toc50983356"/>
      <w:bookmarkStart w:id="4951" w:name="_Toc50985527"/>
      <w:bookmarkStart w:id="4952" w:name="_Toc57112787"/>
      <w:bookmarkStart w:id="4953" w:name="_Toc146299938"/>
      <w:r w:rsidRPr="0046266F">
        <w:t>8.2.2.4.1</w:t>
      </w:r>
      <w:r w:rsidRPr="0046266F">
        <w:tab/>
        <w:t>Initial conditions</w:t>
      </w:r>
      <w:bookmarkEnd w:id="4943"/>
      <w:bookmarkEnd w:id="4944"/>
      <w:bookmarkEnd w:id="4945"/>
      <w:bookmarkEnd w:id="4946"/>
      <w:bookmarkEnd w:id="4947"/>
      <w:bookmarkEnd w:id="4948"/>
      <w:bookmarkEnd w:id="4949"/>
      <w:bookmarkEnd w:id="4950"/>
      <w:bookmarkEnd w:id="4951"/>
      <w:bookmarkEnd w:id="4952"/>
      <w:bookmarkEnd w:id="4953"/>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lastRenderedPageBreak/>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4" w:name="_Toc10738912"/>
      <w:bookmarkStart w:id="4955" w:name="_Toc20396764"/>
      <w:bookmarkStart w:id="4956" w:name="_Toc29398417"/>
      <w:bookmarkStart w:id="4957" w:name="_Toc29399539"/>
      <w:bookmarkStart w:id="4958" w:name="_Toc36649549"/>
      <w:bookmarkStart w:id="4959" w:name="_Toc36655391"/>
      <w:bookmarkStart w:id="4960" w:name="_Toc44961694"/>
      <w:bookmarkStart w:id="4961" w:name="_Toc50983357"/>
      <w:bookmarkStart w:id="4962" w:name="_Toc50985528"/>
      <w:bookmarkStart w:id="4963" w:name="_Toc57112788"/>
      <w:bookmarkStart w:id="4964" w:name="_Toc146299939"/>
      <w:r w:rsidRPr="0046266F">
        <w:t>8.2.2.4.2</w:t>
      </w:r>
      <w:r w:rsidRPr="0046266F">
        <w:tab/>
        <w:t>Procedure</w:t>
      </w:r>
      <w:bookmarkEnd w:id="4954"/>
      <w:bookmarkEnd w:id="4955"/>
      <w:bookmarkEnd w:id="4956"/>
      <w:bookmarkEnd w:id="4957"/>
      <w:bookmarkEnd w:id="4958"/>
      <w:bookmarkEnd w:id="4959"/>
      <w:bookmarkEnd w:id="4960"/>
      <w:bookmarkEnd w:id="4961"/>
      <w:bookmarkEnd w:id="4962"/>
      <w:bookmarkEnd w:id="4963"/>
      <w:bookmarkEnd w:id="4964"/>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5" w:name="_Toc10738913"/>
      <w:bookmarkStart w:id="4966" w:name="_Toc20396765"/>
      <w:bookmarkStart w:id="4967" w:name="_Toc29398418"/>
      <w:bookmarkStart w:id="4968" w:name="_Toc29399540"/>
      <w:bookmarkStart w:id="4969" w:name="_Toc36649550"/>
      <w:bookmarkStart w:id="4970" w:name="_Toc36655392"/>
      <w:bookmarkStart w:id="4971" w:name="_Toc44961695"/>
      <w:bookmarkStart w:id="4972" w:name="_Toc50983358"/>
      <w:bookmarkStart w:id="4973" w:name="_Toc50985529"/>
      <w:bookmarkStart w:id="4974" w:name="_Toc57112789"/>
      <w:bookmarkStart w:id="4975" w:name="_Toc146299940"/>
      <w:r w:rsidRPr="0046266F">
        <w:t>8.2.2.5</w:t>
      </w:r>
      <w:r w:rsidRPr="0046266F">
        <w:tab/>
        <w:t>Acceptance criteria</w:t>
      </w:r>
      <w:bookmarkEnd w:id="4965"/>
      <w:bookmarkEnd w:id="4966"/>
      <w:bookmarkEnd w:id="4967"/>
      <w:bookmarkEnd w:id="4968"/>
      <w:bookmarkEnd w:id="4969"/>
      <w:bookmarkEnd w:id="4970"/>
      <w:bookmarkEnd w:id="4971"/>
      <w:bookmarkEnd w:id="4972"/>
      <w:bookmarkEnd w:id="4973"/>
      <w:bookmarkEnd w:id="4974"/>
      <w:bookmarkEnd w:id="4975"/>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6" w:name="_Toc10738914"/>
      <w:bookmarkStart w:id="4977" w:name="_Toc20396766"/>
      <w:bookmarkStart w:id="4978" w:name="_Toc29398419"/>
      <w:bookmarkStart w:id="4979" w:name="_Toc29399541"/>
      <w:bookmarkStart w:id="4980" w:name="_Toc36649551"/>
      <w:bookmarkStart w:id="4981" w:name="_Toc36655393"/>
      <w:bookmarkStart w:id="4982" w:name="_Toc44961696"/>
      <w:bookmarkStart w:id="4983" w:name="_Toc50983359"/>
      <w:bookmarkStart w:id="4984" w:name="_Toc50985530"/>
      <w:bookmarkStart w:id="4985" w:name="_Toc57112790"/>
      <w:bookmarkStart w:id="4986" w:name="_Toc146299941"/>
      <w:r w:rsidRPr="0046266F">
        <w:t>8.2.3</w:t>
      </w:r>
      <w:r w:rsidRPr="0046266F">
        <w:tab/>
        <w:t>SM memory capacity exceeded handling</w:t>
      </w:r>
      <w:bookmarkEnd w:id="4976"/>
      <w:bookmarkEnd w:id="4977"/>
      <w:bookmarkEnd w:id="4978"/>
      <w:bookmarkEnd w:id="4979"/>
      <w:bookmarkEnd w:id="4980"/>
      <w:bookmarkEnd w:id="4981"/>
      <w:bookmarkEnd w:id="4982"/>
      <w:bookmarkEnd w:id="4983"/>
      <w:bookmarkEnd w:id="4984"/>
      <w:bookmarkEnd w:id="4985"/>
      <w:bookmarkEnd w:id="4986"/>
    </w:p>
    <w:p w14:paraId="300156FF" w14:textId="77777777" w:rsidR="00BD7469" w:rsidRPr="0046266F" w:rsidRDefault="00BD7469" w:rsidP="00BD7469">
      <w:pPr>
        <w:pStyle w:val="Heading4"/>
      </w:pPr>
      <w:bookmarkStart w:id="4987" w:name="_Toc10738915"/>
      <w:bookmarkStart w:id="4988" w:name="_Toc20396767"/>
      <w:bookmarkStart w:id="4989" w:name="_Toc29398420"/>
      <w:bookmarkStart w:id="4990" w:name="_Toc29399542"/>
      <w:bookmarkStart w:id="4991" w:name="_Toc36649552"/>
      <w:bookmarkStart w:id="4992" w:name="_Toc36655394"/>
      <w:bookmarkStart w:id="4993" w:name="_Toc44961697"/>
      <w:bookmarkStart w:id="4994" w:name="_Toc50983360"/>
      <w:bookmarkStart w:id="4995" w:name="_Toc50985531"/>
      <w:bookmarkStart w:id="4996" w:name="_Toc57112791"/>
      <w:bookmarkStart w:id="4997" w:name="_Toc146299942"/>
      <w:r w:rsidRPr="0046266F">
        <w:t>8.2.3.1</w:t>
      </w:r>
      <w:r w:rsidRPr="0046266F">
        <w:tab/>
        <w:t>Definition and applicability</w:t>
      </w:r>
      <w:bookmarkEnd w:id="4987"/>
      <w:bookmarkEnd w:id="4988"/>
      <w:bookmarkEnd w:id="4989"/>
      <w:bookmarkEnd w:id="4990"/>
      <w:bookmarkEnd w:id="4991"/>
      <w:bookmarkEnd w:id="4992"/>
      <w:bookmarkEnd w:id="4993"/>
      <w:bookmarkEnd w:id="4994"/>
      <w:bookmarkEnd w:id="4995"/>
      <w:bookmarkEnd w:id="4996"/>
      <w:bookmarkEnd w:id="4997"/>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98" w:name="_Toc10738916"/>
      <w:bookmarkStart w:id="4999" w:name="_Toc20396768"/>
      <w:bookmarkStart w:id="5000" w:name="_Toc29398421"/>
      <w:bookmarkStart w:id="5001" w:name="_Toc29399543"/>
      <w:bookmarkStart w:id="5002" w:name="_Toc36649553"/>
      <w:bookmarkStart w:id="5003" w:name="_Toc36655395"/>
      <w:bookmarkStart w:id="5004" w:name="_Toc44961698"/>
      <w:bookmarkStart w:id="5005" w:name="_Toc50983361"/>
      <w:bookmarkStart w:id="5006" w:name="_Toc50985532"/>
      <w:bookmarkStart w:id="5007" w:name="_Toc57112792"/>
      <w:bookmarkStart w:id="5008" w:name="_Toc146299943"/>
      <w:r w:rsidRPr="0046266F">
        <w:t>8.2.3.2</w:t>
      </w:r>
      <w:r w:rsidRPr="0046266F">
        <w:tab/>
        <w:t>Conformance requirement</w:t>
      </w:r>
      <w:bookmarkEnd w:id="4998"/>
      <w:bookmarkEnd w:id="4999"/>
      <w:bookmarkEnd w:id="5000"/>
      <w:bookmarkEnd w:id="5001"/>
      <w:bookmarkEnd w:id="5002"/>
      <w:bookmarkEnd w:id="5003"/>
      <w:bookmarkEnd w:id="5004"/>
      <w:bookmarkEnd w:id="5005"/>
      <w:bookmarkEnd w:id="5006"/>
      <w:bookmarkEnd w:id="5007"/>
      <w:bookmarkEnd w:id="5008"/>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09" w:name="_Toc10738917"/>
      <w:bookmarkStart w:id="5010" w:name="_Toc20396769"/>
      <w:bookmarkStart w:id="5011" w:name="_Toc29398422"/>
      <w:bookmarkStart w:id="5012" w:name="_Toc29399544"/>
      <w:bookmarkStart w:id="5013" w:name="_Toc36649554"/>
      <w:bookmarkStart w:id="5014" w:name="_Toc36655396"/>
      <w:bookmarkStart w:id="5015" w:name="_Toc44961699"/>
      <w:bookmarkStart w:id="5016" w:name="_Toc50983362"/>
      <w:bookmarkStart w:id="5017" w:name="_Toc50985533"/>
      <w:bookmarkStart w:id="5018" w:name="_Toc57112793"/>
      <w:bookmarkStart w:id="5019" w:name="_Toc146299944"/>
      <w:r w:rsidRPr="0046266F">
        <w:lastRenderedPageBreak/>
        <w:t>8.2.3.3</w:t>
      </w:r>
      <w:r w:rsidRPr="0046266F">
        <w:tab/>
        <w:t>Test purpose</w:t>
      </w:r>
      <w:bookmarkEnd w:id="5009"/>
      <w:bookmarkEnd w:id="5010"/>
      <w:bookmarkEnd w:id="5011"/>
      <w:bookmarkEnd w:id="5012"/>
      <w:bookmarkEnd w:id="5013"/>
      <w:bookmarkEnd w:id="5014"/>
      <w:bookmarkEnd w:id="5015"/>
      <w:bookmarkEnd w:id="5016"/>
      <w:bookmarkEnd w:id="5017"/>
      <w:bookmarkEnd w:id="5018"/>
      <w:bookmarkEnd w:id="5019"/>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20" w:name="_Toc10738918"/>
      <w:bookmarkStart w:id="5021" w:name="_Toc20396770"/>
      <w:bookmarkStart w:id="5022" w:name="_Toc29398423"/>
      <w:bookmarkStart w:id="5023" w:name="_Toc29399545"/>
      <w:bookmarkStart w:id="5024" w:name="_Toc36649555"/>
      <w:bookmarkStart w:id="5025" w:name="_Toc36655397"/>
      <w:bookmarkStart w:id="5026" w:name="_Toc44961700"/>
      <w:bookmarkStart w:id="5027" w:name="_Toc50983363"/>
      <w:bookmarkStart w:id="5028" w:name="_Toc50985534"/>
      <w:bookmarkStart w:id="5029" w:name="_Toc57112794"/>
      <w:bookmarkStart w:id="5030" w:name="_Toc146299945"/>
      <w:r w:rsidRPr="0046266F">
        <w:t>8.2.3.4</w:t>
      </w:r>
      <w:r w:rsidRPr="0046266F">
        <w:tab/>
        <w:t>Method of test</w:t>
      </w:r>
      <w:bookmarkEnd w:id="5020"/>
      <w:bookmarkEnd w:id="5021"/>
      <w:bookmarkEnd w:id="5022"/>
      <w:bookmarkEnd w:id="5023"/>
      <w:bookmarkEnd w:id="5024"/>
      <w:bookmarkEnd w:id="5025"/>
      <w:bookmarkEnd w:id="5026"/>
      <w:bookmarkEnd w:id="5027"/>
      <w:bookmarkEnd w:id="5028"/>
      <w:bookmarkEnd w:id="5029"/>
      <w:bookmarkEnd w:id="5030"/>
    </w:p>
    <w:p w14:paraId="48D134DA" w14:textId="77777777" w:rsidR="00BD7469" w:rsidRPr="0046266F" w:rsidRDefault="00BD7469" w:rsidP="00BD7469">
      <w:pPr>
        <w:pStyle w:val="Heading5"/>
      </w:pPr>
      <w:bookmarkStart w:id="5031" w:name="_Toc10738919"/>
      <w:bookmarkStart w:id="5032" w:name="_Toc20396771"/>
      <w:bookmarkStart w:id="5033" w:name="_Toc29398424"/>
      <w:bookmarkStart w:id="5034" w:name="_Toc29399546"/>
      <w:bookmarkStart w:id="5035" w:name="_Toc36649556"/>
      <w:bookmarkStart w:id="5036" w:name="_Toc36655398"/>
      <w:bookmarkStart w:id="5037" w:name="_Toc44961701"/>
      <w:bookmarkStart w:id="5038" w:name="_Toc50983364"/>
      <w:bookmarkStart w:id="5039" w:name="_Toc50985535"/>
      <w:bookmarkStart w:id="5040" w:name="_Toc57112795"/>
      <w:bookmarkStart w:id="5041" w:name="_Toc146299946"/>
      <w:r w:rsidRPr="0046266F">
        <w:t>8.2.3.4.1</w:t>
      </w:r>
      <w:r w:rsidRPr="0046266F">
        <w:tab/>
        <w:t>Initial conditions</w:t>
      </w:r>
      <w:bookmarkEnd w:id="5031"/>
      <w:bookmarkEnd w:id="5032"/>
      <w:bookmarkEnd w:id="5033"/>
      <w:bookmarkEnd w:id="5034"/>
      <w:bookmarkEnd w:id="5035"/>
      <w:bookmarkEnd w:id="5036"/>
      <w:bookmarkEnd w:id="5037"/>
      <w:bookmarkEnd w:id="5038"/>
      <w:bookmarkEnd w:id="5039"/>
      <w:bookmarkEnd w:id="5040"/>
      <w:bookmarkEnd w:id="5041"/>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lastRenderedPageBreak/>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2" w:name="_Toc10738920"/>
      <w:bookmarkStart w:id="5043" w:name="_Toc20396772"/>
      <w:bookmarkStart w:id="5044" w:name="_Toc29398425"/>
      <w:bookmarkStart w:id="5045" w:name="_Toc29399547"/>
      <w:bookmarkStart w:id="5046" w:name="_Toc36649557"/>
      <w:bookmarkStart w:id="5047" w:name="_Toc36655399"/>
      <w:bookmarkStart w:id="5048" w:name="_Toc44961702"/>
      <w:bookmarkStart w:id="5049" w:name="_Toc50983365"/>
      <w:bookmarkStart w:id="5050" w:name="_Toc50985536"/>
      <w:bookmarkStart w:id="5051" w:name="_Toc57112796"/>
      <w:bookmarkStart w:id="5052" w:name="_Toc146299947"/>
      <w:r w:rsidRPr="0046266F">
        <w:t>8.2.3.4.2</w:t>
      </w:r>
      <w:r w:rsidRPr="0046266F">
        <w:tab/>
        <w:t>Procedure</w:t>
      </w:r>
      <w:bookmarkEnd w:id="5042"/>
      <w:bookmarkEnd w:id="5043"/>
      <w:bookmarkEnd w:id="5044"/>
      <w:bookmarkEnd w:id="5045"/>
      <w:bookmarkEnd w:id="5046"/>
      <w:bookmarkEnd w:id="5047"/>
      <w:bookmarkEnd w:id="5048"/>
      <w:bookmarkEnd w:id="5049"/>
      <w:bookmarkEnd w:id="5050"/>
      <w:bookmarkEnd w:id="5051"/>
      <w:bookmarkEnd w:id="5052"/>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3" w:name="_Toc10738921"/>
      <w:bookmarkStart w:id="5054" w:name="_Toc20396773"/>
      <w:bookmarkStart w:id="5055" w:name="_Toc29398426"/>
      <w:bookmarkStart w:id="5056" w:name="_Toc29399548"/>
      <w:bookmarkStart w:id="5057" w:name="_Toc36649558"/>
      <w:bookmarkStart w:id="5058" w:name="_Toc36655400"/>
      <w:bookmarkStart w:id="5059" w:name="_Toc44961703"/>
      <w:bookmarkStart w:id="5060" w:name="_Toc50983366"/>
      <w:bookmarkStart w:id="5061" w:name="_Toc50985537"/>
      <w:bookmarkStart w:id="5062" w:name="_Toc57112797"/>
      <w:bookmarkStart w:id="5063" w:name="_Toc146299948"/>
      <w:r w:rsidRPr="0046266F">
        <w:t>8.2.3.5</w:t>
      </w:r>
      <w:r w:rsidRPr="0046266F">
        <w:tab/>
        <w:t>Acceptance criteria</w:t>
      </w:r>
      <w:bookmarkEnd w:id="5053"/>
      <w:bookmarkEnd w:id="5054"/>
      <w:bookmarkEnd w:id="5055"/>
      <w:bookmarkEnd w:id="5056"/>
      <w:bookmarkEnd w:id="5057"/>
      <w:bookmarkEnd w:id="5058"/>
      <w:bookmarkEnd w:id="5059"/>
      <w:bookmarkEnd w:id="5060"/>
      <w:bookmarkEnd w:id="5061"/>
      <w:bookmarkEnd w:id="5062"/>
      <w:bookmarkEnd w:id="5063"/>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lastRenderedPageBreak/>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4" w:name="_Toc10738922"/>
      <w:bookmarkStart w:id="5065" w:name="_Toc20396774"/>
      <w:bookmarkStart w:id="5066" w:name="_Toc29398427"/>
      <w:bookmarkStart w:id="5067" w:name="_Toc29399549"/>
      <w:bookmarkStart w:id="5068" w:name="_Toc36649559"/>
      <w:bookmarkStart w:id="5069" w:name="_Toc36655401"/>
      <w:bookmarkStart w:id="5070" w:name="_Toc44961704"/>
      <w:bookmarkStart w:id="5071" w:name="_Toc50983367"/>
      <w:bookmarkStart w:id="5072" w:name="_Toc50985538"/>
      <w:bookmarkStart w:id="5073" w:name="_Toc57112798"/>
      <w:bookmarkStart w:id="5074" w:name="_Toc146299949"/>
      <w:r w:rsidRPr="0046266F">
        <w:lastRenderedPageBreak/>
        <w:t>8.2.4</w:t>
      </w:r>
      <w:r w:rsidRPr="0046266F">
        <w:tab/>
        <w:t>Correct storage of an SM on the UICC</w:t>
      </w:r>
      <w:bookmarkEnd w:id="5064"/>
      <w:bookmarkEnd w:id="5065"/>
      <w:bookmarkEnd w:id="5066"/>
      <w:bookmarkEnd w:id="5067"/>
      <w:bookmarkEnd w:id="5068"/>
      <w:bookmarkEnd w:id="5069"/>
      <w:bookmarkEnd w:id="5070"/>
      <w:bookmarkEnd w:id="5071"/>
      <w:bookmarkEnd w:id="5072"/>
      <w:bookmarkEnd w:id="5073"/>
      <w:bookmarkEnd w:id="5074"/>
    </w:p>
    <w:p w14:paraId="6E669A34" w14:textId="77777777" w:rsidR="00BD7469" w:rsidRPr="0046266F" w:rsidRDefault="00BD7469" w:rsidP="00BD7469">
      <w:pPr>
        <w:pStyle w:val="Heading4"/>
      </w:pPr>
      <w:bookmarkStart w:id="5075" w:name="_Toc10738923"/>
      <w:bookmarkStart w:id="5076" w:name="_Toc20396775"/>
      <w:bookmarkStart w:id="5077" w:name="_Toc29398428"/>
      <w:bookmarkStart w:id="5078" w:name="_Toc29399550"/>
      <w:bookmarkStart w:id="5079" w:name="_Toc36649560"/>
      <w:bookmarkStart w:id="5080" w:name="_Toc36655402"/>
      <w:bookmarkStart w:id="5081" w:name="_Toc44961705"/>
      <w:bookmarkStart w:id="5082" w:name="_Toc50983368"/>
      <w:bookmarkStart w:id="5083" w:name="_Toc50985539"/>
      <w:bookmarkStart w:id="5084" w:name="_Toc57112799"/>
      <w:bookmarkStart w:id="5085" w:name="_Toc146299950"/>
      <w:r w:rsidRPr="0046266F">
        <w:t>8.2.4.1</w:t>
      </w:r>
      <w:r w:rsidRPr="0046266F">
        <w:tab/>
        <w:t>Definition and applicability</w:t>
      </w:r>
      <w:bookmarkEnd w:id="5075"/>
      <w:bookmarkEnd w:id="5076"/>
      <w:bookmarkEnd w:id="5077"/>
      <w:bookmarkEnd w:id="5078"/>
      <w:bookmarkEnd w:id="5079"/>
      <w:bookmarkEnd w:id="5080"/>
      <w:bookmarkEnd w:id="5081"/>
      <w:bookmarkEnd w:id="5082"/>
      <w:bookmarkEnd w:id="5083"/>
      <w:bookmarkEnd w:id="5084"/>
      <w:bookmarkEnd w:id="5085"/>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6" w:name="_Toc10738924"/>
      <w:bookmarkStart w:id="5087" w:name="_Toc20396776"/>
      <w:bookmarkStart w:id="5088" w:name="_Toc29398429"/>
      <w:bookmarkStart w:id="5089" w:name="_Toc29399551"/>
      <w:bookmarkStart w:id="5090" w:name="_Toc36649561"/>
      <w:bookmarkStart w:id="5091" w:name="_Toc36655403"/>
      <w:bookmarkStart w:id="5092" w:name="_Toc44961706"/>
      <w:bookmarkStart w:id="5093" w:name="_Toc50983369"/>
      <w:bookmarkStart w:id="5094" w:name="_Toc50985540"/>
      <w:bookmarkStart w:id="5095" w:name="_Toc57112800"/>
    </w:p>
    <w:p w14:paraId="64580970" w14:textId="2A747747" w:rsidR="00BD7469" w:rsidRPr="0046266F" w:rsidRDefault="00BD7469" w:rsidP="00BD7469">
      <w:pPr>
        <w:pStyle w:val="Heading4"/>
      </w:pPr>
      <w:bookmarkStart w:id="5096" w:name="_Toc146299951"/>
      <w:r w:rsidRPr="0046266F">
        <w:t>8.2.4.2</w:t>
      </w:r>
      <w:r w:rsidRPr="0046266F">
        <w:tab/>
        <w:t>Conformance requirement</w:t>
      </w:r>
      <w:bookmarkEnd w:id="5086"/>
      <w:bookmarkEnd w:id="5087"/>
      <w:bookmarkEnd w:id="5088"/>
      <w:bookmarkEnd w:id="5089"/>
      <w:bookmarkEnd w:id="5090"/>
      <w:bookmarkEnd w:id="5091"/>
      <w:bookmarkEnd w:id="5092"/>
      <w:bookmarkEnd w:id="5093"/>
      <w:bookmarkEnd w:id="5094"/>
      <w:bookmarkEnd w:id="5095"/>
      <w:bookmarkEnd w:id="5096"/>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97" w:name="_Toc10738925"/>
      <w:bookmarkStart w:id="5098" w:name="_Toc20396777"/>
      <w:bookmarkStart w:id="5099" w:name="_Toc29398430"/>
      <w:bookmarkStart w:id="5100" w:name="_Toc29399552"/>
      <w:bookmarkStart w:id="5101" w:name="_Toc36649562"/>
      <w:bookmarkStart w:id="5102" w:name="_Toc36655404"/>
      <w:bookmarkStart w:id="5103" w:name="_Toc44961707"/>
      <w:bookmarkStart w:id="5104" w:name="_Toc50983370"/>
      <w:bookmarkStart w:id="5105" w:name="_Toc50985541"/>
      <w:bookmarkStart w:id="5106" w:name="_Toc57112801"/>
      <w:bookmarkStart w:id="5107" w:name="_Toc146299952"/>
      <w:r w:rsidRPr="0046266F">
        <w:t>8.2.4.3</w:t>
      </w:r>
      <w:r w:rsidRPr="0046266F">
        <w:tab/>
        <w:t>Test purpose</w:t>
      </w:r>
      <w:bookmarkEnd w:id="5097"/>
      <w:bookmarkEnd w:id="5098"/>
      <w:bookmarkEnd w:id="5099"/>
      <w:bookmarkEnd w:id="5100"/>
      <w:bookmarkEnd w:id="5101"/>
      <w:bookmarkEnd w:id="5102"/>
      <w:bookmarkEnd w:id="5103"/>
      <w:bookmarkEnd w:id="5104"/>
      <w:bookmarkEnd w:id="5105"/>
      <w:bookmarkEnd w:id="5106"/>
      <w:bookmarkEnd w:id="5107"/>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08" w:name="_Toc10738926"/>
      <w:bookmarkStart w:id="5109" w:name="_Toc20396778"/>
      <w:bookmarkStart w:id="5110" w:name="_Toc29398431"/>
      <w:bookmarkStart w:id="5111" w:name="_Toc29399553"/>
      <w:bookmarkStart w:id="5112" w:name="_Toc36649563"/>
      <w:bookmarkStart w:id="5113" w:name="_Toc36655405"/>
      <w:bookmarkStart w:id="5114" w:name="_Toc44961708"/>
      <w:bookmarkStart w:id="5115" w:name="_Toc50983371"/>
      <w:bookmarkStart w:id="5116" w:name="_Toc50985542"/>
      <w:bookmarkStart w:id="5117" w:name="_Toc57112802"/>
      <w:bookmarkStart w:id="5118" w:name="_Toc146299953"/>
      <w:r w:rsidRPr="0046266F">
        <w:t>8.2.4.4</w:t>
      </w:r>
      <w:r w:rsidRPr="0046266F">
        <w:tab/>
        <w:t>Method of test</w:t>
      </w:r>
      <w:bookmarkEnd w:id="5108"/>
      <w:bookmarkEnd w:id="5109"/>
      <w:bookmarkEnd w:id="5110"/>
      <w:bookmarkEnd w:id="5111"/>
      <w:bookmarkEnd w:id="5112"/>
      <w:bookmarkEnd w:id="5113"/>
      <w:bookmarkEnd w:id="5114"/>
      <w:bookmarkEnd w:id="5115"/>
      <w:bookmarkEnd w:id="5116"/>
      <w:bookmarkEnd w:id="5117"/>
      <w:bookmarkEnd w:id="5118"/>
    </w:p>
    <w:p w14:paraId="2878435F" w14:textId="77777777" w:rsidR="00BD7469" w:rsidRPr="0046266F" w:rsidRDefault="00BD7469" w:rsidP="00BD7469">
      <w:pPr>
        <w:pStyle w:val="Heading5"/>
      </w:pPr>
      <w:bookmarkStart w:id="5119" w:name="_Toc10738927"/>
      <w:bookmarkStart w:id="5120" w:name="_Toc20396779"/>
      <w:bookmarkStart w:id="5121" w:name="_Toc29398432"/>
      <w:bookmarkStart w:id="5122" w:name="_Toc29399554"/>
      <w:bookmarkStart w:id="5123" w:name="_Toc36649564"/>
      <w:bookmarkStart w:id="5124" w:name="_Toc36655406"/>
      <w:bookmarkStart w:id="5125" w:name="_Toc44961709"/>
      <w:bookmarkStart w:id="5126" w:name="_Toc50983372"/>
      <w:bookmarkStart w:id="5127" w:name="_Toc50985543"/>
      <w:bookmarkStart w:id="5128" w:name="_Toc57112803"/>
      <w:bookmarkStart w:id="5129" w:name="_Toc146299954"/>
      <w:r w:rsidRPr="0046266F">
        <w:t>8.2.4.4.1</w:t>
      </w:r>
      <w:r w:rsidRPr="0046266F">
        <w:tab/>
        <w:t>Initial conditions</w:t>
      </w:r>
      <w:bookmarkEnd w:id="5119"/>
      <w:bookmarkEnd w:id="5120"/>
      <w:bookmarkEnd w:id="5121"/>
      <w:bookmarkEnd w:id="5122"/>
      <w:bookmarkEnd w:id="5123"/>
      <w:bookmarkEnd w:id="5124"/>
      <w:bookmarkEnd w:id="5125"/>
      <w:bookmarkEnd w:id="5126"/>
      <w:bookmarkEnd w:id="5127"/>
      <w:bookmarkEnd w:id="5128"/>
      <w:bookmarkEnd w:id="5129"/>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lastRenderedPageBreak/>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lastRenderedPageBreak/>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30" w:name="_Toc10738928"/>
      <w:bookmarkStart w:id="5131" w:name="_Toc20396780"/>
      <w:bookmarkStart w:id="5132" w:name="_Toc29398433"/>
      <w:bookmarkStart w:id="5133" w:name="_Toc29399555"/>
      <w:bookmarkStart w:id="5134" w:name="_Toc36649565"/>
      <w:bookmarkStart w:id="5135" w:name="_Toc36655407"/>
      <w:bookmarkStart w:id="5136" w:name="_Toc44961710"/>
      <w:bookmarkStart w:id="5137" w:name="_Toc50983373"/>
      <w:bookmarkStart w:id="5138" w:name="_Toc50985544"/>
      <w:bookmarkStart w:id="5139" w:name="_Toc57112804"/>
      <w:bookmarkStart w:id="5140" w:name="_Toc146299955"/>
      <w:r w:rsidRPr="0046266F">
        <w:t>8.2.4.4.2</w:t>
      </w:r>
      <w:r w:rsidRPr="0046266F">
        <w:tab/>
        <w:t>Procedure</w:t>
      </w:r>
      <w:bookmarkEnd w:id="5130"/>
      <w:bookmarkEnd w:id="5131"/>
      <w:bookmarkEnd w:id="5132"/>
      <w:bookmarkEnd w:id="5133"/>
      <w:bookmarkEnd w:id="5134"/>
      <w:bookmarkEnd w:id="5135"/>
      <w:bookmarkEnd w:id="5136"/>
      <w:bookmarkEnd w:id="5137"/>
      <w:bookmarkEnd w:id="5138"/>
      <w:bookmarkEnd w:id="5139"/>
      <w:bookmarkEnd w:id="5140"/>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lastRenderedPageBreak/>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1" w:name="_Toc10738929"/>
      <w:bookmarkStart w:id="5142" w:name="_Toc20396781"/>
      <w:bookmarkStart w:id="5143" w:name="_Toc29398434"/>
      <w:bookmarkStart w:id="5144" w:name="_Toc29399556"/>
      <w:bookmarkStart w:id="5145" w:name="_Toc36649566"/>
      <w:bookmarkStart w:id="5146" w:name="_Toc36655408"/>
      <w:bookmarkStart w:id="5147" w:name="_Toc44961711"/>
      <w:bookmarkStart w:id="5148" w:name="_Toc50983374"/>
      <w:bookmarkStart w:id="5149" w:name="_Toc50985545"/>
      <w:bookmarkStart w:id="5150" w:name="_Toc57112805"/>
      <w:bookmarkStart w:id="5151" w:name="_Toc146299956"/>
      <w:r w:rsidRPr="0046266F">
        <w:t>8.2.4.5</w:t>
      </w:r>
      <w:r w:rsidRPr="0046266F">
        <w:tab/>
        <w:t>Acceptance criteria</w:t>
      </w:r>
      <w:bookmarkEnd w:id="5141"/>
      <w:bookmarkEnd w:id="5142"/>
      <w:bookmarkEnd w:id="5143"/>
      <w:bookmarkEnd w:id="5144"/>
      <w:bookmarkEnd w:id="5145"/>
      <w:bookmarkEnd w:id="5146"/>
      <w:bookmarkEnd w:id="5147"/>
      <w:bookmarkEnd w:id="5148"/>
      <w:bookmarkEnd w:id="5149"/>
      <w:bookmarkEnd w:id="5150"/>
      <w:bookmarkEnd w:id="5151"/>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lastRenderedPageBreak/>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2" w:name="_Toc10738930"/>
      <w:bookmarkStart w:id="5153" w:name="_Toc20396782"/>
      <w:bookmarkStart w:id="5154" w:name="_Toc29398435"/>
      <w:bookmarkStart w:id="5155" w:name="_Toc29399557"/>
      <w:bookmarkStart w:id="5156" w:name="_Toc36649567"/>
      <w:bookmarkStart w:id="5157" w:name="_Toc36655409"/>
      <w:bookmarkStart w:id="5158" w:name="_Toc44961712"/>
      <w:bookmarkStart w:id="5159" w:name="_Toc50983375"/>
      <w:bookmarkStart w:id="5160" w:name="_Toc50985546"/>
      <w:bookmarkStart w:id="5161" w:name="_Toc57112806"/>
      <w:bookmarkStart w:id="5162" w:name="_Toc146299957"/>
      <w:r w:rsidRPr="0046266F">
        <w:t>8.2.5</w:t>
      </w:r>
      <w:r w:rsidRPr="0046266F">
        <w:tab/>
        <w:t>Correct reading of a SM on the USIM if USIM and ISIM are present</w:t>
      </w:r>
      <w:bookmarkEnd w:id="5152"/>
      <w:bookmarkEnd w:id="5153"/>
      <w:bookmarkEnd w:id="5154"/>
      <w:bookmarkEnd w:id="5155"/>
      <w:bookmarkEnd w:id="5156"/>
      <w:bookmarkEnd w:id="5157"/>
      <w:bookmarkEnd w:id="5158"/>
      <w:bookmarkEnd w:id="5159"/>
      <w:bookmarkEnd w:id="5160"/>
      <w:bookmarkEnd w:id="5161"/>
      <w:bookmarkEnd w:id="5162"/>
    </w:p>
    <w:p w14:paraId="7F707F9C" w14:textId="77777777" w:rsidR="00BD7469" w:rsidRPr="0046266F" w:rsidRDefault="00BD7469" w:rsidP="00BD7469">
      <w:pPr>
        <w:pStyle w:val="Heading4"/>
      </w:pPr>
      <w:bookmarkStart w:id="5163" w:name="_Toc10738931"/>
      <w:bookmarkStart w:id="5164" w:name="_Toc20396783"/>
      <w:bookmarkStart w:id="5165" w:name="_Toc29398436"/>
      <w:bookmarkStart w:id="5166" w:name="_Toc29399558"/>
      <w:bookmarkStart w:id="5167" w:name="_Toc36649568"/>
      <w:bookmarkStart w:id="5168" w:name="_Toc36655410"/>
      <w:bookmarkStart w:id="5169" w:name="_Toc44961713"/>
      <w:bookmarkStart w:id="5170" w:name="_Toc50983376"/>
      <w:bookmarkStart w:id="5171" w:name="_Toc50985547"/>
      <w:bookmarkStart w:id="5172" w:name="_Toc57112807"/>
      <w:bookmarkStart w:id="5173" w:name="_Toc146299958"/>
      <w:r w:rsidRPr="0046266F">
        <w:t>8.2.5.1</w:t>
      </w:r>
      <w:r w:rsidRPr="0046266F">
        <w:tab/>
        <w:t>Definition and applicability</w:t>
      </w:r>
      <w:bookmarkEnd w:id="5163"/>
      <w:bookmarkEnd w:id="5164"/>
      <w:bookmarkEnd w:id="5165"/>
      <w:bookmarkEnd w:id="5166"/>
      <w:bookmarkEnd w:id="5167"/>
      <w:bookmarkEnd w:id="5168"/>
      <w:bookmarkEnd w:id="5169"/>
      <w:bookmarkEnd w:id="5170"/>
      <w:bookmarkEnd w:id="5171"/>
      <w:bookmarkEnd w:id="5172"/>
      <w:bookmarkEnd w:id="5173"/>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4" w:name="_Toc10738932"/>
      <w:bookmarkStart w:id="5175" w:name="_Toc20396784"/>
      <w:bookmarkStart w:id="5176" w:name="_Toc29398437"/>
      <w:bookmarkStart w:id="5177" w:name="_Toc29399559"/>
      <w:bookmarkStart w:id="5178" w:name="_Toc36649569"/>
      <w:bookmarkStart w:id="5179" w:name="_Toc36655411"/>
      <w:bookmarkStart w:id="5180" w:name="_Toc44961714"/>
      <w:bookmarkStart w:id="5181" w:name="_Toc50983377"/>
      <w:bookmarkStart w:id="5182" w:name="_Toc50985548"/>
      <w:bookmarkStart w:id="5183" w:name="_Toc57112808"/>
      <w:bookmarkStart w:id="5184" w:name="_Toc146299959"/>
      <w:r w:rsidRPr="0046266F">
        <w:t>8.2.5.2</w:t>
      </w:r>
      <w:r w:rsidRPr="0046266F">
        <w:tab/>
        <w:t>Conformance requirement</w:t>
      </w:r>
      <w:bookmarkEnd w:id="5174"/>
      <w:bookmarkEnd w:id="5175"/>
      <w:bookmarkEnd w:id="5176"/>
      <w:bookmarkEnd w:id="5177"/>
      <w:bookmarkEnd w:id="5178"/>
      <w:bookmarkEnd w:id="5179"/>
      <w:bookmarkEnd w:id="5180"/>
      <w:bookmarkEnd w:id="5181"/>
      <w:bookmarkEnd w:id="5182"/>
      <w:bookmarkEnd w:id="5183"/>
      <w:bookmarkEnd w:id="5184"/>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5" w:name="_Toc10738933"/>
      <w:bookmarkStart w:id="5186" w:name="_Toc20396785"/>
      <w:bookmarkStart w:id="5187" w:name="_Toc29398438"/>
      <w:bookmarkStart w:id="5188" w:name="_Toc29399560"/>
      <w:bookmarkStart w:id="5189" w:name="_Toc36649570"/>
      <w:bookmarkStart w:id="5190" w:name="_Toc36655412"/>
      <w:bookmarkStart w:id="5191" w:name="_Toc44961715"/>
      <w:bookmarkStart w:id="5192" w:name="_Toc50983378"/>
      <w:bookmarkStart w:id="5193" w:name="_Toc50985549"/>
      <w:bookmarkStart w:id="5194" w:name="_Toc57112809"/>
      <w:bookmarkStart w:id="5195" w:name="_Toc146299960"/>
      <w:r w:rsidRPr="0046266F">
        <w:t>8.2.5.3</w:t>
      </w:r>
      <w:r w:rsidRPr="0046266F">
        <w:tab/>
        <w:t>Test purpose</w:t>
      </w:r>
      <w:bookmarkEnd w:id="5185"/>
      <w:bookmarkEnd w:id="5186"/>
      <w:bookmarkEnd w:id="5187"/>
      <w:bookmarkEnd w:id="5188"/>
      <w:bookmarkEnd w:id="5189"/>
      <w:bookmarkEnd w:id="5190"/>
      <w:bookmarkEnd w:id="5191"/>
      <w:bookmarkEnd w:id="5192"/>
      <w:bookmarkEnd w:id="5193"/>
      <w:bookmarkEnd w:id="5194"/>
      <w:bookmarkEnd w:id="5195"/>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6" w:name="_Toc10738934"/>
      <w:bookmarkStart w:id="5197" w:name="_Toc20396786"/>
      <w:bookmarkStart w:id="5198" w:name="_Toc29398439"/>
      <w:bookmarkStart w:id="5199" w:name="_Toc29399561"/>
      <w:bookmarkStart w:id="5200" w:name="_Toc36649571"/>
      <w:bookmarkStart w:id="5201" w:name="_Toc36655413"/>
      <w:bookmarkStart w:id="5202" w:name="_Toc44961716"/>
      <w:bookmarkStart w:id="5203" w:name="_Toc50983379"/>
      <w:bookmarkStart w:id="5204" w:name="_Toc50985550"/>
      <w:bookmarkStart w:id="5205" w:name="_Toc57112810"/>
      <w:bookmarkStart w:id="5206" w:name="_Toc146299961"/>
      <w:r w:rsidRPr="0046266F">
        <w:lastRenderedPageBreak/>
        <w:t>8.2.5.4</w:t>
      </w:r>
      <w:r w:rsidRPr="0046266F">
        <w:tab/>
        <w:t>Method of test</w:t>
      </w:r>
      <w:bookmarkEnd w:id="5196"/>
      <w:bookmarkEnd w:id="5197"/>
      <w:bookmarkEnd w:id="5198"/>
      <w:bookmarkEnd w:id="5199"/>
      <w:bookmarkEnd w:id="5200"/>
      <w:bookmarkEnd w:id="5201"/>
      <w:bookmarkEnd w:id="5202"/>
      <w:bookmarkEnd w:id="5203"/>
      <w:bookmarkEnd w:id="5204"/>
      <w:bookmarkEnd w:id="5205"/>
      <w:bookmarkEnd w:id="5206"/>
    </w:p>
    <w:p w14:paraId="3F6E756F" w14:textId="77777777" w:rsidR="00BD7469" w:rsidRPr="0046266F" w:rsidRDefault="00BD7469" w:rsidP="00BD7469">
      <w:pPr>
        <w:pStyle w:val="Heading5"/>
      </w:pPr>
      <w:bookmarkStart w:id="5207" w:name="_Toc10738935"/>
      <w:bookmarkStart w:id="5208" w:name="_Toc20396787"/>
      <w:bookmarkStart w:id="5209" w:name="_Toc29398440"/>
      <w:bookmarkStart w:id="5210" w:name="_Toc29399562"/>
      <w:bookmarkStart w:id="5211" w:name="_Toc36649572"/>
      <w:bookmarkStart w:id="5212" w:name="_Toc36655414"/>
      <w:bookmarkStart w:id="5213" w:name="_Toc44961717"/>
      <w:bookmarkStart w:id="5214" w:name="_Toc50983380"/>
      <w:bookmarkStart w:id="5215" w:name="_Toc50985551"/>
      <w:bookmarkStart w:id="5216" w:name="_Toc57112811"/>
      <w:bookmarkStart w:id="5217" w:name="_Toc146299962"/>
      <w:r w:rsidRPr="0046266F">
        <w:t>8.2.5.4.1</w:t>
      </w:r>
      <w:r w:rsidRPr="0046266F">
        <w:tab/>
        <w:t>Initial conditions</w:t>
      </w:r>
      <w:bookmarkEnd w:id="5207"/>
      <w:bookmarkEnd w:id="5208"/>
      <w:bookmarkEnd w:id="5209"/>
      <w:bookmarkEnd w:id="5210"/>
      <w:bookmarkEnd w:id="5211"/>
      <w:bookmarkEnd w:id="5212"/>
      <w:bookmarkEnd w:id="5213"/>
      <w:bookmarkEnd w:id="5214"/>
      <w:bookmarkEnd w:id="5215"/>
      <w:bookmarkEnd w:id="5216"/>
      <w:bookmarkEnd w:id="5217"/>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lastRenderedPageBreak/>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18" w:name="_Toc10738936"/>
      <w:bookmarkStart w:id="5219" w:name="_Toc20396788"/>
      <w:bookmarkStart w:id="5220" w:name="_Toc29398441"/>
      <w:bookmarkStart w:id="5221" w:name="_Toc29399563"/>
      <w:bookmarkStart w:id="5222" w:name="_Toc36649573"/>
      <w:bookmarkStart w:id="5223" w:name="_Toc36655415"/>
      <w:bookmarkStart w:id="5224" w:name="_Toc44961718"/>
      <w:bookmarkStart w:id="5225" w:name="_Toc50983381"/>
      <w:bookmarkStart w:id="5226" w:name="_Toc50985552"/>
      <w:bookmarkStart w:id="5227" w:name="_Toc57112812"/>
      <w:bookmarkStart w:id="5228" w:name="_Toc146299963"/>
      <w:r w:rsidRPr="0046266F">
        <w:t>8.2.5.4.2</w:t>
      </w:r>
      <w:r w:rsidRPr="0046266F">
        <w:tab/>
        <w:t>Procedure</w:t>
      </w:r>
      <w:bookmarkEnd w:id="5218"/>
      <w:bookmarkEnd w:id="5219"/>
      <w:bookmarkEnd w:id="5220"/>
      <w:bookmarkEnd w:id="5221"/>
      <w:bookmarkEnd w:id="5222"/>
      <w:bookmarkEnd w:id="5223"/>
      <w:bookmarkEnd w:id="5224"/>
      <w:bookmarkEnd w:id="5225"/>
      <w:bookmarkEnd w:id="5226"/>
      <w:bookmarkEnd w:id="5227"/>
      <w:bookmarkEnd w:id="5228"/>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29" w:name="_Toc10738937"/>
      <w:bookmarkStart w:id="5230" w:name="_Toc20396789"/>
      <w:bookmarkStart w:id="5231" w:name="_Toc29398442"/>
      <w:bookmarkStart w:id="5232" w:name="_Toc29399564"/>
      <w:bookmarkStart w:id="5233" w:name="_Toc36649574"/>
      <w:bookmarkStart w:id="5234" w:name="_Toc36655416"/>
      <w:bookmarkStart w:id="5235" w:name="_Toc44961719"/>
      <w:bookmarkStart w:id="5236" w:name="_Toc50983382"/>
      <w:bookmarkStart w:id="5237" w:name="_Toc50985553"/>
      <w:bookmarkStart w:id="5238" w:name="_Toc57112813"/>
      <w:bookmarkStart w:id="5239" w:name="_Toc146299964"/>
      <w:r w:rsidRPr="0046266F">
        <w:t>8.2.5.5</w:t>
      </w:r>
      <w:r w:rsidRPr="0046266F">
        <w:tab/>
        <w:t>Acceptance criteria</w:t>
      </w:r>
      <w:bookmarkEnd w:id="5229"/>
      <w:bookmarkEnd w:id="5230"/>
      <w:bookmarkEnd w:id="5231"/>
      <w:bookmarkEnd w:id="5232"/>
      <w:bookmarkEnd w:id="5233"/>
      <w:bookmarkEnd w:id="5234"/>
      <w:bookmarkEnd w:id="5235"/>
      <w:bookmarkEnd w:id="5236"/>
      <w:bookmarkEnd w:id="5237"/>
      <w:bookmarkEnd w:id="5238"/>
      <w:bookmarkEnd w:id="5239"/>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40" w:name="_Toc10738938"/>
      <w:bookmarkStart w:id="5241" w:name="_Toc20396790"/>
      <w:bookmarkStart w:id="5242" w:name="_Toc29398443"/>
      <w:bookmarkStart w:id="5243" w:name="_Toc29399565"/>
      <w:bookmarkStart w:id="5244" w:name="_Toc36649575"/>
      <w:bookmarkStart w:id="5245" w:name="_Toc36655417"/>
      <w:bookmarkStart w:id="5246" w:name="_Toc44961720"/>
      <w:bookmarkStart w:id="5247" w:name="_Toc50983383"/>
      <w:bookmarkStart w:id="5248" w:name="_Toc50985554"/>
      <w:bookmarkStart w:id="5249" w:name="_Toc57112814"/>
      <w:bookmarkStart w:id="5250" w:name="_Toc146299965"/>
      <w:r w:rsidRPr="0046266F">
        <w:t>8.2.6</w:t>
      </w:r>
      <w:r w:rsidRPr="0046266F">
        <w:tab/>
        <w:t>Correct reading of a SM on the ISIM if USIM and ISIM are present</w:t>
      </w:r>
      <w:bookmarkEnd w:id="5240"/>
      <w:bookmarkEnd w:id="5241"/>
      <w:bookmarkEnd w:id="5242"/>
      <w:bookmarkEnd w:id="5243"/>
      <w:bookmarkEnd w:id="5244"/>
      <w:bookmarkEnd w:id="5245"/>
      <w:bookmarkEnd w:id="5246"/>
      <w:bookmarkEnd w:id="5247"/>
      <w:bookmarkEnd w:id="5248"/>
      <w:bookmarkEnd w:id="5249"/>
      <w:bookmarkEnd w:id="5250"/>
    </w:p>
    <w:p w14:paraId="497DEF7A" w14:textId="77777777" w:rsidR="00BD7469" w:rsidRPr="0046266F" w:rsidRDefault="00BD7469" w:rsidP="00BD7469">
      <w:pPr>
        <w:pStyle w:val="Heading4"/>
      </w:pPr>
      <w:bookmarkStart w:id="5251" w:name="_Toc10738939"/>
      <w:bookmarkStart w:id="5252" w:name="_Toc20396791"/>
      <w:bookmarkStart w:id="5253" w:name="_Toc29398444"/>
      <w:bookmarkStart w:id="5254" w:name="_Toc29399566"/>
      <w:bookmarkStart w:id="5255" w:name="_Toc36649576"/>
      <w:bookmarkStart w:id="5256" w:name="_Toc36655418"/>
      <w:bookmarkStart w:id="5257" w:name="_Toc44961721"/>
      <w:bookmarkStart w:id="5258" w:name="_Toc50983384"/>
      <w:bookmarkStart w:id="5259" w:name="_Toc50985555"/>
      <w:bookmarkStart w:id="5260" w:name="_Toc57112815"/>
      <w:bookmarkStart w:id="5261" w:name="_Toc146299966"/>
      <w:r w:rsidRPr="0046266F">
        <w:t>8.2.6.1</w:t>
      </w:r>
      <w:r w:rsidRPr="0046266F">
        <w:tab/>
        <w:t>Definition and applicability</w:t>
      </w:r>
      <w:bookmarkEnd w:id="5251"/>
      <w:bookmarkEnd w:id="5252"/>
      <w:bookmarkEnd w:id="5253"/>
      <w:bookmarkEnd w:id="5254"/>
      <w:bookmarkEnd w:id="5255"/>
      <w:bookmarkEnd w:id="5256"/>
      <w:bookmarkEnd w:id="5257"/>
      <w:bookmarkEnd w:id="5258"/>
      <w:bookmarkEnd w:id="5259"/>
      <w:bookmarkEnd w:id="5260"/>
      <w:bookmarkEnd w:id="5261"/>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2" w:name="_Toc10738940"/>
      <w:bookmarkStart w:id="5263" w:name="_Toc20396792"/>
      <w:bookmarkStart w:id="5264" w:name="_Toc29398445"/>
      <w:bookmarkStart w:id="5265" w:name="_Toc29399567"/>
      <w:bookmarkStart w:id="5266" w:name="_Toc36649577"/>
      <w:bookmarkStart w:id="5267" w:name="_Toc36655419"/>
      <w:bookmarkStart w:id="5268" w:name="_Toc44961722"/>
      <w:bookmarkStart w:id="5269" w:name="_Toc50983385"/>
      <w:bookmarkStart w:id="5270" w:name="_Toc50985556"/>
      <w:bookmarkStart w:id="5271" w:name="_Toc57112816"/>
      <w:bookmarkStart w:id="5272" w:name="_Toc146299967"/>
      <w:r w:rsidRPr="0046266F">
        <w:t>8.2.6.2</w:t>
      </w:r>
      <w:r w:rsidRPr="0046266F">
        <w:tab/>
        <w:t>Conformance requirement</w:t>
      </w:r>
      <w:bookmarkEnd w:id="5262"/>
      <w:bookmarkEnd w:id="5263"/>
      <w:bookmarkEnd w:id="5264"/>
      <w:bookmarkEnd w:id="5265"/>
      <w:bookmarkEnd w:id="5266"/>
      <w:bookmarkEnd w:id="5267"/>
      <w:bookmarkEnd w:id="5268"/>
      <w:bookmarkEnd w:id="5269"/>
      <w:bookmarkEnd w:id="5270"/>
      <w:bookmarkEnd w:id="5271"/>
      <w:bookmarkEnd w:id="5272"/>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lastRenderedPageBreak/>
        <w:t>-</w:t>
      </w:r>
      <w:r w:rsidRPr="0046266F">
        <w:rPr>
          <w:lang w:val="en-US"/>
        </w:rPr>
        <w:tab/>
        <w:t>TS 31.103 [32], clauses 4.2.12 and 4.2.13.</w:t>
      </w:r>
    </w:p>
    <w:p w14:paraId="31DA51B5" w14:textId="77777777" w:rsidR="00BD7469" w:rsidRPr="0046266F" w:rsidRDefault="00BD7469" w:rsidP="00BD7469">
      <w:pPr>
        <w:pStyle w:val="Heading4"/>
      </w:pPr>
      <w:bookmarkStart w:id="5273" w:name="_Toc10738941"/>
      <w:bookmarkStart w:id="5274" w:name="_Toc20396793"/>
      <w:bookmarkStart w:id="5275" w:name="_Toc29398446"/>
      <w:bookmarkStart w:id="5276" w:name="_Toc29399568"/>
      <w:bookmarkStart w:id="5277" w:name="_Toc36649578"/>
      <w:bookmarkStart w:id="5278" w:name="_Toc36655420"/>
      <w:bookmarkStart w:id="5279" w:name="_Toc44961723"/>
      <w:bookmarkStart w:id="5280" w:name="_Toc50983386"/>
      <w:bookmarkStart w:id="5281" w:name="_Toc50985557"/>
      <w:bookmarkStart w:id="5282" w:name="_Toc57112817"/>
      <w:bookmarkStart w:id="5283" w:name="_Toc146299968"/>
      <w:r w:rsidRPr="0046266F">
        <w:t>8.2.6.3</w:t>
      </w:r>
      <w:r w:rsidRPr="0046266F">
        <w:tab/>
        <w:t>Test purpose</w:t>
      </w:r>
      <w:bookmarkEnd w:id="5273"/>
      <w:bookmarkEnd w:id="5274"/>
      <w:bookmarkEnd w:id="5275"/>
      <w:bookmarkEnd w:id="5276"/>
      <w:bookmarkEnd w:id="5277"/>
      <w:bookmarkEnd w:id="5278"/>
      <w:bookmarkEnd w:id="5279"/>
      <w:bookmarkEnd w:id="5280"/>
      <w:bookmarkEnd w:id="5281"/>
      <w:bookmarkEnd w:id="5282"/>
      <w:bookmarkEnd w:id="5283"/>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4" w:name="_Toc10738942"/>
      <w:bookmarkStart w:id="5285" w:name="_Toc20396794"/>
      <w:bookmarkStart w:id="5286" w:name="_Toc29398447"/>
      <w:bookmarkStart w:id="5287" w:name="_Toc29399569"/>
      <w:bookmarkStart w:id="5288" w:name="_Toc36649579"/>
      <w:bookmarkStart w:id="5289" w:name="_Toc36655421"/>
      <w:bookmarkStart w:id="5290" w:name="_Toc44961724"/>
      <w:bookmarkStart w:id="5291" w:name="_Toc50983387"/>
      <w:bookmarkStart w:id="5292" w:name="_Toc50985558"/>
      <w:bookmarkStart w:id="5293" w:name="_Toc57112818"/>
      <w:bookmarkStart w:id="5294" w:name="_Toc146299969"/>
      <w:r w:rsidRPr="0046266F">
        <w:t>8.2.6.4</w:t>
      </w:r>
      <w:r w:rsidRPr="0046266F">
        <w:tab/>
        <w:t>Method of test</w:t>
      </w:r>
      <w:bookmarkEnd w:id="5284"/>
      <w:bookmarkEnd w:id="5285"/>
      <w:bookmarkEnd w:id="5286"/>
      <w:bookmarkEnd w:id="5287"/>
      <w:bookmarkEnd w:id="5288"/>
      <w:bookmarkEnd w:id="5289"/>
      <w:bookmarkEnd w:id="5290"/>
      <w:bookmarkEnd w:id="5291"/>
      <w:bookmarkEnd w:id="5292"/>
      <w:bookmarkEnd w:id="5293"/>
      <w:bookmarkEnd w:id="5294"/>
    </w:p>
    <w:p w14:paraId="6DAE0A4D" w14:textId="77777777" w:rsidR="00BD7469" w:rsidRPr="0046266F" w:rsidRDefault="00BD7469" w:rsidP="00BD7469">
      <w:pPr>
        <w:pStyle w:val="Heading5"/>
      </w:pPr>
      <w:bookmarkStart w:id="5295" w:name="_Toc10738943"/>
      <w:bookmarkStart w:id="5296" w:name="_Toc20396795"/>
      <w:bookmarkStart w:id="5297" w:name="_Toc29398448"/>
      <w:bookmarkStart w:id="5298" w:name="_Toc29399570"/>
      <w:bookmarkStart w:id="5299" w:name="_Toc36649580"/>
      <w:bookmarkStart w:id="5300" w:name="_Toc36655422"/>
      <w:bookmarkStart w:id="5301" w:name="_Toc44961725"/>
      <w:bookmarkStart w:id="5302" w:name="_Toc50983388"/>
      <w:bookmarkStart w:id="5303" w:name="_Toc50985559"/>
      <w:bookmarkStart w:id="5304" w:name="_Toc57112819"/>
      <w:bookmarkStart w:id="5305" w:name="_Toc146299970"/>
      <w:r w:rsidRPr="0046266F">
        <w:t>8.2.6.4.1</w:t>
      </w:r>
      <w:r w:rsidRPr="0046266F">
        <w:tab/>
        <w:t>Initial conditions</w:t>
      </w:r>
      <w:bookmarkEnd w:id="5295"/>
      <w:bookmarkEnd w:id="5296"/>
      <w:bookmarkEnd w:id="5297"/>
      <w:bookmarkEnd w:id="5298"/>
      <w:bookmarkEnd w:id="5299"/>
      <w:bookmarkEnd w:id="5300"/>
      <w:bookmarkEnd w:id="5301"/>
      <w:bookmarkEnd w:id="5302"/>
      <w:bookmarkEnd w:id="5303"/>
      <w:bookmarkEnd w:id="5304"/>
      <w:bookmarkEnd w:id="5305"/>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lastRenderedPageBreak/>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6" w:name="_Toc10738944"/>
      <w:bookmarkStart w:id="5307" w:name="_Toc20396796"/>
      <w:bookmarkStart w:id="5308" w:name="_Toc29398449"/>
      <w:bookmarkStart w:id="5309" w:name="_Toc29399571"/>
      <w:bookmarkStart w:id="5310" w:name="_Toc36649581"/>
      <w:bookmarkStart w:id="5311" w:name="_Toc36655423"/>
      <w:bookmarkStart w:id="5312" w:name="_Toc44961726"/>
      <w:bookmarkStart w:id="5313" w:name="_Toc50983389"/>
      <w:bookmarkStart w:id="5314" w:name="_Toc50985560"/>
      <w:bookmarkStart w:id="5315" w:name="_Toc57112820"/>
      <w:bookmarkStart w:id="5316" w:name="_Toc146299971"/>
      <w:r w:rsidRPr="0046266F">
        <w:t>8.2.6.4.2</w:t>
      </w:r>
      <w:r w:rsidRPr="0046266F">
        <w:tab/>
        <w:t>Procedure</w:t>
      </w:r>
      <w:bookmarkEnd w:id="5306"/>
      <w:bookmarkEnd w:id="5307"/>
      <w:bookmarkEnd w:id="5308"/>
      <w:bookmarkEnd w:id="5309"/>
      <w:bookmarkEnd w:id="5310"/>
      <w:bookmarkEnd w:id="5311"/>
      <w:bookmarkEnd w:id="5312"/>
      <w:bookmarkEnd w:id="5313"/>
      <w:bookmarkEnd w:id="5314"/>
      <w:bookmarkEnd w:id="5315"/>
      <w:bookmarkEnd w:id="5316"/>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17" w:name="_Toc10738945"/>
      <w:bookmarkStart w:id="5318" w:name="_Toc20396797"/>
      <w:bookmarkStart w:id="5319" w:name="_Toc29398450"/>
      <w:bookmarkStart w:id="5320" w:name="_Toc29399572"/>
      <w:bookmarkStart w:id="5321" w:name="_Toc36649582"/>
      <w:bookmarkStart w:id="5322" w:name="_Toc36655424"/>
      <w:bookmarkStart w:id="5323" w:name="_Toc44961727"/>
      <w:bookmarkStart w:id="5324" w:name="_Toc50983390"/>
      <w:bookmarkStart w:id="5325" w:name="_Toc50985561"/>
      <w:bookmarkStart w:id="5326" w:name="_Toc57112821"/>
      <w:bookmarkStart w:id="5327" w:name="_Toc146299972"/>
      <w:r w:rsidRPr="0046266F">
        <w:t>8.2.6.5</w:t>
      </w:r>
      <w:r w:rsidRPr="0046266F">
        <w:tab/>
        <w:t>Acceptance criteria</w:t>
      </w:r>
      <w:bookmarkEnd w:id="5317"/>
      <w:bookmarkEnd w:id="5318"/>
      <w:bookmarkEnd w:id="5319"/>
      <w:bookmarkEnd w:id="5320"/>
      <w:bookmarkEnd w:id="5321"/>
      <w:bookmarkEnd w:id="5322"/>
      <w:bookmarkEnd w:id="5323"/>
      <w:bookmarkEnd w:id="5324"/>
      <w:bookmarkEnd w:id="5325"/>
      <w:bookmarkEnd w:id="5326"/>
      <w:bookmarkEnd w:id="5327"/>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28" w:name="_Toc146299973"/>
      <w:r w:rsidRPr="0046266F">
        <w:t>8.2.7</w:t>
      </w:r>
      <w:r w:rsidRPr="0046266F">
        <w:tab/>
        <w:t>Correct storage of an SM on the UICC</w:t>
      </w:r>
      <w:bookmarkEnd w:id="5328"/>
    </w:p>
    <w:p w14:paraId="7B12DB87" w14:textId="77777777" w:rsidR="00BD7469" w:rsidRPr="0046266F" w:rsidRDefault="00BD7469" w:rsidP="0046266F">
      <w:pPr>
        <w:pStyle w:val="Heading4"/>
      </w:pPr>
      <w:bookmarkStart w:id="5329" w:name="_Toc146299974"/>
      <w:r w:rsidRPr="0046266F">
        <w:t>8.2.7.1</w:t>
      </w:r>
      <w:r w:rsidRPr="0046266F">
        <w:tab/>
        <w:t>Definition and applicability</w:t>
      </w:r>
      <w:bookmarkEnd w:id="5329"/>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30" w:name="_Toc146299975"/>
      <w:r w:rsidRPr="0046266F">
        <w:lastRenderedPageBreak/>
        <w:t>8.2.7.2</w:t>
      </w:r>
      <w:r w:rsidRPr="0046266F">
        <w:tab/>
        <w:t>Conformance requirement</w:t>
      </w:r>
      <w:bookmarkEnd w:id="5330"/>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1" w:name="_Toc146299976"/>
      <w:r w:rsidRPr="0046266F">
        <w:t>8.2.7.3</w:t>
      </w:r>
      <w:r w:rsidRPr="0046266F">
        <w:tab/>
        <w:t>Test purpose</w:t>
      </w:r>
      <w:bookmarkEnd w:id="5331"/>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2" w:name="_Toc146299977"/>
      <w:r w:rsidRPr="0046266F">
        <w:t>8.2.7.4</w:t>
      </w:r>
      <w:r w:rsidRPr="0046266F">
        <w:tab/>
        <w:t>Method of test</w:t>
      </w:r>
      <w:bookmarkEnd w:id="5332"/>
    </w:p>
    <w:p w14:paraId="2EA86A27" w14:textId="77777777" w:rsidR="00BD7469" w:rsidRPr="0046266F" w:rsidRDefault="00BD7469" w:rsidP="0046266F">
      <w:pPr>
        <w:pStyle w:val="Heading5"/>
      </w:pPr>
      <w:bookmarkStart w:id="5333" w:name="_Toc146299978"/>
      <w:r w:rsidRPr="0046266F">
        <w:t>8.2.7.4.1</w:t>
      </w:r>
      <w:r w:rsidRPr="0046266F">
        <w:tab/>
        <w:t>Initial conditions</w:t>
      </w:r>
      <w:bookmarkEnd w:id="5333"/>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4" w:name="_Toc146299979"/>
      <w:r w:rsidRPr="0046266F">
        <w:t>8.2.7.4.2</w:t>
      </w:r>
      <w:r w:rsidRPr="0046266F">
        <w:tab/>
        <w:t>Procedure</w:t>
      </w:r>
      <w:bookmarkEnd w:id="5334"/>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5" w:name="_Toc146299980"/>
      <w:r w:rsidRPr="0046266F">
        <w:t>8.2.7.5</w:t>
      </w:r>
      <w:r w:rsidRPr="0046266F">
        <w:tab/>
        <w:t>Acceptance criteria</w:t>
      </w:r>
      <w:bookmarkEnd w:id="5335"/>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6" w:name="_Toc10738946"/>
      <w:bookmarkStart w:id="5337" w:name="_Toc20396798"/>
      <w:bookmarkStart w:id="5338" w:name="_Toc29398451"/>
      <w:bookmarkStart w:id="5339" w:name="_Toc29399573"/>
      <w:bookmarkStart w:id="5340" w:name="_Toc36649583"/>
      <w:bookmarkStart w:id="5341" w:name="_Toc36655425"/>
      <w:bookmarkStart w:id="5342" w:name="_Toc44961728"/>
      <w:bookmarkStart w:id="5343" w:name="_Toc50983391"/>
      <w:bookmarkStart w:id="5344" w:name="_Toc50985562"/>
      <w:bookmarkStart w:id="5345" w:name="_Toc57112822"/>
      <w:bookmarkStart w:id="5346" w:name="_Toc146299981"/>
      <w:r w:rsidRPr="0046266F">
        <w:t>8.3</w:t>
      </w:r>
      <w:r w:rsidRPr="0046266F">
        <w:tab/>
        <w:t>MMS related tests</w:t>
      </w:r>
      <w:bookmarkEnd w:id="5336"/>
      <w:bookmarkEnd w:id="5337"/>
      <w:bookmarkEnd w:id="5338"/>
      <w:bookmarkEnd w:id="5339"/>
      <w:bookmarkEnd w:id="5340"/>
      <w:bookmarkEnd w:id="5341"/>
      <w:bookmarkEnd w:id="5342"/>
      <w:bookmarkEnd w:id="5343"/>
      <w:bookmarkEnd w:id="5344"/>
      <w:bookmarkEnd w:id="5345"/>
      <w:bookmarkEnd w:id="5346"/>
    </w:p>
    <w:p w14:paraId="6DFF4D3D" w14:textId="77777777" w:rsidR="00BD7469" w:rsidRPr="0046266F" w:rsidRDefault="00BD7469" w:rsidP="00BD7469">
      <w:pPr>
        <w:pStyle w:val="Heading3"/>
      </w:pPr>
      <w:bookmarkStart w:id="5347" w:name="_Toc10738947"/>
      <w:bookmarkStart w:id="5348" w:name="_Toc20396799"/>
      <w:bookmarkStart w:id="5349" w:name="_Toc29398452"/>
      <w:bookmarkStart w:id="5350" w:name="_Toc29399574"/>
      <w:bookmarkStart w:id="5351" w:name="_Toc36649584"/>
      <w:bookmarkStart w:id="5352" w:name="_Toc36655426"/>
      <w:bookmarkStart w:id="5353" w:name="_Toc44961729"/>
      <w:bookmarkStart w:id="5354" w:name="_Toc50983392"/>
      <w:bookmarkStart w:id="5355" w:name="_Toc50985563"/>
      <w:bookmarkStart w:id="5356" w:name="_Toc57112823"/>
      <w:bookmarkStart w:id="5357" w:name="_Toc146299982"/>
      <w:r w:rsidRPr="0046266F">
        <w:t>8.3.1</w:t>
      </w:r>
      <w:r w:rsidRPr="0046266F">
        <w:tab/>
        <w:t>UE recognising the priority order of MMS Issuer Connectivity Parameters</w:t>
      </w:r>
      <w:bookmarkEnd w:id="5347"/>
      <w:bookmarkEnd w:id="5348"/>
      <w:bookmarkEnd w:id="5349"/>
      <w:bookmarkEnd w:id="5350"/>
      <w:bookmarkEnd w:id="5351"/>
      <w:bookmarkEnd w:id="5352"/>
      <w:bookmarkEnd w:id="5353"/>
      <w:bookmarkEnd w:id="5354"/>
      <w:bookmarkEnd w:id="5355"/>
      <w:bookmarkEnd w:id="5356"/>
      <w:bookmarkEnd w:id="5357"/>
    </w:p>
    <w:p w14:paraId="764303F5" w14:textId="77777777" w:rsidR="00BD7469" w:rsidRPr="0046266F" w:rsidRDefault="00BD7469" w:rsidP="00BD7469">
      <w:pPr>
        <w:pStyle w:val="Heading4"/>
      </w:pPr>
      <w:bookmarkStart w:id="5358" w:name="_Toc10738948"/>
      <w:bookmarkStart w:id="5359" w:name="_Toc20396800"/>
      <w:bookmarkStart w:id="5360" w:name="_Toc29398453"/>
      <w:bookmarkStart w:id="5361" w:name="_Toc29399575"/>
      <w:bookmarkStart w:id="5362" w:name="_Toc36649585"/>
      <w:bookmarkStart w:id="5363" w:name="_Toc36655427"/>
      <w:bookmarkStart w:id="5364" w:name="_Toc44961730"/>
      <w:bookmarkStart w:id="5365" w:name="_Toc50983393"/>
      <w:bookmarkStart w:id="5366" w:name="_Toc50985564"/>
      <w:bookmarkStart w:id="5367" w:name="_Toc57112824"/>
      <w:bookmarkStart w:id="5368" w:name="_Toc146299983"/>
      <w:r w:rsidRPr="0046266F">
        <w:t>8.3.1.1</w:t>
      </w:r>
      <w:r w:rsidRPr="0046266F">
        <w:tab/>
        <w:t>Definition and applicability</w:t>
      </w:r>
      <w:bookmarkEnd w:id="5358"/>
      <w:bookmarkEnd w:id="5359"/>
      <w:bookmarkEnd w:id="5360"/>
      <w:bookmarkEnd w:id="5361"/>
      <w:bookmarkEnd w:id="5362"/>
      <w:bookmarkEnd w:id="5363"/>
      <w:bookmarkEnd w:id="5364"/>
      <w:bookmarkEnd w:id="5365"/>
      <w:bookmarkEnd w:id="5366"/>
      <w:bookmarkEnd w:id="5367"/>
      <w:bookmarkEnd w:id="5368"/>
    </w:p>
    <w:p w14:paraId="1308B5B8" w14:textId="77777777" w:rsidR="00C168B2" w:rsidRPr="0046266F" w:rsidRDefault="00BD7469" w:rsidP="00BD7469">
      <w:r w:rsidRPr="0046266F">
        <w:t xml:space="preserve">An MMS User Agent shall use the MMS related information stored in the USIM, if present, unless otherwise specified by the user. Some of these sets of MMS connectivity parameters are preset by the issuer of the USIM with the first </w:t>
      </w:r>
      <w:r w:rsidRPr="0046266F">
        <w:lastRenderedPageBreak/>
        <w:t>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69" w:name="_Toc10738949"/>
      <w:bookmarkStart w:id="5370" w:name="_Toc20396801"/>
      <w:bookmarkStart w:id="5371" w:name="_Toc29398454"/>
      <w:bookmarkStart w:id="5372" w:name="_Toc29399576"/>
      <w:bookmarkStart w:id="5373" w:name="_Toc36649586"/>
      <w:bookmarkStart w:id="5374" w:name="_Toc36655428"/>
      <w:bookmarkStart w:id="5375" w:name="_Toc44961731"/>
      <w:bookmarkStart w:id="5376" w:name="_Toc50983394"/>
      <w:bookmarkStart w:id="5377" w:name="_Toc50985565"/>
      <w:bookmarkStart w:id="5378" w:name="_Toc57112825"/>
      <w:bookmarkStart w:id="5379" w:name="_Toc146299984"/>
      <w:r w:rsidRPr="0046266F">
        <w:t>8.3.1.2</w:t>
      </w:r>
      <w:r w:rsidRPr="0046266F">
        <w:tab/>
        <w:t>Conformance requirement</w:t>
      </w:r>
      <w:bookmarkEnd w:id="5369"/>
      <w:bookmarkEnd w:id="5370"/>
      <w:bookmarkEnd w:id="5371"/>
      <w:bookmarkEnd w:id="5372"/>
      <w:bookmarkEnd w:id="5373"/>
      <w:bookmarkEnd w:id="5374"/>
      <w:bookmarkEnd w:id="5375"/>
      <w:bookmarkEnd w:id="5376"/>
      <w:bookmarkEnd w:id="5377"/>
      <w:bookmarkEnd w:id="5378"/>
      <w:bookmarkEnd w:id="5379"/>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80" w:name="_Toc10738950"/>
      <w:bookmarkStart w:id="5381" w:name="_Toc20396802"/>
      <w:bookmarkStart w:id="5382" w:name="_Toc29398455"/>
      <w:bookmarkStart w:id="5383" w:name="_Toc29399577"/>
      <w:bookmarkStart w:id="5384" w:name="_Toc36649587"/>
      <w:bookmarkStart w:id="5385" w:name="_Toc36655429"/>
      <w:bookmarkStart w:id="5386" w:name="_Toc44961732"/>
      <w:bookmarkStart w:id="5387" w:name="_Toc50983395"/>
      <w:bookmarkStart w:id="5388" w:name="_Toc50985566"/>
      <w:bookmarkStart w:id="5389" w:name="_Toc57112826"/>
      <w:bookmarkStart w:id="5390" w:name="_Toc146299985"/>
      <w:r w:rsidRPr="0046266F">
        <w:t>8.3.1.3</w:t>
      </w:r>
      <w:r w:rsidRPr="0046266F">
        <w:tab/>
        <w:t>Test purpose</w:t>
      </w:r>
      <w:bookmarkEnd w:id="5380"/>
      <w:bookmarkEnd w:id="5381"/>
      <w:bookmarkEnd w:id="5382"/>
      <w:bookmarkEnd w:id="5383"/>
      <w:bookmarkEnd w:id="5384"/>
      <w:bookmarkEnd w:id="5385"/>
      <w:bookmarkEnd w:id="5386"/>
      <w:bookmarkEnd w:id="5387"/>
      <w:bookmarkEnd w:id="5388"/>
      <w:bookmarkEnd w:id="5389"/>
      <w:bookmarkEnd w:id="5390"/>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1" w:name="_Toc10738951"/>
      <w:bookmarkStart w:id="5392" w:name="_Toc20396803"/>
      <w:bookmarkStart w:id="5393" w:name="_Toc29398456"/>
      <w:bookmarkStart w:id="5394" w:name="_Toc29399578"/>
      <w:bookmarkStart w:id="5395" w:name="_Toc36649588"/>
      <w:bookmarkStart w:id="5396" w:name="_Toc36655430"/>
      <w:bookmarkStart w:id="5397" w:name="_Toc44961733"/>
      <w:bookmarkStart w:id="5398" w:name="_Toc50983396"/>
      <w:bookmarkStart w:id="5399" w:name="_Toc50985567"/>
      <w:bookmarkStart w:id="5400" w:name="_Toc57112827"/>
    </w:p>
    <w:p w14:paraId="0994B08F" w14:textId="54D71EC8" w:rsidR="00BD7469" w:rsidRPr="0046266F" w:rsidRDefault="00BD7469" w:rsidP="00BD7469">
      <w:pPr>
        <w:pStyle w:val="Heading4"/>
      </w:pPr>
      <w:bookmarkStart w:id="5401" w:name="_Toc146299986"/>
      <w:r w:rsidRPr="0046266F">
        <w:t>8.3.1.4</w:t>
      </w:r>
      <w:r w:rsidRPr="0046266F">
        <w:tab/>
        <w:t>Method of test</w:t>
      </w:r>
      <w:bookmarkEnd w:id="5391"/>
      <w:bookmarkEnd w:id="5392"/>
      <w:bookmarkEnd w:id="5393"/>
      <w:bookmarkEnd w:id="5394"/>
      <w:bookmarkEnd w:id="5395"/>
      <w:bookmarkEnd w:id="5396"/>
      <w:bookmarkEnd w:id="5397"/>
      <w:bookmarkEnd w:id="5398"/>
      <w:bookmarkEnd w:id="5399"/>
      <w:bookmarkEnd w:id="5400"/>
      <w:bookmarkEnd w:id="5401"/>
    </w:p>
    <w:p w14:paraId="2846133A" w14:textId="77777777" w:rsidR="00BD7469" w:rsidRPr="0046266F" w:rsidRDefault="00BD7469" w:rsidP="00BD7469">
      <w:pPr>
        <w:pStyle w:val="Heading5"/>
      </w:pPr>
      <w:bookmarkStart w:id="5402" w:name="_Toc10738952"/>
      <w:bookmarkStart w:id="5403" w:name="_Toc20396804"/>
      <w:bookmarkStart w:id="5404" w:name="_Toc29398457"/>
      <w:bookmarkStart w:id="5405" w:name="_Toc29399579"/>
      <w:bookmarkStart w:id="5406" w:name="_Toc36649589"/>
      <w:bookmarkStart w:id="5407" w:name="_Toc36655431"/>
      <w:bookmarkStart w:id="5408" w:name="_Toc44961734"/>
      <w:bookmarkStart w:id="5409" w:name="_Toc50983397"/>
      <w:bookmarkStart w:id="5410" w:name="_Toc50985568"/>
      <w:bookmarkStart w:id="5411" w:name="_Toc57112828"/>
      <w:bookmarkStart w:id="5412" w:name="_Toc146299987"/>
      <w:r w:rsidRPr="0046266F">
        <w:t>8.3.1.4.1</w:t>
      </w:r>
      <w:r w:rsidRPr="0046266F">
        <w:tab/>
        <w:t>Initial conditions</w:t>
      </w:r>
      <w:bookmarkEnd w:id="5402"/>
      <w:bookmarkEnd w:id="5403"/>
      <w:bookmarkEnd w:id="5404"/>
      <w:bookmarkEnd w:id="5405"/>
      <w:bookmarkEnd w:id="5406"/>
      <w:bookmarkEnd w:id="5407"/>
      <w:bookmarkEnd w:id="5408"/>
      <w:bookmarkEnd w:id="5409"/>
      <w:bookmarkEnd w:id="5410"/>
      <w:bookmarkEnd w:id="5411"/>
      <w:bookmarkEnd w:id="5412"/>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lastRenderedPageBreak/>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lastRenderedPageBreak/>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lastRenderedPageBreak/>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lastRenderedPageBreak/>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3" w:name="_Toc10738953"/>
      <w:bookmarkStart w:id="5414" w:name="_Toc20396805"/>
      <w:bookmarkStart w:id="5415" w:name="_Toc29398458"/>
      <w:bookmarkStart w:id="5416" w:name="_Toc29399580"/>
      <w:bookmarkStart w:id="5417" w:name="_Toc36649590"/>
      <w:bookmarkStart w:id="5418" w:name="_Toc36655432"/>
      <w:bookmarkStart w:id="5419" w:name="_Toc44961735"/>
      <w:bookmarkStart w:id="5420" w:name="_Toc50983398"/>
      <w:bookmarkStart w:id="5421" w:name="_Toc50985569"/>
      <w:bookmarkStart w:id="5422" w:name="_Toc57112829"/>
      <w:bookmarkStart w:id="5423" w:name="_Toc146299988"/>
      <w:r w:rsidRPr="0046266F">
        <w:t>8.3.1.4.2</w:t>
      </w:r>
      <w:r w:rsidRPr="0046266F">
        <w:tab/>
        <w:t>Procedure</w:t>
      </w:r>
      <w:bookmarkEnd w:id="5413"/>
      <w:bookmarkEnd w:id="5414"/>
      <w:bookmarkEnd w:id="5415"/>
      <w:bookmarkEnd w:id="5416"/>
      <w:bookmarkEnd w:id="5417"/>
      <w:bookmarkEnd w:id="5418"/>
      <w:bookmarkEnd w:id="5419"/>
      <w:bookmarkEnd w:id="5420"/>
      <w:bookmarkEnd w:id="5421"/>
      <w:bookmarkEnd w:id="5422"/>
      <w:bookmarkEnd w:id="5423"/>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4" w:name="_Toc10738954"/>
      <w:bookmarkStart w:id="5425" w:name="_Toc20396806"/>
      <w:bookmarkStart w:id="5426" w:name="_Toc29398459"/>
      <w:bookmarkStart w:id="5427" w:name="_Toc29399581"/>
      <w:bookmarkStart w:id="5428" w:name="_Toc36649591"/>
      <w:bookmarkStart w:id="5429" w:name="_Toc36655433"/>
      <w:bookmarkStart w:id="5430" w:name="_Toc44961736"/>
      <w:bookmarkStart w:id="5431" w:name="_Toc50983399"/>
      <w:bookmarkStart w:id="5432" w:name="_Toc50985570"/>
      <w:bookmarkStart w:id="5433" w:name="_Toc57112830"/>
      <w:bookmarkStart w:id="5434" w:name="_Toc146299989"/>
      <w:r w:rsidRPr="0046266F">
        <w:t>8.3.1.5</w:t>
      </w:r>
      <w:r w:rsidRPr="0046266F">
        <w:tab/>
        <w:t>Acceptance criteria</w:t>
      </w:r>
      <w:bookmarkEnd w:id="5424"/>
      <w:bookmarkEnd w:id="5425"/>
      <w:bookmarkEnd w:id="5426"/>
      <w:bookmarkEnd w:id="5427"/>
      <w:bookmarkEnd w:id="5428"/>
      <w:bookmarkEnd w:id="5429"/>
      <w:bookmarkEnd w:id="5430"/>
      <w:bookmarkEnd w:id="5431"/>
      <w:bookmarkEnd w:id="5432"/>
      <w:bookmarkEnd w:id="5433"/>
      <w:bookmarkEnd w:id="5434"/>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5" w:name="_Toc10738955"/>
      <w:bookmarkStart w:id="5436" w:name="_Toc20396807"/>
      <w:bookmarkStart w:id="5437" w:name="_Toc29398460"/>
      <w:bookmarkStart w:id="5438" w:name="_Toc29399582"/>
      <w:bookmarkStart w:id="5439" w:name="_Toc36649592"/>
      <w:bookmarkStart w:id="5440" w:name="_Toc36655434"/>
      <w:bookmarkStart w:id="5441" w:name="_Toc44961737"/>
      <w:bookmarkStart w:id="5442" w:name="_Toc50983400"/>
      <w:bookmarkStart w:id="5443" w:name="_Toc50985571"/>
      <w:bookmarkStart w:id="5444" w:name="_Toc57112831"/>
      <w:bookmarkStart w:id="5445" w:name="_Toc146299990"/>
      <w:r w:rsidRPr="0046266F">
        <w:t>8.3.2</w:t>
      </w:r>
      <w:r w:rsidRPr="0046266F">
        <w:tab/>
        <w:t>UE recognising the priority order of MMS User Connectivity Parameters</w:t>
      </w:r>
      <w:bookmarkEnd w:id="5435"/>
      <w:bookmarkEnd w:id="5436"/>
      <w:bookmarkEnd w:id="5437"/>
      <w:bookmarkEnd w:id="5438"/>
      <w:bookmarkEnd w:id="5439"/>
      <w:bookmarkEnd w:id="5440"/>
      <w:bookmarkEnd w:id="5441"/>
      <w:bookmarkEnd w:id="5442"/>
      <w:bookmarkEnd w:id="5443"/>
      <w:bookmarkEnd w:id="5444"/>
      <w:bookmarkEnd w:id="5445"/>
    </w:p>
    <w:p w14:paraId="46CBF120" w14:textId="77777777" w:rsidR="00BD7469" w:rsidRPr="0046266F" w:rsidRDefault="00BD7469" w:rsidP="00BD7469">
      <w:pPr>
        <w:pStyle w:val="Heading4"/>
      </w:pPr>
      <w:bookmarkStart w:id="5446" w:name="_Toc10738956"/>
      <w:bookmarkStart w:id="5447" w:name="_Toc20396808"/>
      <w:bookmarkStart w:id="5448" w:name="_Toc29398461"/>
      <w:bookmarkStart w:id="5449" w:name="_Toc29399583"/>
      <w:bookmarkStart w:id="5450" w:name="_Toc36649593"/>
      <w:bookmarkStart w:id="5451" w:name="_Toc36655435"/>
      <w:bookmarkStart w:id="5452" w:name="_Toc44961738"/>
      <w:bookmarkStart w:id="5453" w:name="_Toc50983401"/>
      <w:bookmarkStart w:id="5454" w:name="_Toc50985572"/>
      <w:bookmarkStart w:id="5455" w:name="_Toc57112832"/>
      <w:bookmarkStart w:id="5456" w:name="_Toc146299991"/>
      <w:r w:rsidRPr="0046266F">
        <w:t>8.3.2.1</w:t>
      </w:r>
      <w:r w:rsidRPr="0046266F">
        <w:tab/>
        <w:t>Definition and applicability</w:t>
      </w:r>
      <w:bookmarkEnd w:id="5446"/>
      <w:bookmarkEnd w:id="5447"/>
      <w:bookmarkEnd w:id="5448"/>
      <w:bookmarkEnd w:id="5449"/>
      <w:bookmarkEnd w:id="5450"/>
      <w:bookmarkEnd w:id="5451"/>
      <w:bookmarkEnd w:id="5452"/>
      <w:bookmarkEnd w:id="5453"/>
      <w:bookmarkEnd w:id="5454"/>
      <w:bookmarkEnd w:id="5455"/>
      <w:bookmarkEnd w:id="5456"/>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57" w:name="_Toc10738957"/>
      <w:bookmarkStart w:id="5458" w:name="_Toc20396809"/>
      <w:bookmarkStart w:id="5459" w:name="_Toc29398462"/>
      <w:bookmarkStart w:id="5460" w:name="_Toc29399584"/>
      <w:bookmarkStart w:id="5461" w:name="_Toc36649594"/>
      <w:bookmarkStart w:id="5462" w:name="_Toc36655436"/>
      <w:bookmarkStart w:id="5463" w:name="_Toc44961739"/>
      <w:bookmarkStart w:id="5464" w:name="_Toc50983402"/>
      <w:bookmarkStart w:id="5465" w:name="_Toc50985573"/>
      <w:bookmarkStart w:id="5466" w:name="_Toc57112833"/>
      <w:bookmarkStart w:id="5467" w:name="_Toc146299992"/>
      <w:r w:rsidRPr="0046266F">
        <w:t>8.3.2.2</w:t>
      </w:r>
      <w:r w:rsidRPr="0046266F">
        <w:tab/>
        <w:t>Conformance requirement</w:t>
      </w:r>
      <w:bookmarkEnd w:id="5457"/>
      <w:bookmarkEnd w:id="5458"/>
      <w:bookmarkEnd w:id="5459"/>
      <w:bookmarkEnd w:id="5460"/>
      <w:bookmarkEnd w:id="5461"/>
      <w:bookmarkEnd w:id="5462"/>
      <w:bookmarkEnd w:id="5463"/>
      <w:bookmarkEnd w:id="5464"/>
      <w:bookmarkEnd w:id="5465"/>
      <w:bookmarkEnd w:id="5466"/>
      <w:bookmarkEnd w:id="5467"/>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lastRenderedPageBreak/>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68" w:name="_Toc10738958"/>
      <w:bookmarkStart w:id="5469" w:name="_Toc20396810"/>
      <w:bookmarkStart w:id="5470" w:name="_Toc29398463"/>
      <w:bookmarkStart w:id="5471" w:name="_Toc29399585"/>
      <w:bookmarkStart w:id="5472" w:name="_Toc36649595"/>
      <w:bookmarkStart w:id="5473" w:name="_Toc36655437"/>
      <w:bookmarkStart w:id="5474" w:name="_Toc44961740"/>
      <w:bookmarkStart w:id="5475" w:name="_Toc50983403"/>
      <w:bookmarkStart w:id="5476" w:name="_Toc50985574"/>
      <w:bookmarkStart w:id="5477" w:name="_Toc57112834"/>
      <w:bookmarkStart w:id="5478" w:name="_Toc146299993"/>
      <w:r w:rsidRPr="0046266F">
        <w:t>8.3.2.3</w:t>
      </w:r>
      <w:r w:rsidRPr="0046266F">
        <w:tab/>
        <w:t>Test purpose</w:t>
      </w:r>
      <w:bookmarkEnd w:id="5468"/>
      <w:bookmarkEnd w:id="5469"/>
      <w:bookmarkEnd w:id="5470"/>
      <w:bookmarkEnd w:id="5471"/>
      <w:bookmarkEnd w:id="5472"/>
      <w:bookmarkEnd w:id="5473"/>
      <w:bookmarkEnd w:id="5474"/>
      <w:bookmarkEnd w:id="5475"/>
      <w:bookmarkEnd w:id="5476"/>
      <w:bookmarkEnd w:id="5477"/>
      <w:bookmarkEnd w:id="5478"/>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79" w:name="_Toc10738959"/>
      <w:bookmarkStart w:id="5480" w:name="_Toc20396811"/>
      <w:bookmarkStart w:id="5481" w:name="_Toc29398464"/>
      <w:bookmarkStart w:id="5482" w:name="_Toc29399586"/>
      <w:bookmarkStart w:id="5483" w:name="_Toc36649596"/>
      <w:bookmarkStart w:id="5484" w:name="_Toc36655438"/>
      <w:bookmarkStart w:id="5485" w:name="_Toc44961741"/>
      <w:bookmarkStart w:id="5486" w:name="_Toc50983404"/>
      <w:bookmarkStart w:id="5487" w:name="_Toc50985575"/>
      <w:bookmarkStart w:id="5488" w:name="_Toc57112835"/>
    </w:p>
    <w:p w14:paraId="49E11EF4" w14:textId="16A1A5FD" w:rsidR="00BD7469" w:rsidRPr="0046266F" w:rsidRDefault="00BD7469" w:rsidP="00BD7469">
      <w:pPr>
        <w:pStyle w:val="Heading4"/>
      </w:pPr>
      <w:bookmarkStart w:id="5489" w:name="_Toc146299994"/>
      <w:r w:rsidRPr="0046266F">
        <w:t>8.3.2.4</w:t>
      </w:r>
      <w:r w:rsidRPr="0046266F">
        <w:tab/>
        <w:t>Method of test</w:t>
      </w:r>
      <w:bookmarkEnd w:id="5479"/>
      <w:bookmarkEnd w:id="5480"/>
      <w:bookmarkEnd w:id="5481"/>
      <w:bookmarkEnd w:id="5482"/>
      <w:bookmarkEnd w:id="5483"/>
      <w:bookmarkEnd w:id="5484"/>
      <w:bookmarkEnd w:id="5485"/>
      <w:bookmarkEnd w:id="5486"/>
      <w:bookmarkEnd w:id="5487"/>
      <w:bookmarkEnd w:id="5488"/>
      <w:bookmarkEnd w:id="5489"/>
    </w:p>
    <w:p w14:paraId="5C6D537A" w14:textId="77777777" w:rsidR="00BD7469" w:rsidRPr="0046266F" w:rsidRDefault="00BD7469" w:rsidP="00BD7469">
      <w:pPr>
        <w:pStyle w:val="Heading5"/>
      </w:pPr>
      <w:bookmarkStart w:id="5490" w:name="_Toc10738960"/>
      <w:bookmarkStart w:id="5491" w:name="_Toc20396812"/>
      <w:bookmarkStart w:id="5492" w:name="_Toc29398465"/>
      <w:bookmarkStart w:id="5493" w:name="_Toc29399587"/>
      <w:bookmarkStart w:id="5494" w:name="_Toc36649597"/>
      <w:bookmarkStart w:id="5495" w:name="_Toc36655439"/>
      <w:bookmarkStart w:id="5496" w:name="_Toc44961742"/>
      <w:bookmarkStart w:id="5497" w:name="_Toc50983405"/>
      <w:bookmarkStart w:id="5498" w:name="_Toc50985576"/>
      <w:bookmarkStart w:id="5499" w:name="_Toc57112836"/>
      <w:bookmarkStart w:id="5500" w:name="_Toc146299995"/>
      <w:r w:rsidRPr="0046266F">
        <w:t>8.3.2.4.1</w:t>
      </w:r>
      <w:r w:rsidRPr="0046266F">
        <w:tab/>
        <w:t>Initial conditions</w:t>
      </w:r>
      <w:bookmarkEnd w:id="5490"/>
      <w:bookmarkEnd w:id="5491"/>
      <w:bookmarkEnd w:id="5492"/>
      <w:bookmarkEnd w:id="5493"/>
      <w:bookmarkEnd w:id="5494"/>
      <w:bookmarkEnd w:id="5495"/>
      <w:bookmarkEnd w:id="5496"/>
      <w:bookmarkEnd w:id="5497"/>
      <w:bookmarkEnd w:id="5498"/>
      <w:bookmarkEnd w:id="5499"/>
      <w:bookmarkEnd w:id="5500"/>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lastRenderedPageBreak/>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lastRenderedPageBreak/>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lastRenderedPageBreak/>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lastRenderedPageBreak/>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1" w:name="_Toc10738961"/>
      <w:bookmarkStart w:id="5502" w:name="_Toc20396813"/>
      <w:bookmarkStart w:id="5503" w:name="_Toc29398466"/>
      <w:bookmarkStart w:id="5504" w:name="_Toc29399588"/>
      <w:bookmarkStart w:id="5505" w:name="_Toc36649598"/>
      <w:bookmarkStart w:id="5506" w:name="_Toc36655440"/>
      <w:bookmarkStart w:id="5507" w:name="_Toc44961743"/>
      <w:bookmarkStart w:id="5508" w:name="_Toc50983406"/>
      <w:bookmarkStart w:id="5509" w:name="_Toc50985577"/>
      <w:bookmarkStart w:id="5510" w:name="_Toc57112837"/>
      <w:bookmarkStart w:id="5511" w:name="_Toc146299996"/>
      <w:r w:rsidRPr="0046266F">
        <w:t>8.3.2.4.2</w:t>
      </w:r>
      <w:r w:rsidRPr="0046266F">
        <w:tab/>
        <w:t>Procedure</w:t>
      </w:r>
      <w:bookmarkEnd w:id="5501"/>
      <w:bookmarkEnd w:id="5502"/>
      <w:bookmarkEnd w:id="5503"/>
      <w:bookmarkEnd w:id="5504"/>
      <w:bookmarkEnd w:id="5505"/>
      <w:bookmarkEnd w:id="5506"/>
      <w:bookmarkEnd w:id="5507"/>
      <w:bookmarkEnd w:id="5508"/>
      <w:bookmarkEnd w:id="5509"/>
      <w:bookmarkEnd w:id="5510"/>
      <w:bookmarkEnd w:id="5511"/>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2" w:name="_Toc10738962"/>
      <w:bookmarkStart w:id="5513" w:name="_Toc20396814"/>
      <w:bookmarkStart w:id="5514" w:name="_Toc29398467"/>
      <w:bookmarkStart w:id="5515" w:name="_Toc29399589"/>
      <w:bookmarkStart w:id="5516" w:name="_Toc36649599"/>
      <w:bookmarkStart w:id="5517" w:name="_Toc36655441"/>
      <w:bookmarkStart w:id="5518" w:name="_Toc44961744"/>
      <w:bookmarkStart w:id="5519" w:name="_Toc50983407"/>
      <w:bookmarkStart w:id="5520" w:name="_Toc50985578"/>
      <w:bookmarkStart w:id="5521" w:name="_Toc57112838"/>
      <w:bookmarkStart w:id="5522" w:name="_Toc146299997"/>
      <w:r w:rsidRPr="0046266F">
        <w:t>8.3.2.5</w:t>
      </w:r>
      <w:r w:rsidRPr="0046266F">
        <w:tab/>
      </w:r>
      <w:r w:rsidRPr="0046266F">
        <w:rPr>
          <w:rStyle w:val="berschrift4Char"/>
        </w:rPr>
        <w:t>Acceptance</w:t>
      </w:r>
      <w:r w:rsidRPr="0046266F">
        <w:t xml:space="preserve"> criteria</w:t>
      </w:r>
      <w:bookmarkEnd w:id="5512"/>
      <w:bookmarkEnd w:id="5513"/>
      <w:bookmarkEnd w:id="5514"/>
      <w:bookmarkEnd w:id="5515"/>
      <w:bookmarkEnd w:id="5516"/>
      <w:bookmarkEnd w:id="5517"/>
      <w:bookmarkEnd w:id="5518"/>
      <w:bookmarkEnd w:id="5519"/>
      <w:bookmarkEnd w:id="5520"/>
      <w:bookmarkEnd w:id="5521"/>
      <w:bookmarkEnd w:id="5522"/>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3" w:name="_Toc10738963"/>
      <w:bookmarkStart w:id="5524" w:name="_Toc20396815"/>
      <w:bookmarkStart w:id="5525" w:name="_Toc29398468"/>
      <w:bookmarkStart w:id="5526" w:name="_Toc29399590"/>
      <w:bookmarkStart w:id="5527" w:name="_Toc36649600"/>
      <w:bookmarkStart w:id="5528" w:name="_Toc36655442"/>
      <w:bookmarkStart w:id="5529" w:name="_Toc44961745"/>
      <w:bookmarkStart w:id="5530" w:name="_Toc50983408"/>
      <w:bookmarkStart w:id="5531" w:name="_Toc50985579"/>
      <w:bookmarkStart w:id="5532" w:name="_Toc57112839"/>
      <w:bookmarkStart w:id="5533" w:name="_Toc146299998"/>
      <w:r w:rsidRPr="0046266F">
        <w:t>8.3.3</w:t>
      </w:r>
      <w:r w:rsidRPr="0046266F">
        <w:tab/>
        <w:t>UE recognising the priority order of MMS Issuer Connectivity Parameters over the MMS User Connectivity Parameters</w:t>
      </w:r>
      <w:bookmarkEnd w:id="5523"/>
      <w:bookmarkEnd w:id="5524"/>
      <w:bookmarkEnd w:id="5525"/>
      <w:bookmarkEnd w:id="5526"/>
      <w:bookmarkEnd w:id="5527"/>
      <w:bookmarkEnd w:id="5528"/>
      <w:bookmarkEnd w:id="5529"/>
      <w:bookmarkEnd w:id="5530"/>
      <w:bookmarkEnd w:id="5531"/>
      <w:bookmarkEnd w:id="5532"/>
      <w:bookmarkEnd w:id="5533"/>
    </w:p>
    <w:p w14:paraId="519023E3" w14:textId="77777777" w:rsidR="00BD7469" w:rsidRPr="0046266F" w:rsidRDefault="00BD7469" w:rsidP="00BD7469">
      <w:pPr>
        <w:pStyle w:val="Heading4"/>
      </w:pPr>
      <w:bookmarkStart w:id="5534" w:name="_Toc10738964"/>
      <w:bookmarkStart w:id="5535" w:name="_Toc20396816"/>
      <w:bookmarkStart w:id="5536" w:name="_Toc29398469"/>
      <w:bookmarkStart w:id="5537" w:name="_Toc29399591"/>
      <w:bookmarkStart w:id="5538" w:name="_Toc36649601"/>
      <w:bookmarkStart w:id="5539" w:name="_Toc36655443"/>
      <w:bookmarkStart w:id="5540" w:name="_Toc44961746"/>
      <w:bookmarkStart w:id="5541" w:name="_Toc50983409"/>
      <w:bookmarkStart w:id="5542" w:name="_Toc50985580"/>
      <w:bookmarkStart w:id="5543" w:name="_Toc57112840"/>
      <w:bookmarkStart w:id="5544" w:name="_Toc146299999"/>
      <w:r w:rsidRPr="0046266F">
        <w:t>8.3.3.1</w:t>
      </w:r>
      <w:r w:rsidRPr="0046266F">
        <w:tab/>
        <w:t>Definition and applicability</w:t>
      </w:r>
      <w:bookmarkEnd w:id="5534"/>
      <w:bookmarkEnd w:id="5535"/>
      <w:bookmarkEnd w:id="5536"/>
      <w:bookmarkEnd w:id="5537"/>
      <w:bookmarkEnd w:id="5538"/>
      <w:bookmarkEnd w:id="5539"/>
      <w:bookmarkEnd w:id="5540"/>
      <w:bookmarkEnd w:id="5541"/>
      <w:bookmarkEnd w:id="5542"/>
      <w:bookmarkEnd w:id="5543"/>
      <w:bookmarkEnd w:id="5544"/>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5" w:name="_Toc10738965"/>
      <w:bookmarkStart w:id="5546" w:name="_Toc20396817"/>
      <w:bookmarkStart w:id="5547" w:name="_Toc29398470"/>
      <w:bookmarkStart w:id="5548" w:name="_Toc29399592"/>
      <w:bookmarkStart w:id="5549" w:name="_Toc36649602"/>
      <w:bookmarkStart w:id="5550" w:name="_Toc36655444"/>
      <w:bookmarkStart w:id="5551" w:name="_Toc44961747"/>
      <w:bookmarkStart w:id="5552" w:name="_Toc50983410"/>
      <w:bookmarkStart w:id="5553" w:name="_Toc50985581"/>
      <w:bookmarkStart w:id="5554" w:name="_Toc57112841"/>
      <w:bookmarkStart w:id="5555" w:name="_Toc146300000"/>
      <w:r w:rsidRPr="0046266F">
        <w:lastRenderedPageBreak/>
        <w:t>8.3.3.2</w:t>
      </w:r>
      <w:r w:rsidRPr="0046266F">
        <w:tab/>
        <w:t>Conformance requirement</w:t>
      </w:r>
      <w:bookmarkEnd w:id="5545"/>
      <w:bookmarkEnd w:id="5546"/>
      <w:bookmarkEnd w:id="5547"/>
      <w:bookmarkEnd w:id="5548"/>
      <w:bookmarkEnd w:id="5549"/>
      <w:bookmarkEnd w:id="5550"/>
      <w:bookmarkEnd w:id="5551"/>
      <w:bookmarkEnd w:id="5552"/>
      <w:bookmarkEnd w:id="5553"/>
      <w:bookmarkEnd w:id="5554"/>
      <w:bookmarkEnd w:id="5555"/>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6" w:name="_Toc10738966"/>
      <w:bookmarkStart w:id="5557" w:name="_Toc20396818"/>
      <w:bookmarkStart w:id="5558" w:name="_Toc29398471"/>
      <w:bookmarkStart w:id="5559" w:name="_Toc29399593"/>
      <w:bookmarkStart w:id="5560" w:name="_Toc36649603"/>
      <w:bookmarkStart w:id="5561" w:name="_Toc36655445"/>
      <w:bookmarkStart w:id="5562" w:name="_Toc44961748"/>
      <w:bookmarkStart w:id="5563" w:name="_Toc50983411"/>
      <w:bookmarkStart w:id="5564" w:name="_Toc50985582"/>
      <w:bookmarkStart w:id="5565" w:name="_Toc57112842"/>
      <w:bookmarkStart w:id="5566" w:name="_Toc146300001"/>
      <w:r w:rsidRPr="0046266F">
        <w:t>8.3.3.3</w:t>
      </w:r>
      <w:r w:rsidRPr="0046266F">
        <w:tab/>
        <w:t>Test purpose</w:t>
      </w:r>
      <w:bookmarkEnd w:id="5556"/>
      <w:bookmarkEnd w:id="5557"/>
      <w:bookmarkEnd w:id="5558"/>
      <w:bookmarkEnd w:id="5559"/>
      <w:bookmarkEnd w:id="5560"/>
      <w:bookmarkEnd w:id="5561"/>
      <w:bookmarkEnd w:id="5562"/>
      <w:bookmarkEnd w:id="5563"/>
      <w:bookmarkEnd w:id="5564"/>
      <w:bookmarkEnd w:id="5565"/>
      <w:bookmarkEnd w:id="5566"/>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67" w:name="_Toc10738967"/>
      <w:bookmarkStart w:id="5568" w:name="_Toc20396819"/>
      <w:bookmarkStart w:id="5569" w:name="_Toc29398472"/>
      <w:bookmarkStart w:id="5570" w:name="_Toc29399594"/>
      <w:bookmarkStart w:id="5571" w:name="_Toc36649604"/>
      <w:bookmarkStart w:id="5572" w:name="_Toc36655446"/>
      <w:bookmarkStart w:id="5573" w:name="_Toc44961749"/>
      <w:bookmarkStart w:id="5574" w:name="_Toc50983412"/>
      <w:bookmarkStart w:id="5575" w:name="_Toc50985583"/>
      <w:bookmarkStart w:id="5576" w:name="_Toc57112843"/>
    </w:p>
    <w:p w14:paraId="2EA83380" w14:textId="6EC783FF" w:rsidR="00BD7469" w:rsidRPr="0046266F" w:rsidRDefault="00BD7469" w:rsidP="00BD7469">
      <w:pPr>
        <w:pStyle w:val="Heading4"/>
      </w:pPr>
      <w:bookmarkStart w:id="5577" w:name="_Toc146300002"/>
      <w:r w:rsidRPr="0046266F">
        <w:t>8.3.3.4</w:t>
      </w:r>
      <w:r w:rsidRPr="0046266F">
        <w:tab/>
        <w:t>Method of test</w:t>
      </w:r>
      <w:bookmarkEnd w:id="5567"/>
      <w:bookmarkEnd w:id="5568"/>
      <w:bookmarkEnd w:id="5569"/>
      <w:bookmarkEnd w:id="5570"/>
      <w:bookmarkEnd w:id="5571"/>
      <w:bookmarkEnd w:id="5572"/>
      <w:bookmarkEnd w:id="5573"/>
      <w:bookmarkEnd w:id="5574"/>
      <w:bookmarkEnd w:id="5575"/>
      <w:bookmarkEnd w:id="5576"/>
      <w:bookmarkEnd w:id="5577"/>
    </w:p>
    <w:p w14:paraId="05CC72F2" w14:textId="77777777" w:rsidR="00BD7469" w:rsidRPr="0046266F" w:rsidRDefault="00BD7469" w:rsidP="00BD7469">
      <w:pPr>
        <w:pStyle w:val="Heading5"/>
      </w:pPr>
      <w:bookmarkStart w:id="5578" w:name="_Toc10738968"/>
      <w:bookmarkStart w:id="5579" w:name="_Toc20396820"/>
      <w:bookmarkStart w:id="5580" w:name="_Toc29398473"/>
      <w:bookmarkStart w:id="5581" w:name="_Toc29399595"/>
      <w:bookmarkStart w:id="5582" w:name="_Toc36649605"/>
      <w:bookmarkStart w:id="5583" w:name="_Toc36655447"/>
      <w:bookmarkStart w:id="5584" w:name="_Toc44961750"/>
      <w:bookmarkStart w:id="5585" w:name="_Toc50983413"/>
      <w:bookmarkStart w:id="5586" w:name="_Toc50985584"/>
      <w:bookmarkStart w:id="5587" w:name="_Toc57112844"/>
      <w:bookmarkStart w:id="5588" w:name="_Toc146300003"/>
      <w:r w:rsidRPr="0046266F">
        <w:t>8.3.3.4.1</w:t>
      </w:r>
      <w:r w:rsidRPr="0046266F">
        <w:tab/>
        <w:t>Initial conditions</w:t>
      </w:r>
      <w:bookmarkEnd w:id="5578"/>
      <w:bookmarkEnd w:id="5579"/>
      <w:bookmarkEnd w:id="5580"/>
      <w:bookmarkEnd w:id="5581"/>
      <w:bookmarkEnd w:id="5582"/>
      <w:bookmarkEnd w:id="5583"/>
      <w:bookmarkEnd w:id="5584"/>
      <w:bookmarkEnd w:id="5585"/>
      <w:bookmarkEnd w:id="5586"/>
      <w:bookmarkEnd w:id="5587"/>
      <w:bookmarkEnd w:id="5588"/>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lastRenderedPageBreak/>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lastRenderedPageBreak/>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lastRenderedPageBreak/>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lastRenderedPageBreak/>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89" w:name="_Toc10738969"/>
      <w:bookmarkStart w:id="5590" w:name="_Toc20396821"/>
      <w:bookmarkStart w:id="5591" w:name="_Toc29398474"/>
      <w:bookmarkStart w:id="5592" w:name="_Toc29399596"/>
      <w:bookmarkStart w:id="5593" w:name="_Toc36649606"/>
      <w:bookmarkStart w:id="5594" w:name="_Toc36655448"/>
      <w:bookmarkStart w:id="5595" w:name="_Toc44961751"/>
      <w:bookmarkStart w:id="5596" w:name="_Toc50983414"/>
      <w:bookmarkStart w:id="5597" w:name="_Toc50985585"/>
      <w:bookmarkStart w:id="5598" w:name="_Toc57112845"/>
      <w:bookmarkStart w:id="5599" w:name="_Toc146300004"/>
      <w:r w:rsidRPr="0046266F">
        <w:t>8.3.3.4.2</w:t>
      </w:r>
      <w:r w:rsidRPr="0046266F">
        <w:tab/>
        <w:t>Procedure</w:t>
      </w:r>
      <w:bookmarkEnd w:id="5589"/>
      <w:bookmarkEnd w:id="5590"/>
      <w:bookmarkEnd w:id="5591"/>
      <w:bookmarkEnd w:id="5592"/>
      <w:bookmarkEnd w:id="5593"/>
      <w:bookmarkEnd w:id="5594"/>
      <w:bookmarkEnd w:id="5595"/>
      <w:bookmarkEnd w:id="5596"/>
      <w:bookmarkEnd w:id="5597"/>
      <w:bookmarkEnd w:id="5598"/>
      <w:bookmarkEnd w:id="5599"/>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600" w:name="_Toc10738970"/>
      <w:bookmarkStart w:id="5601" w:name="_Toc20396822"/>
      <w:bookmarkStart w:id="5602" w:name="_Toc29398475"/>
      <w:bookmarkStart w:id="5603" w:name="_Toc29399597"/>
      <w:bookmarkStart w:id="5604" w:name="_Toc36649607"/>
      <w:bookmarkStart w:id="5605" w:name="_Toc36655449"/>
      <w:bookmarkStart w:id="5606" w:name="_Toc44961752"/>
      <w:bookmarkStart w:id="5607" w:name="_Toc50983415"/>
      <w:bookmarkStart w:id="5608" w:name="_Toc50985586"/>
      <w:bookmarkStart w:id="5609" w:name="_Toc57112846"/>
      <w:bookmarkStart w:id="5610" w:name="_Toc146300005"/>
      <w:r w:rsidRPr="0046266F">
        <w:t>8.3.3.5</w:t>
      </w:r>
      <w:r w:rsidRPr="0046266F">
        <w:tab/>
      </w:r>
      <w:r w:rsidRPr="0046266F">
        <w:rPr>
          <w:rStyle w:val="berschrift4Char"/>
        </w:rPr>
        <w:t>Acceptance</w:t>
      </w:r>
      <w:r w:rsidRPr="0046266F">
        <w:t xml:space="preserve"> criteria</w:t>
      </w:r>
      <w:bookmarkEnd w:id="5600"/>
      <w:bookmarkEnd w:id="5601"/>
      <w:bookmarkEnd w:id="5602"/>
      <w:bookmarkEnd w:id="5603"/>
      <w:bookmarkEnd w:id="5604"/>
      <w:bookmarkEnd w:id="5605"/>
      <w:bookmarkEnd w:id="5606"/>
      <w:bookmarkEnd w:id="5607"/>
      <w:bookmarkEnd w:id="5608"/>
      <w:bookmarkEnd w:id="5609"/>
      <w:bookmarkEnd w:id="5610"/>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1" w:name="_Toc10738971"/>
      <w:bookmarkStart w:id="5612" w:name="_Toc20396823"/>
      <w:bookmarkStart w:id="5613" w:name="_Toc29398476"/>
      <w:bookmarkStart w:id="5614" w:name="_Toc29399598"/>
      <w:bookmarkStart w:id="5615" w:name="_Toc36649608"/>
      <w:bookmarkStart w:id="5616" w:name="_Toc36655450"/>
      <w:bookmarkStart w:id="5617" w:name="_Toc44961753"/>
      <w:bookmarkStart w:id="5618" w:name="_Toc50983416"/>
      <w:bookmarkStart w:id="5619" w:name="_Toc50985587"/>
      <w:bookmarkStart w:id="5620" w:name="_Toc57112847"/>
      <w:bookmarkStart w:id="5621" w:name="_Toc146300006"/>
      <w:r w:rsidRPr="0046266F">
        <w:t>8.3.4</w:t>
      </w:r>
      <w:r w:rsidRPr="0046266F">
        <w:tab/>
        <w:t>Usage of MMS notification</w:t>
      </w:r>
      <w:bookmarkEnd w:id="5611"/>
      <w:bookmarkEnd w:id="5612"/>
      <w:bookmarkEnd w:id="5613"/>
      <w:bookmarkEnd w:id="5614"/>
      <w:bookmarkEnd w:id="5615"/>
      <w:bookmarkEnd w:id="5616"/>
      <w:bookmarkEnd w:id="5617"/>
      <w:bookmarkEnd w:id="5618"/>
      <w:bookmarkEnd w:id="5619"/>
      <w:bookmarkEnd w:id="5620"/>
      <w:bookmarkEnd w:id="5621"/>
    </w:p>
    <w:p w14:paraId="21B258C1" w14:textId="77777777" w:rsidR="00BD7469" w:rsidRPr="0046266F" w:rsidRDefault="00BD7469" w:rsidP="00BD7469">
      <w:pPr>
        <w:pStyle w:val="Heading4"/>
      </w:pPr>
      <w:bookmarkStart w:id="5622" w:name="_Toc10738972"/>
      <w:bookmarkStart w:id="5623" w:name="_Toc20396824"/>
      <w:bookmarkStart w:id="5624" w:name="_Toc29398477"/>
      <w:bookmarkStart w:id="5625" w:name="_Toc29399599"/>
      <w:bookmarkStart w:id="5626" w:name="_Toc36649609"/>
      <w:bookmarkStart w:id="5627" w:name="_Toc36655451"/>
      <w:bookmarkStart w:id="5628" w:name="_Toc44961754"/>
      <w:bookmarkStart w:id="5629" w:name="_Toc50983417"/>
      <w:bookmarkStart w:id="5630" w:name="_Toc50985588"/>
      <w:bookmarkStart w:id="5631" w:name="_Toc57112848"/>
      <w:bookmarkStart w:id="5632" w:name="_Toc146300007"/>
      <w:r w:rsidRPr="0046266F">
        <w:t>8.3.4.1</w:t>
      </w:r>
      <w:r w:rsidRPr="0046266F">
        <w:tab/>
        <w:t>Definition and applicability</w:t>
      </w:r>
      <w:bookmarkEnd w:id="5622"/>
      <w:bookmarkEnd w:id="5623"/>
      <w:bookmarkEnd w:id="5624"/>
      <w:bookmarkEnd w:id="5625"/>
      <w:bookmarkEnd w:id="5626"/>
      <w:bookmarkEnd w:id="5627"/>
      <w:bookmarkEnd w:id="5628"/>
      <w:bookmarkEnd w:id="5629"/>
      <w:bookmarkEnd w:id="5630"/>
      <w:bookmarkEnd w:id="5631"/>
      <w:bookmarkEnd w:id="5632"/>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3" w:name="_Toc10738973"/>
      <w:bookmarkStart w:id="5634" w:name="_Toc20396825"/>
      <w:bookmarkStart w:id="5635" w:name="_Toc29398478"/>
      <w:bookmarkStart w:id="5636" w:name="_Toc29399600"/>
      <w:bookmarkStart w:id="5637" w:name="_Toc36649610"/>
      <w:bookmarkStart w:id="5638" w:name="_Toc36655452"/>
      <w:bookmarkStart w:id="5639" w:name="_Toc44961755"/>
      <w:bookmarkStart w:id="5640" w:name="_Toc50983418"/>
      <w:bookmarkStart w:id="5641" w:name="_Toc50985589"/>
      <w:bookmarkStart w:id="5642" w:name="_Toc57112849"/>
      <w:bookmarkStart w:id="5643" w:name="_Toc146300008"/>
      <w:r w:rsidRPr="0046266F">
        <w:t>8.3.4.2</w:t>
      </w:r>
      <w:r w:rsidRPr="0046266F">
        <w:tab/>
        <w:t>Conformance requirement</w:t>
      </w:r>
      <w:bookmarkEnd w:id="5633"/>
      <w:bookmarkEnd w:id="5634"/>
      <w:bookmarkEnd w:id="5635"/>
      <w:bookmarkEnd w:id="5636"/>
      <w:bookmarkEnd w:id="5637"/>
      <w:bookmarkEnd w:id="5638"/>
      <w:bookmarkEnd w:id="5639"/>
      <w:bookmarkEnd w:id="5640"/>
      <w:bookmarkEnd w:id="5641"/>
      <w:bookmarkEnd w:id="5642"/>
      <w:bookmarkEnd w:id="5643"/>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4" w:name="_Toc10738974"/>
      <w:bookmarkStart w:id="5645" w:name="_Toc20396826"/>
      <w:bookmarkStart w:id="5646" w:name="_Toc29398479"/>
      <w:bookmarkStart w:id="5647" w:name="_Toc29399601"/>
      <w:bookmarkStart w:id="5648" w:name="_Toc36649611"/>
      <w:bookmarkStart w:id="5649" w:name="_Toc36655453"/>
      <w:bookmarkStart w:id="5650" w:name="_Toc44961756"/>
      <w:bookmarkStart w:id="5651" w:name="_Toc50983419"/>
      <w:bookmarkStart w:id="5652" w:name="_Toc50985590"/>
      <w:bookmarkStart w:id="5653" w:name="_Toc57112850"/>
      <w:bookmarkStart w:id="5654" w:name="_Toc146300009"/>
      <w:r w:rsidRPr="0046266F">
        <w:lastRenderedPageBreak/>
        <w:t>8.3.4.3</w:t>
      </w:r>
      <w:r w:rsidRPr="0046266F">
        <w:tab/>
        <w:t>Test purpose</w:t>
      </w:r>
      <w:bookmarkEnd w:id="5644"/>
      <w:bookmarkEnd w:id="5645"/>
      <w:bookmarkEnd w:id="5646"/>
      <w:bookmarkEnd w:id="5647"/>
      <w:bookmarkEnd w:id="5648"/>
      <w:bookmarkEnd w:id="5649"/>
      <w:bookmarkEnd w:id="5650"/>
      <w:bookmarkEnd w:id="5651"/>
      <w:bookmarkEnd w:id="5652"/>
      <w:bookmarkEnd w:id="5653"/>
      <w:bookmarkEnd w:id="5654"/>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5" w:name="_Toc10738975"/>
      <w:bookmarkStart w:id="5656" w:name="_Toc20396827"/>
      <w:bookmarkStart w:id="5657" w:name="_Toc29398480"/>
      <w:bookmarkStart w:id="5658" w:name="_Toc29399602"/>
      <w:bookmarkStart w:id="5659" w:name="_Toc36649612"/>
      <w:bookmarkStart w:id="5660" w:name="_Toc36655454"/>
      <w:bookmarkStart w:id="5661" w:name="_Toc44961757"/>
      <w:bookmarkStart w:id="5662" w:name="_Toc50983420"/>
      <w:bookmarkStart w:id="5663" w:name="_Toc50985591"/>
      <w:bookmarkStart w:id="5664" w:name="_Toc57112851"/>
      <w:bookmarkStart w:id="5665" w:name="_Toc146300010"/>
      <w:r w:rsidRPr="0046266F">
        <w:t>8.3.4.4</w:t>
      </w:r>
      <w:r w:rsidRPr="0046266F">
        <w:tab/>
        <w:t>Method of test</w:t>
      </w:r>
      <w:bookmarkEnd w:id="5655"/>
      <w:bookmarkEnd w:id="5656"/>
      <w:bookmarkEnd w:id="5657"/>
      <w:bookmarkEnd w:id="5658"/>
      <w:bookmarkEnd w:id="5659"/>
      <w:bookmarkEnd w:id="5660"/>
      <w:bookmarkEnd w:id="5661"/>
      <w:bookmarkEnd w:id="5662"/>
      <w:bookmarkEnd w:id="5663"/>
      <w:bookmarkEnd w:id="5664"/>
      <w:bookmarkEnd w:id="5665"/>
    </w:p>
    <w:p w14:paraId="4051DEC1" w14:textId="77777777" w:rsidR="00BD7469" w:rsidRPr="0046266F" w:rsidRDefault="00BD7469" w:rsidP="00BD7469">
      <w:pPr>
        <w:pStyle w:val="Heading5"/>
      </w:pPr>
      <w:bookmarkStart w:id="5666" w:name="_Toc10738976"/>
      <w:bookmarkStart w:id="5667" w:name="_Toc20396828"/>
      <w:bookmarkStart w:id="5668" w:name="_Toc29398481"/>
      <w:bookmarkStart w:id="5669" w:name="_Toc29399603"/>
      <w:bookmarkStart w:id="5670" w:name="_Toc36649613"/>
      <w:bookmarkStart w:id="5671" w:name="_Toc36655455"/>
      <w:bookmarkStart w:id="5672" w:name="_Toc44961758"/>
      <w:bookmarkStart w:id="5673" w:name="_Toc50983421"/>
      <w:bookmarkStart w:id="5674" w:name="_Toc50985592"/>
      <w:bookmarkStart w:id="5675" w:name="_Toc57112852"/>
      <w:bookmarkStart w:id="5676" w:name="_Toc146300011"/>
      <w:r w:rsidRPr="0046266F">
        <w:t>8.3.4.4.1</w:t>
      </w:r>
      <w:r w:rsidRPr="0046266F">
        <w:tab/>
        <w:t>Initial conditions</w:t>
      </w:r>
      <w:bookmarkEnd w:id="5666"/>
      <w:bookmarkEnd w:id="5667"/>
      <w:bookmarkEnd w:id="5668"/>
      <w:bookmarkEnd w:id="5669"/>
      <w:bookmarkEnd w:id="5670"/>
      <w:bookmarkEnd w:id="5671"/>
      <w:bookmarkEnd w:id="5672"/>
      <w:bookmarkEnd w:id="5673"/>
      <w:bookmarkEnd w:id="5674"/>
      <w:bookmarkEnd w:id="5675"/>
      <w:bookmarkEnd w:id="5676"/>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lastRenderedPageBreak/>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lastRenderedPageBreak/>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77" w:name="_Toc10738977"/>
      <w:bookmarkStart w:id="5678" w:name="_Toc20396829"/>
      <w:bookmarkStart w:id="5679" w:name="_Toc29398482"/>
      <w:bookmarkStart w:id="5680" w:name="_Toc29399604"/>
      <w:bookmarkStart w:id="5681" w:name="_Toc36649614"/>
      <w:bookmarkStart w:id="5682" w:name="_Toc36655456"/>
      <w:bookmarkStart w:id="5683" w:name="_Toc44961759"/>
      <w:bookmarkStart w:id="5684" w:name="_Toc50983422"/>
      <w:bookmarkStart w:id="5685" w:name="_Toc50985593"/>
      <w:bookmarkStart w:id="5686" w:name="_Toc57112853"/>
      <w:bookmarkStart w:id="5687" w:name="_Toc146300012"/>
      <w:r w:rsidRPr="0046266F">
        <w:t>8.3.4.4.2</w:t>
      </w:r>
      <w:r w:rsidRPr="0046266F">
        <w:tab/>
        <w:t>Procedure</w:t>
      </w:r>
      <w:bookmarkEnd w:id="5677"/>
      <w:bookmarkEnd w:id="5678"/>
      <w:bookmarkEnd w:id="5679"/>
      <w:bookmarkEnd w:id="5680"/>
      <w:bookmarkEnd w:id="5681"/>
      <w:bookmarkEnd w:id="5682"/>
      <w:bookmarkEnd w:id="5683"/>
      <w:bookmarkEnd w:id="5684"/>
      <w:bookmarkEnd w:id="5685"/>
      <w:bookmarkEnd w:id="5686"/>
      <w:bookmarkEnd w:id="5687"/>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88" w:name="_Toc10738978"/>
      <w:bookmarkStart w:id="5689" w:name="_Toc20396830"/>
      <w:bookmarkStart w:id="5690" w:name="_Toc29398483"/>
      <w:bookmarkStart w:id="5691" w:name="_Toc29399605"/>
      <w:bookmarkStart w:id="5692" w:name="_Toc36649615"/>
      <w:bookmarkStart w:id="5693" w:name="_Toc36655457"/>
      <w:bookmarkStart w:id="5694" w:name="_Toc44961760"/>
      <w:bookmarkStart w:id="5695" w:name="_Toc50983423"/>
      <w:bookmarkStart w:id="5696" w:name="_Toc50985594"/>
      <w:bookmarkStart w:id="5697" w:name="_Toc57112854"/>
      <w:bookmarkStart w:id="5698" w:name="_Toc146300013"/>
      <w:r w:rsidRPr="0046266F">
        <w:t>8.3.4.5</w:t>
      </w:r>
      <w:r w:rsidRPr="0046266F">
        <w:tab/>
        <w:t>Acceptance criteria</w:t>
      </w:r>
      <w:bookmarkEnd w:id="5688"/>
      <w:bookmarkEnd w:id="5689"/>
      <w:bookmarkEnd w:id="5690"/>
      <w:bookmarkEnd w:id="5691"/>
      <w:bookmarkEnd w:id="5692"/>
      <w:bookmarkEnd w:id="5693"/>
      <w:bookmarkEnd w:id="5694"/>
      <w:bookmarkEnd w:id="5695"/>
      <w:bookmarkEnd w:id="5696"/>
      <w:bookmarkEnd w:id="5697"/>
      <w:bookmarkEnd w:id="5698"/>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lastRenderedPageBreak/>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699" w:name="_Toc10738979"/>
      <w:bookmarkStart w:id="5700" w:name="_Toc20396831"/>
      <w:bookmarkStart w:id="5701" w:name="_Toc29398484"/>
      <w:bookmarkStart w:id="5702" w:name="_Toc29399606"/>
      <w:bookmarkStart w:id="5703" w:name="_Toc36649616"/>
      <w:bookmarkStart w:id="5704" w:name="_Toc36655458"/>
      <w:bookmarkStart w:id="5705" w:name="_Toc44961761"/>
      <w:bookmarkStart w:id="5706" w:name="_Toc50983424"/>
      <w:bookmarkStart w:id="5707" w:name="_Toc50985595"/>
      <w:bookmarkStart w:id="5708" w:name="_Toc57112855"/>
      <w:bookmarkStart w:id="5709" w:name="_Toc146300014"/>
      <w:r w:rsidRPr="0046266F">
        <w:t>8.4</w:t>
      </w:r>
      <w:r w:rsidRPr="0046266F">
        <w:tab/>
        <w:t>UICC presence detection</w:t>
      </w:r>
      <w:bookmarkEnd w:id="5699"/>
      <w:bookmarkEnd w:id="5700"/>
      <w:bookmarkEnd w:id="5701"/>
      <w:bookmarkEnd w:id="5702"/>
      <w:bookmarkEnd w:id="5703"/>
      <w:bookmarkEnd w:id="5704"/>
      <w:bookmarkEnd w:id="5705"/>
      <w:bookmarkEnd w:id="5706"/>
      <w:bookmarkEnd w:id="5707"/>
      <w:bookmarkEnd w:id="5708"/>
      <w:bookmarkEnd w:id="5709"/>
    </w:p>
    <w:p w14:paraId="01DFB301" w14:textId="77777777" w:rsidR="00BD7469" w:rsidRPr="0046266F" w:rsidRDefault="00BD7469" w:rsidP="00BD7469">
      <w:pPr>
        <w:pStyle w:val="Heading3"/>
      </w:pPr>
      <w:bookmarkStart w:id="5710" w:name="_Toc10738980"/>
      <w:bookmarkStart w:id="5711" w:name="_Toc20396832"/>
      <w:bookmarkStart w:id="5712" w:name="_Toc29398485"/>
      <w:bookmarkStart w:id="5713" w:name="_Toc29399607"/>
      <w:bookmarkStart w:id="5714" w:name="_Toc36649617"/>
      <w:bookmarkStart w:id="5715" w:name="_Toc36655459"/>
      <w:bookmarkStart w:id="5716" w:name="_Toc44961762"/>
      <w:bookmarkStart w:id="5717" w:name="_Toc50983425"/>
      <w:bookmarkStart w:id="5718" w:name="_Toc50985596"/>
      <w:bookmarkStart w:id="5719" w:name="_Toc57112856"/>
      <w:bookmarkStart w:id="5720" w:name="_Toc146300015"/>
      <w:r w:rsidRPr="0046266F">
        <w:t>8.4.1</w:t>
      </w:r>
      <w:r w:rsidRPr="0046266F">
        <w:tab/>
        <w:t>Definition and applicability</w:t>
      </w:r>
      <w:bookmarkEnd w:id="5710"/>
      <w:bookmarkEnd w:id="5711"/>
      <w:bookmarkEnd w:id="5712"/>
      <w:bookmarkEnd w:id="5713"/>
      <w:bookmarkEnd w:id="5714"/>
      <w:bookmarkEnd w:id="5715"/>
      <w:bookmarkEnd w:id="5716"/>
      <w:bookmarkEnd w:id="5717"/>
      <w:bookmarkEnd w:id="5718"/>
      <w:bookmarkEnd w:id="5719"/>
      <w:bookmarkEnd w:id="5720"/>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1" w:name="_Toc10738981"/>
      <w:bookmarkStart w:id="5722" w:name="_Toc20396833"/>
      <w:bookmarkStart w:id="5723" w:name="_Toc29398486"/>
      <w:bookmarkStart w:id="5724" w:name="_Toc29399608"/>
      <w:bookmarkStart w:id="5725" w:name="_Toc36649618"/>
      <w:bookmarkStart w:id="5726" w:name="_Toc36655460"/>
      <w:bookmarkStart w:id="5727" w:name="_Toc44961763"/>
      <w:bookmarkStart w:id="5728" w:name="_Toc50983426"/>
      <w:bookmarkStart w:id="5729" w:name="_Toc50985597"/>
      <w:bookmarkStart w:id="5730" w:name="_Toc57112857"/>
      <w:bookmarkStart w:id="5731" w:name="_Toc146300016"/>
      <w:r w:rsidRPr="0046266F">
        <w:t>8.4.2</w:t>
      </w:r>
      <w:r w:rsidRPr="0046266F">
        <w:tab/>
        <w:t>Conformance requirement</w:t>
      </w:r>
      <w:bookmarkEnd w:id="5721"/>
      <w:bookmarkEnd w:id="5722"/>
      <w:bookmarkEnd w:id="5723"/>
      <w:bookmarkEnd w:id="5724"/>
      <w:bookmarkEnd w:id="5725"/>
      <w:bookmarkEnd w:id="5726"/>
      <w:bookmarkEnd w:id="5727"/>
      <w:bookmarkEnd w:id="5728"/>
      <w:bookmarkEnd w:id="5729"/>
      <w:bookmarkEnd w:id="5730"/>
      <w:bookmarkEnd w:id="5731"/>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2" w:name="_Toc10738982"/>
      <w:bookmarkStart w:id="5733" w:name="_Toc20396834"/>
      <w:bookmarkStart w:id="5734" w:name="_Toc29398487"/>
      <w:bookmarkStart w:id="5735" w:name="_Toc29399609"/>
      <w:bookmarkStart w:id="5736" w:name="_Toc36649619"/>
      <w:bookmarkStart w:id="5737" w:name="_Toc36655461"/>
      <w:bookmarkStart w:id="5738" w:name="_Toc44961764"/>
      <w:bookmarkStart w:id="5739" w:name="_Toc50983427"/>
      <w:bookmarkStart w:id="5740" w:name="_Toc50985598"/>
      <w:bookmarkStart w:id="5741" w:name="_Toc57112858"/>
      <w:bookmarkStart w:id="5742" w:name="_Toc146300017"/>
      <w:r w:rsidRPr="0046266F">
        <w:t>8.4.3</w:t>
      </w:r>
      <w:r w:rsidRPr="0046266F">
        <w:tab/>
        <w:t>Test purpose</w:t>
      </w:r>
      <w:bookmarkEnd w:id="5732"/>
      <w:bookmarkEnd w:id="5733"/>
      <w:bookmarkEnd w:id="5734"/>
      <w:bookmarkEnd w:id="5735"/>
      <w:bookmarkEnd w:id="5736"/>
      <w:bookmarkEnd w:id="5737"/>
      <w:bookmarkEnd w:id="5738"/>
      <w:bookmarkEnd w:id="5739"/>
      <w:bookmarkEnd w:id="5740"/>
      <w:bookmarkEnd w:id="5741"/>
      <w:bookmarkEnd w:id="5742"/>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3" w:name="_Toc10738983"/>
      <w:bookmarkStart w:id="5744" w:name="_Toc20396835"/>
      <w:bookmarkStart w:id="5745" w:name="_Toc29398488"/>
      <w:bookmarkStart w:id="5746" w:name="_Toc29399610"/>
      <w:bookmarkStart w:id="5747" w:name="_Toc36649620"/>
      <w:bookmarkStart w:id="5748" w:name="_Toc36655462"/>
      <w:bookmarkStart w:id="5749" w:name="_Toc44961765"/>
      <w:bookmarkStart w:id="5750" w:name="_Toc50983428"/>
      <w:bookmarkStart w:id="5751" w:name="_Toc50985599"/>
      <w:bookmarkStart w:id="5752" w:name="_Toc57112859"/>
      <w:bookmarkStart w:id="5753" w:name="_Toc146300018"/>
      <w:r w:rsidRPr="0046266F">
        <w:lastRenderedPageBreak/>
        <w:t>8.4.4</w:t>
      </w:r>
      <w:r w:rsidRPr="0046266F">
        <w:tab/>
        <w:t>Method of test</w:t>
      </w:r>
      <w:bookmarkEnd w:id="5743"/>
      <w:bookmarkEnd w:id="5744"/>
      <w:bookmarkEnd w:id="5745"/>
      <w:bookmarkEnd w:id="5746"/>
      <w:bookmarkEnd w:id="5747"/>
      <w:bookmarkEnd w:id="5748"/>
      <w:bookmarkEnd w:id="5749"/>
      <w:bookmarkEnd w:id="5750"/>
      <w:bookmarkEnd w:id="5751"/>
      <w:bookmarkEnd w:id="5752"/>
      <w:bookmarkEnd w:id="5753"/>
    </w:p>
    <w:p w14:paraId="3CFFAC49" w14:textId="77777777" w:rsidR="00BD7469" w:rsidRPr="0046266F" w:rsidRDefault="00BD7469" w:rsidP="00BD7469">
      <w:pPr>
        <w:pStyle w:val="Heading4"/>
      </w:pPr>
      <w:bookmarkStart w:id="5754" w:name="_Toc10738984"/>
      <w:bookmarkStart w:id="5755" w:name="_Toc20396836"/>
      <w:bookmarkStart w:id="5756" w:name="_Toc29398489"/>
      <w:bookmarkStart w:id="5757" w:name="_Toc29399611"/>
      <w:bookmarkStart w:id="5758" w:name="_Toc36649621"/>
      <w:bookmarkStart w:id="5759" w:name="_Toc36655463"/>
      <w:bookmarkStart w:id="5760" w:name="_Toc44961766"/>
      <w:bookmarkStart w:id="5761" w:name="_Toc50983429"/>
      <w:bookmarkStart w:id="5762" w:name="_Toc50985600"/>
      <w:bookmarkStart w:id="5763" w:name="_Toc57112860"/>
      <w:bookmarkStart w:id="5764" w:name="_Toc146300019"/>
      <w:r w:rsidRPr="0046266F">
        <w:t>8.4.4.1</w:t>
      </w:r>
      <w:r w:rsidRPr="0046266F">
        <w:tab/>
        <w:t>Initial conditions</w:t>
      </w:r>
      <w:bookmarkEnd w:id="5754"/>
      <w:bookmarkEnd w:id="5755"/>
      <w:bookmarkEnd w:id="5756"/>
      <w:bookmarkEnd w:id="5757"/>
      <w:bookmarkEnd w:id="5758"/>
      <w:bookmarkEnd w:id="5759"/>
      <w:bookmarkEnd w:id="5760"/>
      <w:bookmarkEnd w:id="5761"/>
      <w:bookmarkEnd w:id="5762"/>
      <w:bookmarkEnd w:id="5763"/>
      <w:bookmarkEnd w:id="5764"/>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5" w:name="_Toc10738985"/>
      <w:bookmarkStart w:id="5766" w:name="_Toc20396837"/>
      <w:bookmarkStart w:id="5767" w:name="_Toc29398490"/>
      <w:bookmarkStart w:id="5768" w:name="_Toc29399612"/>
      <w:bookmarkStart w:id="5769" w:name="_Toc36649622"/>
      <w:bookmarkStart w:id="5770" w:name="_Toc36655464"/>
      <w:bookmarkStart w:id="5771" w:name="_Toc44961767"/>
      <w:bookmarkStart w:id="5772" w:name="_Toc50983430"/>
      <w:bookmarkStart w:id="5773" w:name="_Toc50985601"/>
      <w:bookmarkStart w:id="5774" w:name="_Toc57112861"/>
      <w:bookmarkStart w:id="5775" w:name="_Toc146300020"/>
      <w:r w:rsidRPr="0046266F">
        <w:t>8.4.4.2</w:t>
      </w:r>
      <w:r w:rsidRPr="0046266F">
        <w:tab/>
        <w:t>Procedure</w:t>
      </w:r>
      <w:bookmarkEnd w:id="5765"/>
      <w:bookmarkEnd w:id="5766"/>
      <w:bookmarkEnd w:id="5767"/>
      <w:bookmarkEnd w:id="5768"/>
      <w:bookmarkEnd w:id="5769"/>
      <w:bookmarkEnd w:id="5770"/>
      <w:bookmarkEnd w:id="5771"/>
      <w:bookmarkEnd w:id="5772"/>
      <w:bookmarkEnd w:id="5773"/>
      <w:bookmarkEnd w:id="5774"/>
      <w:bookmarkEnd w:id="5775"/>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6" w:name="_Toc10738986"/>
      <w:bookmarkStart w:id="5777" w:name="_Toc20396838"/>
      <w:bookmarkStart w:id="5778" w:name="_Toc29398491"/>
      <w:bookmarkStart w:id="5779" w:name="_Toc29399613"/>
      <w:bookmarkStart w:id="5780" w:name="_Toc36649623"/>
      <w:bookmarkStart w:id="5781" w:name="_Toc36655465"/>
      <w:bookmarkStart w:id="5782" w:name="_Toc44961768"/>
      <w:bookmarkStart w:id="5783" w:name="_Toc50983431"/>
      <w:bookmarkStart w:id="5784" w:name="_Toc50985602"/>
      <w:bookmarkStart w:id="5785" w:name="_Toc57112862"/>
      <w:bookmarkStart w:id="5786" w:name="_Toc146300021"/>
      <w:r w:rsidRPr="0046266F">
        <w:t>8.4.5</w:t>
      </w:r>
      <w:r w:rsidRPr="0046266F">
        <w:tab/>
        <w:t>Acceptance criteria</w:t>
      </w:r>
      <w:bookmarkEnd w:id="5776"/>
      <w:bookmarkEnd w:id="5777"/>
      <w:bookmarkEnd w:id="5778"/>
      <w:bookmarkEnd w:id="5779"/>
      <w:bookmarkEnd w:id="5780"/>
      <w:bookmarkEnd w:id="5781"/>
      <w:bookmarkEnd w:id="5782"/>
      <w:bookmarkEnd w:id="5783"/>
      <w:bookmarkEnd w:id="5784"/>
      <w:bookmarkEnd w:id="5785"/>
      <w:bookmarkEnd w:id="5786"/>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87" w:name="_Toc10738987"/>
      <w:bookmarkStart w:id="5788" w:name="_Toc20396839"/>
      <w:bookmarkStart w:id="5789" w:name="_Toc29398492"/>
      <w:bookmarkStart w:id="5790" w:name="_Toc29399614"/>
      <w:bookmarkStart w:id="5791" w:name="_Toc36649624"/>
      <w:bookmarkStart w:id="5792" w:name="_Toc36655466"/>
      <w:bookmarkStart w:id="5793" w:name="_Toc44961769"/>
      <w:bookmarkStart w:id="5794" w:name="_Toc50983432"/>
      <w:bookmarkStart w:id="5795" w:name="_Toc50985603"/>
      <w:bookmarkStart w:id="5796" w:name="_Toc57112863"/>
      <w:bookmarkStart w:id="5797" w:name="_Toc146300022"/>
      <w:r w:rsidRPr="0046266F">
        <w:t>8.5</w:t>
      </w:r>
      <w:r w:rsidRPr="0046266F">
        <w:tab/>
        <w:t>UICC presence detection when connected to E-UTRAN/EPC</w:t>
      </w:r>
      <w:bookmarkEnd w:id="5787"/>
      <w:bookmarkEnd w:id="5788"/>
      <w:bookmarkEnd w:id="5789"/>
      <w:bookmarkEnd w:id="5790"/>
      <w:bookmarkEnd w:id="5791"/>
      <w:bookmarkEnd w:id="5792"/>
      <w:bookmarkEnd w:id="5793"/>
      <w:bookmarkEnd w:id="5794"/>
      <w:bookmarkEnd w:id="5795"/>
      <w:bookmarkEnd w:id="5796"/>
      <w:bookmarkEnd w:id="5797"/>
    </w:p>
    <w:p w14:paraId="6A52CF9F" w14:textId="77777777" w:rsidR="00BD7469" w:rsidRPr="0046266F" w:rsidRDefault="00BD7469" w:rsidP="00BD7469">
      <w:pPr>
        <w:pStyle w:val="Heading3"/>
      </w:pPr>
      <w:bookmarkStart w:id="5798" w:name="_Toc10738988"/>
      <w:bookmarkStart w:id="5799" w:name="_Toc20396840"/>
      <w:bookmarkStart w:id="5800" w:name="_Toc29398493"/>
      <w:bookmarkStart w:id="5801" w:name="_Toc29399615"/>
      <w:bookmarkStart w:id="5802" w:name="_Toc36649625"/>
      <w:bookmarkStart w:id="5803" w:name="_Toc36655467"/>
      <w:bookmarkStart w:id="5804" w:name="_Toc44961770"/>
      <w:bookmarkStart w:id="5805" w:name="_Toc50983433"/>
      <w:bookmarkStart w:id="5806" w:name="_Toc50985604"/>
      <w:bookmarkStart w:id="5807" w:name="_Toc57112864"/>
      <w:bookmarkStart w:id="5808" w:name="_Toc146300023"/>
      <w:r w:rsidRPr="0046266F">
        <w:t>8.5.1</w:t>
      </w:r>
      <w:r w:rsidRPr="0046266F">
        <w:tab/>
        <w:t>Definition and applicability</w:t>
      </w:r>
      <w:bookmarkEnd w:id="5798"/>
      <w:bookmarkEnd w:id="5799"/>
      <w:bookmarkEnd w:id="5800"/>
      <w:bookmarkEnd w:id="5801"/>
      <w:bookmarkEnd w:id="5802"/>
      <w:bookmarkEnd w:id="5803"/>
      <w:bookmarkEnd w:id="5804"/>
      <w:bookmarkEnd w:id="5805"/>
      <w:bookmarkEnd w:id="5806"/>
      <w:bookmarkEnd w:id="5807"/>
      <w:bookmarkEnd w:id="5808"/>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09" w:name="_Toc10738989"/>
      <w:bookmarkStart w:id="5810" w:name="_Toc20396841"/>
      <w:bookmarkStart w:id="5811" w:name="_Toc29398494"/>
      <w:bookmarkStart w:id="5812" w:name="_Toc29399616"/>
      <w:bookmarkStart w:id="5813" w:name="_Toc36649626"/>
      <w:bookmarkStart w:id="5814" w:name="_Toc36655468"/>
      <w:bookmarkStart w:id="5815" w:name="_Toc44961771"/>
      <w:bookmarkStart w:id="5816" w:name="_Toc50983434"/>
      <w:bookmarkStart w:id="5817" w:name="_Toc50985605"/>
      <w:bookmarkStart w:id="5818" w:name="_Toc57112865"/>
      <w:bookmarkStart w:id="5819" w:name="_Toc146300024"/>
      <w:r w:rsidRPr="0046266F">
        <w:t>8.5.2</w:t>
      </w:r>
      <w:r w:rsidRPr="0046266F">
        <w:tab/>
        <w:t>Conformance requirement</w:t>
      </w:r>
      <w:bookmarkEnd w:id="5809"/>
      <w:bookmarkEnd w:id="5810"/>
      <w:bookmarkEnd w:id="5811"/>
      <w:bookmarkEnd w:id="5812"/>
      <w:bookmarkEnd w:id="5813"/>
      <w:bookmarkEnd w:id="5814"/>
      <w:bookmarkEnd w:id="5815"/>
      <w:bookmarkEnd w:id="5816"/>
      <w:bookmarkEnd w:id="5817"/>
      <w:bookmarkEnd w:id="5818"/>
      <w:bookmarkEnd w:id="5819"/>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lastRenderedPageBreak/>
        <w:t>-</w:t>
      </w:r>
      <w:r w:rsidRPr="0046266F">
        <w:tab/>
        <w:t>TS 23.060 [25], clause 9.2.1A.</w:t>
      </w:r>
    </w:p>
    <w:p w14:paraId="25A0F53D" w14:textId="77777777" w:rsidR="00BD7469" w:rsidRPr="0046266F" w:rsidRDefault="00BD7469" w:rsidP="00BD7469">
      <w:pPr>
        <w:pStyle w:val="Heading3"/>
      </w:pPr>
      <w:bookmarkStart w:id="5820" w:name="_Toc10738990"/>
      <w:bookmarkStart w:id="5821" w:name="_Toc20396842"/>
      <w:bookmarkStart w:id="5822" w:name="_Toc29398495"/>
      <w:bookmarkStart w:id="5823" w:name="_Toc29399617"/>
      <w:bookmarkStart w:id="5824" w:name="_Toc36649627"/>
      <w:bookmarkStart w:id="5825" w:name="_Toc36655469"/>
      <w:bookmarkStart w:id="5826" w:name="_Toc44961772"/>
      <w:bookmarkStart w:id="5827" w:name="_Toc50983435"/>
      <w:bookmarkStart w:id="5828" w:name="_Toc50985606"/>
      <w:bookmarkStart w:id="5829" w:name="_Toc57112866"/>
      <w:bookmarkStart w:id="5830" w:name="_Toc146300025"/>
      <w:r w:rsidRPr="0046266F">
        <w:t>8.5.3</w:t>
      </w:r>
      <w:r w:rsidRPr="0046266F">
        <w:tab/>
        <w:t>Test purpose</w:t>
      </w:r>
      <w:bookmarkEnd w:id="5820"/>
      <w:bookmarkEnd w:id="5821"/>
      <w:bookmarkEnd w:id="5822"/>
      <w:bookmarkEnd w:id="5823"/>
      <w:bookmarkEnd w:id="5824"/>
      <w:bookmarkEnd w:id="5825"/>
      <w:bookmarkEnd w:id="5826"/>
      <w:bookmarkEnd w:id="5827"/>
      <w:bookmarkEnd w:id="5828"/>
      <w:bookmarkEnd w:id="5829"/>
      <w:bookmarkEnd w:id="5830"/>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1" w:name="_Toc10738991"/>
      <w:bookmarkStart w:id="5832" w:name="_Toc20396843"/>
      <w:bookmarkStart w:id="5833" w:name="_Toc29398496"/>
      <w:bookmarkStart w:id="5834" w:name="_Toc29399618"/>
      <w:bookmarkStart w:id="5835" w:name="_Toc36649628"/>
      <w:bookmarkStart w:id="5836" w:name="_Toc36655470"/>
      <w:bookmarkStart w:id="5837" w:name="_Toc44961773"/>
      <w:bookmarkStart w:id="5838" w:name="_Toc50983436"/>
      <w:bookmarkStart w:id="5839" w:name="_Toc50985607"/>
      <w:bookmarkStart w:id="5840" w:name="_Toc57112867"/>
      <w:bookmarkStart w:id="5841" w:name="_Toc146300026"/>
      <w:r w:rsidRPr="0046266F">
        <w:t>8.5.4</w:t>
      </w:r>
      <w:r w:rsidRPr="0046266F">
        <w:tab/>
        <w:t>Method of test</w:t>
      </w:r>
      <w:bookmarkEnd w:id="5831"/>
      <w:bookmarkEnd w:id="5832"/>
      <w:bookmarkEnd w:id="5833"/>
      <w:bookmarkEnd w:id="5834"/>
      <w:bookmarkEnd w:id="5835"/>
      <w:bookmarkEnd w:id="5836"/>
      <w:bookmarkEnd w:id="5837"/>
      <w:bookmarkEnd w:id="5838"/>
      <w:bookmarkEnd w:id="5839"/>
      <w:bookmarkEnd w:id="5840"/>
      <w:bookmarkEnd w:id="5841"/>
    </w:p>
    <w:p w14:paraId="76810E15" w14:textId="77777777" w:rsidR="00BD7469" w:rsidRPr="0046266F" w:rsidRDefault="00BD7469" w:rsidP="00BD7469">
      <w:pPr>
        <w:pStyle w:val="Heading4"/>
      </w:pPr>
      <w:bookmarkStart w:id="5842" w:name="_Toc10738992"/>
      <w:bookmarkStart w:id="5843" w:name="_Toc20396844"/>
      <w:bookmarkStart w:id="5844" w:name="_Toc29398497"/>
      <w:bookmarkStart w:id="5845" w:name="_Toc29399619"/>
      <w:bookmarkStart w:id="5846" w:name="_Toc36649629"/>
      <w:bookmarkStart w:id="5847" w:name="_Toc36655471"/>
      <w:bookmarkStart w:id="5848" w:name="_Toc44961774"/>
      <w:bookmarkStart w:id="5849" w:name="_Toc50983437"/>
      <w:bookmarkStart w:id="5850" w:name="_Toc50985608"/>
      <w:bookmarkStart w:id="5851" w:name="_Toc57112868"/>
      <w:bookmarkStart w:id="5852" w:name="_Toc146300027"/>
      <w:r w:rsidRPr="0046266F">
        <w:t>8.5.4.1</w:t>
      </w:r>
      <w:r w:rsidRPr="0046266F">
        <w:tab/>
        <w:t>Initial conditions</w:t>
      </w:r>
      <w:bookmarkEnd w:id="5842"/>
      <w:bookmarkEnd w:id="5843"/>
      <w:bookmarkEnd w:id="5844"/>
      <w:bookmarkEnd w:id="5845"/>
      <w:bookmarkEnd w:id="5846"/>
      <w:bookmarkEnd w:id="5847"/>
      <w:bookmarkEnd w:id="5848"/>
      <w:bookmarkEnd w:id="5849"/>
      <w:bookmarkEnd w:id="5850"/>
      <w:bookmarkEnd w:id="5851"/>
      <w:bookmarkEnd w:id="5852"/>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3" w:name="_Toc10738993"/>
      <w:bookmarkStart w:id="5854" w:name="_Toc20396845"/>
      <w:bookmarkStart w:id="5855" w:name="_Toc29398498"/>
      <w:bookmarkStart w:id="5856" w:name="_Toc29399620"/>
      <w:bookmarkStart w:id="5857" w:name="_Toc36649630"/>
      <w:bookmarkStart w:id="5858" w:name="_Toc36655472"/>
      <w:bookmarkStart w:id="5859" w:name="_Toc44961775"/>
      <w:bookmarkStart w:id="5860" w:name="_Toc50983438"/>
      <w:bookmarkStart w:id="5861" w:name="_Toc50985609"/>
      <w:bookmarkStart w:id="5862" w:name="_Toc57112869"/>
      <w:bookmarkStart w:id="5863" w:name="_Toc146300028"/>
      <w:r w:rsidRPr="0046266F">
        <w:t>8.5.4.2</w:t>
      </w:r>
      <w:r w:rsidRPr="0046266F">
        <w:tab/>
        <w:t>Procedure</w:t>
      </w:r>
      <w:bookmarkEnd w:id="5853"/>
      <w:bookmarkEnd w:id="5854"/>
      <w:bookmarkEnd w:id="5855"/>
      <w:bookmarkEnd w:id="5856"/>
      <w:bookmarkEnd w:id="5857"/>
      <w:bookmarkEnd w:id="5858"/>
      <w:bookmarkEnd w:id="5859"/>
      <w:bookmarkEnd w:id="5860"/>
      <w:bookmarkEnd w:id="5861"/>
      <w:bookmarkEnd w:id="5862"/>
      <w:bookmarkEnd w:id="5863"/>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4" w:name="_Toc10738994"/>
      <w:bookmarkStart w:id="5865" w:name="_Toc20396846"/>
      <w:bookmarkStart w:id="5866" w:name="_Toc29398499"/>
      <w:bookmarkStart w:id="5867" w:name="_Toc29399621"/>
      <w:bookmarkStart w:id="5868" w:name="_Toc36649631"/>
      <w:bookmarkStart w:id="5869" w:name="_Toc36655473"/>
      <w:bookmarkStart w:id="5870" w:name="_Toc44961776"/>
      <w:bookmarkStart w:id="5871" w:name="_Toc50983439"/>
      <w:bookmarkStart w:id="5872" w:name="_Toc50985610"/>
      <w:bookmarkStart w:id="5873" w:name="_Toc57112870"/>
      <w:bookmarkStart w:id="5874" w:name="_Toc146300029"/>
      <w:r w:rsidRPr="0046266F">
        <w:t>8.5.5</w:t>
      </w:r>
      <w:r w:rsidRPr="0046266F">
        <w:tab/>
        <w:t>Acceptance criteria</w:t>
      </w:r>
      <w:bookmarkEnd w:id="5864"/>
      <w:bookmarkEnd w:id="5865"/>
      <w:bookmarkEnd w:id="5866"/>
      <w:bookmarkEnd w:id="5867"/>
      <w:bookmarkEnd w:id="5868"/>
      <w:bookmarkEnd w:id="5869"/>
      <w:bookmarkEnd w:id="5870"/>
      <w:bookmarkEnd w:id="5871"/>
      <w:bookmarkEnd w:id="5872"/>
      <w:bookmarkEnd w:id="5873"/>
      <w:bookmarkEnd w:id="5874"/>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913C97">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E93F3" w14:textId="77777777" w:rsidR="0067247E" w:rsidRDefault="0067247E">
      <w:r>
        <w:separator/>
      </w:r>
    </w:p>
  </w:endnote>
  <w:endnote w:type="continuationSeparator" w:id="0">
    <w:p w14:paraId="40F22E1C" w14:textId="77777777" w:rsidR="0067247E" w:rsidRDefault="0067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charset w:val="80"/>
    <w:family w:val="roma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73CC1" w14:textId="77777777" w:rsidR="00DB70D3" w:rsidRDefault="00DB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4F4C348C" w:rsidR="00C168B2" w:rsidRDefault="00913C9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5F3ED" w14:textId="77777777" w:rsidR="00DB70D3" w:rsidRDefault="00DB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BF7AB" w14:textId="77777777" w:rsidR="0067247E" w:rsidRDefault="0067247E">
      <w:r>
        <w:separator/>
      </w:r>
    </w:p>
  </w:footnote>
  <w:footnote w:type="continuationSeparator" w:id="0">
    <w:p w14:paraId="190291F3" w14:textId="77777777" w:rsidR="0067247E" w:rsidRDefault="0067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89DBA" w14:textId="77777777" w:rsidR="00DB70D3" w:rsidRDefault="00DB70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0041CF5A" w:rsidR="00C168B2" w:rsidRDefault="00913C97">
    <w:pPr>
      <w:framePr w:h="284" w:hRule="exact" w:wrap="around" w:vAnchor="text" w:hAnchor="margin" w:xAlign="right" w:y="1"/>
      <w:rPr>
        <w:rFonts w:ascii="Arial" w:hAnsi="Arial" w:cs="Arial"/>
        <w:b/>
        <w:sz w:val="18"/>
        <w:szCs w:val="18"/>
      </w:rPr>
    </w:pPr>
    <w:r>
      <w:rPr>
        <w:rFonts w:ascii="Arial" w:hAnsi="Arial" w:cs="Arial"/>
        <w:b/>
        <w:sz w:val="18"/>
        <w:szCs w:val="18"/>
      </w:rPr>
      <w:t>3GPP TS 31.121 V18.0.0 (2024-09)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12353527" w:rsidR="00C168B2" w:rsidRDefault="00913C97">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5632D" w14:textId="77777777" w:rsidR="00DB70D3" w:rsidRDefault="00DB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6"/>
  </w:num>
  <w:num w:numId="2" w16cid:durableId="8917949">
    <w:abstractNumId w:val="18"/>
  </w:num>
  <w:num w:numId="3" w16cid:durableId="560677956">
    <w:abstractNumId w:val="5"/>
  </w:num>
  <w:num w:numId="4" w16cid:durableId="1425566681">
    <w:abstractNumId w:val="9"/>
  </w:num>
  <w:num w:numId="5" w16cid:durableId="1026246661">
    <w:abstractNumId w:val="14"/>
  </w:num>
  <w:num w:numId="6" w16cid:durableId="1173102635">
    <w:abstractNumId w:val="10"/>
  </w:num>
  <w:num w:numId="7" w16cid:durableId="700128406">
    <w:abstractNumId w:val="3"/>
  </w:num>
  <w:num w:numId="8" w16cid:durableId="1303079629">
    <w:abstractNumId w:val="17"/>
  </w:num>
  <w:num w:numId="9" w16cid:durableId="2062245467">
    <w:abstractNumId w:val="11"/>
  </w:num>
  <w:num w:numId="10" w16cid:durableId="1131751699">
    <w:abstractNumId w:val="2"/>
  </w:num>
  <w:num w:numId="11" w16cid:durableId="1053309796">
    <w:abstractNumId w:val="1"/>
  </w:num>
  <w:num w:numId="12" w16cid:durableId="2000647942">
    <w:abstractNumId w:val="0"/>
  </w:num>
  <w:num w:numId="13" w16cid:durableId="1901358526">
    <w:abstractNumId w:val="15"/>
  </w:num>
  <w:num w:numId="14" w16cid:durableId="1011646071">
    <w:abstractNumId w:val="8"/>
  </w:num>
  <w:num w:numId="15" w16cid:durableId="1583369568">
    <w:abstractNumId w:val="16"/>
  </w:num>
  <w:num w:numId="16" w16cid:durableId="912735478">
    <w:abstractNumId w:val="7"/>
  </w:num>
  <w:num w:numId="17" w16cid:durableId="1769472208">
    <w:abstractNumId w:val="12"/>
  </w:num>
  <w:num w:numId="18" w16cid:durableId="1981497922">
    <w:abstractNumId w:val="13"/>
  </w:num>
  <w:num w:numId="19" w16cid:durableId="29094013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45E5"/>
    <w:rsid w:val="0001506E"/>
    <w:rsid w:val="00021E09"/>
    <w:rsid w:val="00033397"/>
    <w:rsid w:val="00040095"/>
    <w:rsid w:val="00051834"/>
    <w:rsid w:val="00054A22"/>
    <w:rsid w:val="0005690A"/>
    <w:rsid w:val="000615D8"/>
    <w:rsid w:val="00062023"/>
    <w:rsid w:val="000637AD"/>
    <w:rsid w:val="000655A6"/>
    <w:rsid w:val="000724A5"/>
    <w:rsid w:val="00080512"/>
    <w:rsid w:val="000C47C3"/>
    <w:rsid w:val="000D0BEB"/>
    <w:rsid w:val="000D58AB"/>
    <w:rsid w:val="000D66A4"/>
    <w:rsid w:val="000F096C"/>
    <w:rsid w:val="001022B9"/>
    <w:rsid w:val="00105EFA"/>
    <w:rsid w:val="001137C9"/>
    <w:rsid w:val="00133525"/>
    <w:rsid w:val="00133B57"/>
    <w:rsid w:val="00161D62"/>
    <w:rsid w:val="001778AC"/>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1F4004"/>
    <w:rsid w:val="0020222A"/>
    <w:rsid w:val="00230F83"/>
    <w:rsid w:val="002347A2"/>
    <w:rsid w:val="002415CD"/>
    <w:rsid w:val="002527C9"/>
    <w:rsid w:val="002607EC"/>
    <w:rsid w:val="00266719"/>
    <w:rsid w:val="002675F0"/>
    <w:rsid w:val="002A3301"/>
    <w:rsid w:val="002B6339"/>
    <w:rsid w:val="002C2640"/>
    <w:rsid w:val="002E00EE"/>
    <w:rsid w:val="0030210F"/>
    <w:rsid w:val="0030455D"/>
    <w:rsid w:val="003172DC"/>
    <w:rsid w:val="00341726"/>
    <w:rsid w:val="0035462D"/>
    <w:rsid w:val="00355D00"/>
    <w:rsid w:val="0035637F"/>
    <w:rsid w:val="00362EC7"/>
    <w:rsid w:val="0036503D"/>
    <w:rsid w:val="00374694"/>
    <w:rsid w:val="003754B2"/>
    <w:rsid w:val="003765B8"/>
    <w:rsid w:val="00377A7B"/>
    <w:rsid w:val="0038019C"/>
    <w:rsid w:val="0038398C"/>
    <w:rsid w:val="00397669"/>
    <w:rsid w:val="003C3971"/>
    <w:rsid w:val="003C5188"/>
    <w:rsid w:val="003D410B"/>
    <w:rsid w:val="003F007C"/>
    <w:rsid w:val="003F3FFC"/>
    <w:rsid w:val="00402462"/>
    <w:rsid w:val="00423334"/>
    <w:rsid w:val="004345EC"/>
    <w:rsid w:val="004445BB"/>
    <w:rsid w:val="0045013B"/>
    <w:rsid w:val="004509A1"/>
    <w:rsid w:val="00456F25"/>
    <w:rsid w:val="0046266F"/>
    <w:rsid w:val="00465515"/>
    <w:rsid w:val="00481F9A"/>
    <w:rsid w:val="0049720A"/>
    <w:rsid w:val="004C32A6"/>
    <w:rsid w:val="004D3578"/>
    <w:rsid w:val="004E213A"/>
    <w:rsid w:val="004F0988"/>
    <w:rsid w:val="004F3340"/>
    <w:rsid w:val="00500A88"/>
    <w:rsid w:val="00517741"/>
    <w:rsid w:val="0053388B"/>
    <w:rsid w:val="00534775"/>
    <w:rsid w:val="00535773"/>
    <w:rsid w:val="005412DA"/>
    <w:rsid w:val="00543E6C"/>
    <w:rsid w:val="00563B28"/>
    <w:rsid w:val="00565087"/>
    <w:rsid w:val="00581AE6"/>
    <w:rsid w:val="00584F49"/>
    <w:rsid w:val="00587958"/>
    <w:rsid w:val="00597B11"/>
    <w:rsid w:val="005B1CB5"/>
    <w:rsid w:val="005B342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7247E"/>
    <w:rsid w:val="0068526B"/>
    <w:rsid w:val="00686C16"/>
    <w:rsid w:val="0069014B"/>
    <w:rsid w:val="006974E5"/>
    <w:rsid w:val="006A323F"/>
    <w:rsid w:val="006B30D0"/>
    <w:rsid w:val="006B3706"/>
    <w:rsid w:val="006B5D8F"/>
    <w:rsid w:val="006C02C3"/>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E2E59"/>
    <w:rsid w:val="007F078F"/>
    <w:rsid w:val="007F0F4A"/>
    <w:rsid w:val="007F6403"/>
    <w:rsid w:val="007F7A1A"/>
    <w:rsid w:val="008028A4"/>
    <w:rsid w:val="00830747"/>
    <w:rsid w:val="008343C4"/>
    <w:rsid w:val="008357F9"/>
    <w:rsid w:val="00835DB1"/>
    <w:rsid w:val="00835E23"/>
    <w:rsid w:val="00861161"/>
    <w:rsid w:val="00870FBA"/>
    <w:rsid w:val="008768CA"/>
    <w:rsid w:val="008809E4"/>
    <w:rsid w:val="00896716"/>
    <w:rsid w:val="008A3BC9"/>
    <w:rsid w:val="008B4894"/>
    <w:rsid w:val="008C384C"/>
    <w:rsid w:val="008C3AC0"/>
    <w:rsid w:val="008D7506"/>
    <w:rsid w:val="008F6BF4"/>
    <w:rsid w:val="0090271F"/>
    <w:rsid w:val="00902E23"/>
    <w:rsid w:val="009114D7"/>
    <w:rsid w:val="0091348E"/>
    <w:rsid w:val="00913C97"/>
    <w:rsid w:val="00917CCB"/>
    <w:rsid w:val="00940595"/>
    <w:rsid w:val="00942EC2"/>
    <w:rsid w:val="00950DCC"/>
    <w:rsid w:val="009521E6"/>
    <w:rsid w:val="00953523"/>
    <w:rsid w:val="009538AC"/>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340E7"/>
    <w:rsid w:val="00A53724"/>
    <w:rsid w:val="00A56066"/>
    <w:rsid w:val="00A73129"/>
    <w:rsid w:val="00A7603F"/>
    <w:rsid w:val="00A82346"/>
    <w:rsid w:val="00A92BA1"/>
    <w:rsid w:val="00A93ADA"/>
    <w:rsid w:val="00A97FC1"/>
    <w:rsid w:val="00AC2594"/>
    <w:rsid w:val="00AC5CD5"/>
    <w:rsid w:val="00AC6BC6"/>
    <w:rsid w:val="00AE65E2"/>
    <w:rsid w:val="00B135C9"/>
    <w:rsid w:val="00B15449"/>
    <w:rsid w:val="00B47EDE"/>
    <w:rsid w:val="00B641C8"/>
    <w:rsid w:val="00B669EB"/>
    <w:rsid w:val="00B93086"/>
    <w:rsid w:val="00B94E7A"/>
    <w:rsid w:val="00B9570C"/>
    <w:rsid w:val="00BA0A96"/>
    <w:rsid w:val="00BA19ED"/>
    <w:rsid w:val="00BA2CCA"/>
    <w:rsid w:val="00BA4B8D"/>
    <w:rsid w:val="00BC02FE"/>
    <w:rsid w:val="00BC0F7D"/>
    <w:rsid w:val="00BD0521"/>
    <w:rsid w:val="00BD7469"/>
    <w:rsid w:val="00BD7D31"/>
    <w:rsid w:val="00BE0514"/>
    <w:rsid w:val="00BE3255"/>
    <w:rsid w:val="00BE45BA"/>
    <w:rsid w:val="00BE5E1C"/>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64C16"/>
    <w:rsid w:val="00C72833"/>
    <w:rsid w:val="00C8098C"/>
    <w:rsid w:val="00C80F1D"/>
    <w:rsid w:val="00C837AE"/>
    <w:rsid w:val="00C93F40"/>
    <w:rsid w:val="00C94471"/>
    <w:rsid w:val="00CA1F13"/>
    <w:rsid w:val="00CA3D0C"/>
    <w:rsid w:val="00CA74C5"/>
    <w:rsid w:val="00CB15F9"/>
    <w:rsid w:val="00CB58D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B4755"/>
    <w:rsid w:val="00DB70D3"/>
    <w:rsid w:val="00DC309B"/>
    <w:rsid w:val="00DC4DA2"/>
    <w:rsid w:val="00DD4C17"/>
    <w:rsid w:val="00DD74A5"/>
    <w:rsid w:val="00DE13F7"/>
    <w:rsid w:val="00DF1D2B"/>
    <w:rsid w:val="00DF2B1F"/>
    <w:rsid w:val="00DF62CD"/>
    <w:rsid w:val="00E1401E"/>
    <w:rsid w:val="00E16509"/>
    <w:rsid w:val="00E20B53"/>
    <w:rsid w:val="00E36543"/>
    <w:rsid w:val="00E37AD0"/>
    <w:rsid w:val="00E44582"/>
    <w:rsid w:val="00E458A0"/>
    <w:rsid w:val="00E54022"/>
    <w:rsid w:val="00E6027C"/>
    <w:rsid w:val="00E77645"/>
    <w:rsid w:val="00E90BAA"/>
    <w:rsid w:val="00E90E72"/>
    <w:rsid w:val="00E93C03"/>
    <w:rsid w:val="00E9681A"/>
    <w:rsid w:val="00EA15B0"/>
    <w:rsid w:val="00EA1923"/>
    <w:rsid w:val="00EA5EA7"/>
    <w:rsid w:val="00EC4A25"/>
    <w:rsid w:val="00ED6DCA"/>
    <w:rsid w:val="00ED76E4"/>
    <w:rsid w:val="00F025A2"/>
    <w:rsid w:val="00F04712"/>
    <w:rsid w:val="00F13360"/>
    <w:rsid w:val="00F14FD0"/>
    <w:rsid w:val="00F22EC7"/>
    <w:rsid w:val="00F26758"/>
    <w:rsid w:val="00F27C91"/>
    <w:rsid w:val="00F325C8"/>
    <w:rsid w:val="00F3608D"/>
    <w:rsid w:val="00F4792E"/>
    <w:rsid w:val="00F56200"/>
    <w:rsid w:val="00F653B8"/>
    <w:rsid w:val="00F6552E"/>
    <w:rsid w:val="00F9008D"/>
    <w:rsid w:val="00F958E9"/>
    <w:rsid w:val="00FA1266"/>
    <w:rsid w:val="00FA5AA4"/>
    <w:rsid w:val="00FA7306"/>
    <w:rsid w:val="00FC1192"/>
    <w:rsid w:val="00FD4765"/>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208</Pages>
  <Words>58649</Words>
  <Characters>334303</Characters>
  <Application>Microsoft Office Word</Application>
  <DocSecurity>0</DocSecurity>
  <Lines>2785</Lines>
  <Paragraphs>784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33</cp:revision>
  <cp:lastPrinted>2019-02-25T14:05:00Z</cp:lastPrinted>
  <dcterms:created xsi:type="dcterms:W3CDTF">2023-09-22T16:51:00Z</dcterms:created>
  <dcterms:modified xsi:type="dcterms:W3CDTF">2024-09-26T17:28:00Z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