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Default="00BD7469" w:rsidP="00BD7469">
      <w:r w:rsidRPr="00943D4C">
        <w:t>The applicability to terminal equipment supporting the USIM is specified in table B.1, unless otherwise specified in the specific clause.</w:t>
      </w:r>
    </w:p>
    <w:p w14:paraId="0E974869" w14:textId="04D08156" w:rsidR="001B084D" w:rsidRPr="001B084D" w:rsidRDefault="001B084D" w:rsidP="001B084D">
      <w:pPr>
        <w:pStyle w:val="NO"/>
      </w:pPr>
      <w:r w:rsidRPr="001B084D">
        <w:t>N</w:t>
      </w:r>
      <w:r>
        <w:t>OTE</w:t>
      </w:r>
      <w:r w:rsidRPr="001B084D">
        <w:t>: For RedCap UEs, test cases applicable to 5G NR UEs and RedCap specific test cases (if any) are applicable.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r w:rsidRPr="00943D4C">
        <w:t>O.i</w:t>
      </w:r>
      <w:r w:rsidRPr="00943D4C">
        <w:tab/>
        <w:t>qualified optional – for mutually exclusive or selectable options from a set. "i"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"Rxx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r w:rsidRPr="00943D4C">
              <w:t>O_AoCC</w:t>
            </w:r>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r w:rsidRPr="00943D4C">
              <w:t>O_HPLMNwACT</w:t>
            </w:r>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r w:rsidRPr="00943D4C">
              <w:rPr>
                <w:bCs/>
              </w:rPr>
              <w:t>O_Local_PB</w:t>
            </w:r>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r w:rsidRPr="00943D4C">
              <w:rPr>
                <w:bCs/>
              </w:rPr>
              <w:t>O_Global_PB</w:t>
            </w:r>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r w:rsidRPr="00943D4C">
              <w:t>O_Store_Received_SMS</w:t>
            </w:r>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BD7469"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BD7469" w:rsidRPr="00943D4C" w:rsidRDefault="00BD7469" w:rsidP="006D15BF">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BD7469" w:rsidRPr="00943D4C" w:rsidRDefault="00BD7469" w:rsidP="006D15BF">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77777777" w:rsidR="00BD7469" w:rsidRPr="00943D4C" w:rsidRDefault="00BD7469" w:rsidP="006D15BF">
            <w:pPr>
              <w:pStyle w:val="TAC"/>
              <w:jc w:val="left"/>
            </w:pPr>
            <w:r w:rsidRPr="00943D4C">
              <w:t>O_EFPLMNwACT_numerical 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r w:rsidRPr="00943D4C">
              <w:t>O_Speech_Calls</w:t>
            </w:r>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r w:rsidRPr="00943D4C">
              <w:t>O_PIN_MMI_Strings</w:t>
            </w:r>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r w:rsidRPr="00943D4C">
              <w:t>pc_eFDD</w:t>
            </w:r>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r w:rsidRPr="00943D4C">
              <w:t>pc_eTDD</w:t>
            </w:r>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r w:rsidRPr="00943D4C">
              <w:t>pc_Allowed_CSG_list</w:t>
            </w:r>
          </w:p>
        </w:tc>
      </w:tr>
      <w:tr w:rsidR="00BD7469"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BD7469" w:rsidRPr="00943D4C" w:rsidRDefault="00BD7469" w:rsidP="006D15BF">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BD7469" w:rsidRPr="00943D4C" w:rsidRDefault="00BD7469" w:rsidP="006D15BF">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77777777" w:rsidR="00BD7469" w:rsidRPr="00943D4C" w:rsidRDefault="00BD7469" w:rsidP="006D15BF">
            <w:pPr>
              <w:pStyle w:val="TAC"/>
              <w:jc w:val="left"/>
            </w:pPr>
            <w:r w:rsidRPr="00943D4C">
              <w:t>pc_SM-over-IP receiver</w:t>
            </w:r>
          </w:p>
        </w:tc>
      </w:tr>
      <w:tr w:rsidR="00BD7469"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BD7469" w:rsidRPr="00943D4C" w:rsidRDefault="00BD7469" w:rsidP="006D15BF">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BD7469" w:rsidRPr="00943D4C" w:rsidRDefault="00BD7469" w:rsidP="006D15BF">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77777777" w:rsidR="00BD7469" w:rsidRPr="00943D4C" w:rsidRDefault="00BD7469" w:rsidP="006D15BF">
            <w:pPr>
              <w:pStyle w:val="TAC"/>
              <w:jc w:val="left"/>
            </w:pPr>
            <w:r w:rsidRPr="00943D4C">
              <w:t>pc_USIM_EF_SMS_reading_support_if_USIM_ISIM both present</w:t>
            </w:r>
          </w:p>
        </w:tc>
      </w:tr>
      <w:tr w:rsidR="00BD7469"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BD7469" w:rsidRPr="00943D4C" w:rsidRDefault="00BD7469" w:rsidP="006D15BF">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BD7469" w:rsidRPr="00943D4C" w:rsidRDefault="00BD7469" w:rsidP="006D15BF">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77777777" w:rsidR="00BD7469" w:rsidRPr="00943D4C" w:rsidRDefault="00BD7469" w:rsidP="006D15BF">
            <w:pPr>
              <w:pStyle w:val="TAC"/>
              <w:jc w:val="left"/>
            </w:pPr>
            <w:r w:rsidRPr="00943D4C">
              <w:t>pc_ISIM_EF_SMS_reading_support_if_USIM_ISIM both present</w:t>
            </w:r>
          </w:p>
        </w:tc>
      </w:tr>
      <w:tr w:rsidR="00BD7469"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BD7469" w:rsidRPr="00943D4C" w:rsidRDefault="00BD7469" w:rsidP="006D15BF">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BD7469" w:rsidRPr="00943D4C" w:rsidRDefault="00BD7469" w:rsidP="006D15BF">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BD7469" w:rsidRPr="00943D4C" w:rsidRDefault="00BD7469" w:rsidP="006D15BF">
            <w:pPr>
              <w:pStyle w:val="TAC"/>
              <w:jc w:val="left"/>
            </w:pPr>
            <w:r w:rsidRPr="00943D4C">
              <w:t>O_LARGE_SMS_STORAGE</w:t>
            </w:r>
          </w:p>
        </w:tc>
      </w:tr>
      <w:tr w:rsidR="00BD7469"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BD7469" w:rsidRPr="00943D4C" w:rsidRDefault="00BD7469" w:rsidP="006D15BF">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BD7469" w:rsidRPr="00943D4C" w:rsidRDefault="00BD7469" w:rsidP="006D15BF">
            <w:pPr>
              <w:pStyle w:val="TAL"/>
            </w:pPr>
            <w:r w:rsidRPr="00943D4C">
              <w:t>Support for multiple PDN</w:t>
            </w:r>
          </w:p>
          <w:p w14:paraId="3DF7E8D5" w14:textId="77777777" w:rsidR="00BD7469" w:rsidRPr="00943D4C" w:rsidRDefault="00BD7469" w:rsidP="006D15BF">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BD7469" w:rsidRPr="00943D4C" w:rsidRDefault="00BD7469" w:rsidP="006D15BF">
            <w:pPr>
              <w:pStyle w:val="TAC"/>
              <w:jc w:val="left"/>
            </w:pPr>
            <w:r w:rsidRPr="00943D4C">
              <w:rPr>
                <w:rFonts w:cs="Arial"/>
                <w:szCs w:val="18"/>
                <w:lang w:eastAsia="en-GB"/>
              </w:rPr>
              <w:t>pc_Multiple_PDN</w:t>
            </w:r>
          </w:p>
        </w:tc>
      </w:tr>
      <w:tr w:rsidR="00BD7469"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BD7469" w:rsidRPr="00943D4C" w:rsidRDefault="00BD7469" w:rsidP="006D15BF">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BD7469" w:rsidRPr="00943D4C" w:rsidRDefault="00BD7469" w:rsidP="006D15BF">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BD7469" w:rsidRPr="00943D4C" w:rsidRDefault="00BD7469" w:rsidP="006D15BF">
            <w:pPr>
              <w:pStyle w:val="TAC"/>
              <w:jc w:val="left"/>
              <w:rPr>
                <w:rFonts w:cs="Arial"/>
                <w:szCs w:val="18"/>
                <w:lang w:eastAsia="en-GB"/>
              </w:rPr>
            </w:pPr>
            <w:r w:rsidRPr="00943D4C">
              <w:rPr>
                <w:rFonts w:cs="Arial"/>
                <w:szCs w:val="18"/>
                <w:lang w:eastAsia="en-GB"/>
              </w:rPr>
              <w:t>pc_CSG</w:t>
            </w:r>
          </w:p>
        </w:tc>
      </w:tr>
      <w:tr w:rsidR="00BD7469"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BD7469" w:rsidRPr="00943D4C" w:rsidRDefault="00BD7469" w:rsidP="006D15BF">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BD7469" w:rsidRPr="00943D4C" w:rsidRDefault="00BD7469" w:rsidP="006D15BF">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BD7469" w:rsidRPr="00943D4C" w:rsidRDefault="00BD7469" w:rsidP="006D15BF">
            <w:pPr>
              <w:pStyle w:val="TAC"/>
              <w:jc w:val="left"/>
              <w:rPr>
                <w:rFonts w:cs="Arial"/>
                <w:szCs w:val="18"/>
                <w:lang w:eastAsia="en-GB"/>
              </w:rPr>
            </w:pPr>
            <w:r w:rsidRPr="00943D4C">
              <w:rPr>
                <w:rFonts w:cs="Arial"/>
                <w:szCs w:val="18"/>
                <w:lang w:eastAsia="en-GB"/>
              </w:rPr>
              <w:t>pc_manual_CSG_selection</w:t>
            </w:r>
          </w:p>
        </w:tc>
      </w:tr>
      <w:tr w:rsidR="00BD7469"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BD7469" w:rsidRPr="00943D4C" w:rsidRDefault="00BD7469" w:rsidP="006D15BF">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BD7469" w:rsidRPr="00943D4C" w:rsidRDefault="00BD7469" w:rsidP="006D15BF">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BD7469" w:rsidRPr="00943D4C" w:rsidRDefault="00BD7469" w:rsidP="006D15BF">
            <w:pPr>
              <w:pStyle w:val="TAC"/>
              <w:jc w:val="left"/>
              <w:rPr>
                <w:rFonts w:cs="Arial"/>
                <w:szCs w:val="18"/>
                <w:lang w:eastAsia="en-GB"/>
              </w:rPr>
            </w:pPr>
            <w:r w:rsidRPr="00943D4C">
              <w:rPr>
                <w:rFonts w:cs="Arial"/>
                <w:szCs w:val="18"/>
                <w:lang w:eastAsia="en-GB"/>
              </w:rPr>
              <w:t>O_PS</w:t>
            </w:r>
          </w:p>
        </w:tc>
      </w:tr>
      <w:tr w:rsidR="00BD7469"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BD7469" w:rsidRPr="00943D4C" w:rsidRDefault="00BD7469" w:rsidP="006D15BF">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BD7469" w:rsidRPr="00943D4C" w:rsidRDefault="00BD7469" w:rsidP="006D15BF">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BD7469" w:rsidRPr="00943D4C" w:rsidRDefault="00BD7469" w:rsidP="006D15BF">
            <w:pPr>
              <w:pStyle w:val="TAC"/>
              <w:jc w:val="left"/>
              <w:rPr>
                <w:rFonts w:cs="Arial"/>
                <w:szCs w:val="18"/>
                <w:lang w:eastAsia="en-GB"/>
              </w:rPr>
            </w:pPr>
            <w:r w:rsidRPr="00943D4C">
              <w:rPr>
                <w:rFonts w:cs="Arial"/>
                <w:szCs w:val="18"/>
                <w:lang w:eastAsia="en-GB"/>
              </w:rPr>
              <w:t>O_Display</w:t>
            </w:r>
          </w:p>
        </w:tc>
      </w:tr>
      <w:tr w:rsidR="00BD7469"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BD7469" w:rsidRPr="00943D4C" w:rsidRDefault="00BD7469" w:rsidP="006D15BF">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BD7469" w:rsidRPr="00943D4C" w:rsidRDefault="00BD7469" w:rsidP="006D15BF">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BD7469" w:rsidRPr="00943D4C" w:rsidRDefault="00BD7469" w:rsidP="006D15BF">
            <w:pPr>
              <w:pStyle w:val="TAC"/>
              <w:jc w:val="left"/>
              <w:rPr>
                <w:rFonts w:cs="Arial"/>
                <w:szCs w:val="18"/>
                <w:lang w:eastAsia="en-GB"/>
              </w:rPr>
            </w:pPr>
            <w:r w:rsidRPr="00943D4C">
              <w:rPr>
                <w:rFonts w:cs="Arial"/>
                <w:szCs w:val="18"/>
                <w:lang w:eastAsia="en-GB"/>
              </w:rPr>
              <w:t>O_Keypad</w:t>
            </w:r>
          </w:p>
        </w:tc>
      </w:tr>
      <w:tr w:rsidR="00BD7469"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BD7469" w:rsidRPr="00943D4C" w:rsidRDefault="00BD7469" w:rsidP="006D15BF">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BD7469" w:rsidRPr="00943D4C" w:rsidRDefault="00BD7469" w:rsidP="006D15BF">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BD7469" w:rsidRPr="00943D4C" w:rsidRDefault="00BD7469" w:rsidP="006D15BF">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BD7469"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BD7469" w:rsidRPr="00943D4C" w:rsidRDefault="00BD7469" w:rsidP="006D15BF">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BD7469" w:rsidRPr="00943D4C" w:rsidRDefault="00BD7469" w:rsidP="006D15BF">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O_Override_NAS_signalling_low_priority</w:t>
            </w:r>
          </w:p>
        </w:tc>
      </w:tr>
      <w:tr w:rsidR="00BD7469"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BD7469" w:rsidRPr="00943D4C" w:rsidRDefault="00BD7469" w:rsidP="006D15BF">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BD7469" w:rsidRPr="00943D4C" w:rsidRDefault="00BD7469" w:rsidP="006D15BF">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BD7469" w:rsidRPr="00943D4C" w:rsidRDefault="00BD7469" w:rsidP="006D15BF">
            <w:pPr>
              <w:pStyle w:val="TAC"/>
              <w:jc w:val="left"/>
              <w:rPr>
                <w:rFonts w:cs="Arial"/>
                <w:szCs w:val="18"/>
                <w:lang w:eastAsia="en-GB"/>
              </w:rPr>
            </w:pPr>
            <w:r w:rsidRPr="00943D4C">
              <w:rPr>
                <w:rFonts w:cs="Arial"/>
                <w:szCs w:val="18"/>
                <w:lang w:eastAsia="en-GB"/>
              </w:rPr>
              <w:t>O_T3245</w:t>
            </w:r>
          </w:p>
        </w:tc>
      </w:tr>
      <w:tr w:rsidR="00BD7469"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BD7469" w:rsidRPr="00943D4C" w:rsidRDefault="00BD7469" w:rsidP="006D15BF">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BD7469" w:rsidRPr="00943D4C" w:rsidRDefault="00BD7469" w:rsidP="006D15BF">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O_Override_EAB</w:t>
            </w:r>
          </w:p>
        </w:tc>
      </w:tr>
      <w:tr w:rsidR="00BD7469"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BD7469"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BD7469" w:rsidRPr="00943D4C" w:rsidRDefault="00BD7469" w:rsidP="006D15BF">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BD7469"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BD7469" w:rsidRPr="00943D4C" w:rsidRDefault="00BD7469" w:rsidP="006D15BF">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BD7469"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BD7469" w:rsidRPr="00943D4C" w:rsidRDefault="00BD7469" w:rsidP="006D15BF">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8343C4"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8343C4" w:rsidRPr="00943D4C" w:rsidRDefault="008343C4" w:rsidP="008343C4">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8343C4" w:rsidRPr="00943D4C" w:rsidRDefault="008343C4" w:rsidP="008343C4">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8343C4" w:rsidRPr="008055F6" w:rsidRDefault="008343C4" w:rsidP="008343C4">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8343C4" w:rsidRDefault="008343C4" w:rsidP="008343C4">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8343C4" w:rsidRDefault="008343C4" w:rsidP="008343C4">
            <w:pPr>
              <w:pStyle w:val="TAH"/>
              <w:spacing w:line="256" w:lineRule="auto"/>
              <w:jc w:val="left"/>
              <w:rPr>
                <w:b w:val="0"/>
              </w:rPr>
            </w:pPr>
            <w:r>
              <w:rPr>
                <w:b w:val="0"/>
              </w:rPr>
              <w:t>pc_5GC</w:t>
            </w:r>
          </w:p>
        </w:tc>
      </w:tr>
      <w:tr w:rsidR="008343C4"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8343C4" w:rsidRPr="008055F6" w:rsidRDefault="008343C4" w:rsidP="008343C4">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8343C4" w:rsidRDefault="008343C4" w:rsidP="008343C4">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8343C4" w:rsidRDefault="008343C4" w:rsidP="008343C4">
            <w:pPr>
              <w:pStyle w:val="TAH"/>
              <w:spacing w:line="256" w:lineRule="auto"/>
              <w:jc w:val="left"/>
              <w:rPr>
                <w:b w:val="0"/>
              </w:rPr>
            </w:pPr>
            <w:r>
              <w:rPr>
                <w:b w:val="0"/>
              </w:rPr>
              <w:t>pc_NR</w:t>
            </w:r>
          </w:p>
        </w:tc>
      </w:tr>
      <w:tr w:rsidR="008343C4"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8343C4" w:rsidRPr="008055F6" w:rsidRDefault="008343C4" w:rsidP="008343C4">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8343C4" w:rsidRDefault="008343C4" w:rsidP="008343C4">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8343C4" w:rsidRDefault="008343C4" w:rsidP="00D9613C">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8343C4" w:rsidRDefault="008343C4" w:rsidP="008343C4">
            <w:pPr>
              <w:pStyle w:val="TAH"/>
              <w:spacing w:line="256" w:lineRule="auto"/>
              <w:jc w:val="left"/>
              <w:rPr>
                <w:b w:val="0"/>
              </w:rPr>
            </w:pPr>
            <w:r>
              <w:rPr>
                <w:b w:val="0"/>
                <w:lang w:val="fr-FR"/>
              </w:rPr>
              <w:t>O_URSP_by_USIM</w:t>
            </w:r>
          </w:p>
        </w:tc>
      </w:tr>
      <w:tr w:rsidR="008343C4"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8343C4" w:rsidRDefault="008343C4" w:rsidP="008343C4">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8343C4" w:rsidRDefault="008343C4" w:rsidP="008343C4">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8343C4" w:rsidRPr="001137C9" w:rsidRDefault="008343C4" w:rsidP="00D9613C">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8343C4" w:rsidRPr="001137C9" w:rsidRDefault="008343C4" w:rsidP="008343C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8343C4" w:rsidRPr="001137C9" w:rsidRDefault="008343C4" w:rsidP="008343C4">
            <w:pPr>
              <w:pStyle w:val="TAH"/>
              <w:spacing w:line="256" w:lineRule="auto"/>
              <w:jc w:val="left"/>
              <w:rPr>
                <w:b w:val="0"/>
                <w:lang w:val="en-US"/>
              </w:rPr>
            </w:pPr>
            <w:r>
              <w:rPr>
                <w:b w:val="0"/>
                <w:lang w:val="en-US"/>
              </w:rPr>
              <w:t>O_SUPI_NAI</w:t>
            </w:r>
          </w:p>
        </w:tc>
      </w:tr>
      <w:tr w:rsidR="001137C9"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1137C9" w:rsidRDefault="001137C9" w:rsidP="001137C9">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1137C9" w:rsidRDefault="001137C9" w:rsidP="001137C9">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1137C9" w:rsidRDefault="001137C9" w:rsidP="00D9613C">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1137C9" w:rsidRPr="001137C9" w:rsidRDefault="001137C9" w:rsidP="001137C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1137C9" w:rsidRDefault="001137C9" w:rsidP="001137C9">
            <w:pPr>
              <w:pStyle w:val="TAH"/>
              <w:spacing w:line="256" w:lineRule="auto"/>
              <w:jc w:val="left"/>
              <w:rPr>
                <w:b w:val="0"/>
                <w:lang w:val="en-US"/>
              </w:rPr>
            </w:pPr>
            <w:r w:rsidRPr="001137C9">
              <w:rPr>
                <w:b w:val="0"/>
                <w:lang w:val="en-US"/>
              </w:rPr>
              <w:t>pc_inactiveState</w:t>
            </w:r>
          </w:p>
        </w:tc>
      </w:tr>
      <w:tr w:rsidR="000D66A4"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0D66A4" w:rsidRPr="001137C9" w:rsidRDefault="000D66A4" w:rsidP="000D66A4">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0D66A4" w:rsidRPr="001137C9" w:rsidRDefault="000D66A4" w:rsidP="000D66A4">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0D66A4" w:rsidRPr="001137C9" w:rsidRDefault="000D66A4" w:rsidP="00D9613C">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0D66A4" w:rsidRPr="001137C9" w:rsidRDefault="000D66A4" w:rsidP="000D66A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0D66A4" w:rsidRPr="001137C9" w:rsidRDefault="000D66A4" w:rsidP="000D66A4">
            <w:pPr>
              <w:pStyle w:val="TAH"/>
              <w:spacing w:line="256" w:lineRule="auto"/>
              <w:jc w:val="left"/>
              <w:rPr>
                <w:b w:val="0"/>
                <w:lang w:val="en-US"/>
              </w:rPr>
            </w:pPr>
            <w:r>
              <w:rPr>
                <w:b w:val="0"/>
                <w:lang w:val="fr-FR"/>
              </w:rPr>
              <w:t>O_multregs_by_USIM</w:t>
            </w:r>
          </w:p>
        </w:tc>
      </w:tr>
      <w:tr w:rsidR="00653720"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653720" w:rsidRDefault="00653720" w:rsidP="00653720">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653720" w:rsidRDefault="00653720" w:rsidP="00653720">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653720" w:rsidRDefault="00653720" w:rsidP="00D9613C">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653720" w:rsidRPr="001137C9" w:rsidRDefault="00653720" w:rsidP="00653720">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653720" w:rsidRDefault="00653720" w:rsidP="00653720">
            <w:pPr>
              <w:pStyle w:val="TAH"/>
              <w:spacing w:line="256" w:lineRule="auto"/>
              <w:jc w:val="left"/>
              <w:rPr>
                <w:b w:val="0"/>
                <w:lang w:val="fr-FR"/>
              </w:rPr>
            </w:pPr>
            <w:r>
              <w:rPr>
                <w:b w:val="0"/>
              </w:rPr>
              <w:t>pc_CAG</w:t>
            </w:r>
          </w:p>
        </w:tc>
      </w:tr>
      <w:tr w:rsidR="00713B5F"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13B5F" w:rsidRDefault="00713B5F" w:rsidP="00713B5F">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13B5F" w:rsidRDefault="00713B5F" w:rsidP="00713B5F">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13B5F" w:rsidRDefault="00713B5F" w:rsidP="00713B5F">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13B5F" w:rsidRPr="001137C9" w:rsidRDefault="00713B5F" w:rsidP="00713B5F">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13B5F" w:rsidRDefault="00713B5F" w:rsidP="00713B5F">
            <w:pPr>
              <w:pStyle w:val="TAH"/>
              <w:spacing w:line="256" w:lineRule="auto"/>
              <w:jc w:val="left"/>
              <w:rPr>
                <w:b w:val="0"/>
              </w:rPr>
            </w:pPr>
            <w:r w:rsidRPr="008B62BC">
              <w:rPr>
                <w:b w:val="0"/>
              </w:rPr>
              <w:t>pc_nonTerrestrialNetwork_r17</w:t>
            </w:r>
          </w:p>
        </w:tc>
      </w:tr>
      <w:tr w:rsidR="00AB37E6" w:rsidRPr="00943D4C" w14:paraId="161B845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60A0C88" w14:textId="25F86DF2" w:rsidR="00AB37E6" w:rsidRDefault="00AB37E6" w:rsidP="00AB37E6">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2A8FA449" w14:textId="0F6E363C" w:rsidR="00AB37E6" w:rsidRPr="008B62BC" w:rsidRDefault="00AB37E6" w:rsidP="00AB37E6">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639E470E" w14:textId="12234B3B" w:rsidR="00AB37E6" w:rsidRDefault="00AB37E6" w:rsidP="00AB37E6">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A18C950"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3EFEB1D" w14:textId="6F09C915" w:rsidR="00AB37E6" w:rsidRPr="008B62BC" w:rsidRDefault="00AB37E6" w:rsidP="00AB37E6">
            <w:pPr>
              <w:pStyle w:val="TAH"/>
              <w:spacing w:line="256" w:lineRule="auto"/>
              <w:jc w:val="left"/>
              <w:rPr>
                <w:b w:val="0"/>
              </w:rPr>
            </w:pPr>
            <w:r>
              <w:rPr>
                <w:b w:val="0"/>
                <w:lang w:val="en-US"/>
              </w:rPr>
              <w:t>pc_ue_usage_voice_centric</w:t>
            </w:r>
          </w:p>
        </w:tc>
      </w:tr>
      <w:tr w:rsidR="00AB37E6" w:rsidRPr="00943D4C" w14:paraId="2BFAEC2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14F526" w14:textId="7CD8838C" w:rsidR="00AB37E6" w:rsidRDefault="00AB37E6" w:rsidP="00AB37E6">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110DB495" w14:textId="11327D42" w:rsidR="00AB37E6" w:rsidRDefault="00AB37E6" w:rsidP="00AB37E6">
            <w:pPr>
              <w:pStyle w:val="TAH"/>
              <w:spacing w:line="256" w:lineRule="auto"/>
              <w:jc w:val="left"/>
              <w:rPr>
                <w:b w:val="0"/>
                <w:lang w:val="en-US"/>
              </w:rPr>
            </w:pPr>
            <w:r>
              <w:rPr>
                <w:b w:val="0"/>
                <w:lang w:val="en-US"/>
              </w:rPr>
              <w:t>Support of NAS signalling over N3IWF</w:t>
            </w:r>
          </w:p>
        </w:tc>
        <w:tc>
          <w:tcPr>
            <w:tcW w:w="758" w:type="dxa"/>
            <w:tcBorders>
              <w:top w:val="single" w:sz="6" w:space="0" w:color="auto"/>
              <w:left w:val="single" w:sz="6" w:space="0" w:color="auto"/>
              <w:bottom w:val="single" w:sz="6" w:space="0" w:color="auto"/>
              <w:right w:val="single" w:sz="6" w:space="0" w:color="auto"/>
            </w:tcBorders>
          </w:tcPr>
          <w:p w14:paraId="55D582AE" w14:textId="58FC162E" w:rsidR="00AB37E6" w:rsidRDefault="00AB37E6" w:rsidP="00AB37E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B034325"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733DEE6" w14:textId="59EBCE4F" w:rsidR="00AB37E6" w:rsidRDefault="00AB37E6" w:rsidP="00AB37E6">
            <w:pPr>
              <w:pStyle w:val="TAH"/>
              <w:spacing w:line="256" w:lineRule="auto"/>
              <w:jc w:val="left"/>
              <w:rPr>
                <w:b w:val="0"/>
                <w:lang w:val="en-US"/>
              </w:rPr>
            </w:pPr>
            <w:r>
              <w:rPr>
                <w:b w:val="0"/>
                <w:lang w:val="fr-FR"/>
              </w:rPr>
              <w:t>O_NAS_Sig_over_N3IWF</w:t>
            </w:r>
          </w:p>
        </w:tc>
      </w:tr>
      <w:tr w:rsidR="008639C8" w:rsidRPr="00943D4C" w14:paraId="33C4961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B9042F" w14:textId="0E8FEB14" w:rsidR="008639C8" w:rsidRDefault="008639C8" w:rsidP="008639C8">
            <w:pPr>
              <w:keepNext/>
              <w:keepLines/>
              <w:spacing w:after="0"/>
              <w:jc w:val="center"/>
              <w:rPr>
                <w:rFonts w:ascii="Arial" w:hAnsi="Arial"/>
                <w:sz w:val="18"/>
              </w:rPr>
            </w:pPr>
            <w:r>
              <w:rPr>
                <w:rFonts w:ascii="Arial" w:hAnsi="Arial"/>
                <w:sz w:val="18"/>
              </w:rPr>
              <w:t>53</w:t>
            </w:r>
          </w:p>
        </w:tc>
        <w:tc>
          <w:tcPr>
            <w:tcW w:w="2881" w:type="dxa"/>
            <w:tcBorders>
              <w:top w:val="single" w:sz="6" w:space="0" w:color="auto"/>
              <w:left w:val="single" w:sz="6" w:space="0" w:color="auto"/>
              <w:bottom w:val="single" w:sz="6" w:space="0" w:color="auto"/>
              <w:right w:val="single" w:sz="6" w:space="0" w:color="auto"/>
            </w:tcBorders>
          </w:tcPr>
          <w:p w14:paraId="4DE255C4" w14:textId="7FC2AB88" w:rsidR="008639C8" w:rsidRDefault="008639C8" w:rsidP="008639C8">
            <w:pPr>
              <w:pStyle w:val="TAH"/>
              <w:spacing w:line="256" w:lineRule="auto"/>
              <w:jc w:val="left"/>
              <w:rPr>
                <w:b w:val="0"/>
                <w:lang w:val="en-US"/>
              </w:rPr>
            </w:pPr>
            <w:r>
              <w:rPr>
                <w:rFonts w:hint="eastAsia"/>
                <w:b w:val="0"/>
                <w:lang w:val="en-US" w:eastAsia="zh-CN"/>
              </w:rPr>
              <w:t xml:space="preserve">Support of </w:t>
            </w:r>
            <w:r w:rsidRPr="00560153">
              <w:rPr>
                <w:b w:val="0"/>
                <w:lang w:val="en-US" w:eastAsia="zh-CN"/>
              </w:rPr>
              <w:t>No E-UTRA Disabling In 5GS</w:t>
            </w:r>
          </w:p>
        </w:tc>
        <w:tc>
          <w:tcPr>
            <w:tcW w:w="758" w:type="dxa"/>
            <w:tcBorders>
              <w:top w:val="single" w:sz="6" w:space="0" w:color="auto"/>
              <w:left w:val="single" w:sz="6" w:space="0" w:color="auto"/>
              <w:bottom w:val="single" w:sz="6" w:space="0" w:color="auto"/>
              <w:right w:val="single" w:sz="6" w:space="0" w:color="auto"/>
            </w:tcBorders>
          </w:tcPr>
          <w:p w14:paraId="7F01201C" w14:textId="6A3B6C27" w:rsidR="008639C8" w:rsidRDefault="008639C8" w:rsidP="008639C8">
            <w:pPr>
              <w:pStyle w:val="TAH"/>
              <w:spacing w:line="256" w:lineRule="auto"/>
              <w:rPr>
                <w:b w:val="0"/>
                <w:lang w:val="fr-FR"/>
              </w:rPr>
            </w:pPr>
            <w:r>
              <w:rPr>
                <w:rFonts w:hint="eastAsia"/>
                <w:b w:val="0"/>
                <w:lang w:val="en-US" w:eastAsia="zh-CN"/>
              </w:rPr>
              <w:t>O</w:t>
            </w:r>
          </w:p>
        </w:tc>
        <w:tc>
          <w:tcPr>
            <w:tcW w:w="851" w:type="dxa"/>
            <w:tcBorders>
              <w:top w:val="single" w:sz="6" w:space="0" w:color="auto"/>
              <w:left w:val="single" w:sz="6" w:space="0" w:color="auto"/>
              <w:bottom w:val="single" w:sz="6" w:space="0" w:color="auto"/>
              <w:right w:val="single" w:sz="6" w:space="0" w:color="auto"/>
            </w:tcBorders>
          </w:tcPr>
          <w:p w14:paraId="6939BF31" w14:textId="77777777" w:rsidR="008639C8" w:rsidRPr="001137C9" w:rsidRDefault="008639C8" w:rsidP="008639C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7689FBA" w14:textId="04B0F5CE" w:rsidR="008639C8" w:rsidRDefault="008639C8" w:rsidP="008639C8">
            <w:pPr>
              <w:pStyle w:val="TAH"/>
              <w:spacing w:line="256" w:lineRule="auto"/>
              <w:jc w:val="left"/>
              <w:rPr>
                <w:b w:val="0"/>
                <w:lang w:val="fr-FR"/>
              </w:rPr>
            </w:pPr>
            <w:r>
              <w:rPr>
                <w:rFonts w:hint="eastAsia"/>
                <w:b w:val="0"/>
                <w:lang w:val="en-US" w:eastAsia="zh-CN"/>
              </w:rPr>
              <w:t>O_No E-UTRA_Disabling_In_5GS</w:t>
            </w:r>
          </w:p>
        </w:tc>
      </w:tr>
      <w:tr w:rsidR="00121637" w:rsidRPr="00943D4C" w14:paraId="0D9A9B0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66B477" w14:textId="501B27C2" w:rsidR="00121637" w:rsidRDefault="00121637" w:rsidP="00121637">
            <w:pPr>
              <w:keepNext/>
              <w:keepLines/>
              <w:spacing w:after="0"/>
              <w:jc w:val="center"/>
              <w:rPr>
                <w:rFonts w:ascii="Arial" w:hAnsi="Arial"/>
                <w:sz w:val="18"/>
              </w:rPr>
            </w:pPr>
            <w:r>
              <w:rPr>
                <w:rFonts w:ascii="Arial" w:hAnsi="Arial"/>
                <w:sz w:val="18"/>
              </w:rPr>
              <w:t>54</w:t>
            </w:r>
          </w:p>
        </w:tc>
        <w:tc>
          <w:tcPr>
            <w:tcW w:w="2881" w:type="dxa"/>
            <w:tcBorders>
              <w:top w:val="single" w:sz="6" w:space="0" w:color="auto"/>
              <w:left w:val="single" w:sz="6" w:space="0" w:color="auto"/>
              <w:bottom w:val="single" w:sz="6" w:space="0" w:color="auto"/>
              <w:right w:val="single" w:sz="6" w:space="0" w:color="auto"/>
            </w:tcBorders>
          </w:tcPr>
          <w:p w14:paraId="2B25F9D2" w14:textId="5D0F5EE7" w:rsidR="00121637" w:rsidRDefault="00121637" w:rsidP="00121637">
            <w:pPr>
              <w:pStyle w:val="TAH"/>
              <w:spacing w:line="256" w:lineRule="auto"/>
              <w:jc w:val="left"/>
              <w:rPr>
                <w:b w:val="0"/>
                <w:lang w:val="en-US" w:eastAsia="zh-CN"/>
              </w:rPr>
            </w:pPr>
            <w:r w:rsidRPr="005162D3">
              <w:rPr>
                <w:b w:val="0"/>
              </w:rPr>
              <w:t>Support of SSIM during NSSAA procedure</w:t>
            </w:r>
          </w:p>
        </w:tc>
        <w:tc>
          <w:tcPr>
            <w:tcW w:w="758" w:type="dxa"/>
            <w:tcBorders>
              <w:top w:val="single" w:sz="6" w:space="0" w:color="auto"/>
              <w:left w:val="single" w:sz="6" w:space="0" w:color="auto"/>
              <w:bottom w:val="single" w:sz="6" w:space="0" w:color="auto"/>
              <w:right w:val="single" w:sz="6" w:space="0" w:color="auto"/>
            </w:tcBorders>
          </w:tcPr>
          <w:p w14:paraId="6AEDB6CB" w14:textId="31B8A8D9" w:rsidR="00121637" w:rsidRDefault="00121637" w:rsidP="00121637">
            <w:pPr>
              <w:pStyle w:val="TAH"/>
              <w:spacing w:line="256" w:lineRule="auto"/>
              <w:rPr>
                <w:b w:val="0"/>
                <w:lang w:val="en-US" w:eastAsia="zh-CN"/>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3C8A6ADB" w14:textId="77777777" w:rsidR="00121637" w:rsidRPr="001137C9" w:rsidRDefault="00121637" w:rsidP="00121637">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532169F" w14:textId="14325A03" w:rsidR="00121637" w:rsidRDefault="00121637" w:rsidP="00121637">
            <w:pPr>
              <w:pStyle w:val="TAH"/>
              <w:spacing w:line="256" w:lineRule="auto"/>
              <w:jc w:val="left"/>
              <w:rPr>
                <w:b w:val="0"/>
                <w:lang w:val="en-US" w:eastAsia="zh-CN"/>
              </w:rPr>
            </w:pPr>
            <w:r w:rsidRPr="005162D3">
              <w:rPr>
                <w:b w:val="0"/>
              </w:rPr>
              <w:t>O_SSIM</w:t>
            </w:r>
          </w:p>
        </w:tc>
      </w:tr>
      <w:tr w:rsidR="00BD7469"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BD7469" w:rsidRPr="00943D4C" w:rsidRDefault="00BD7469" w:rsidP="006D15BF">
            <w:pPr>
              <w:pStyle w:val="TAN"/>
              <w:ind w:left="728" w:hanging="709"/>
            </w:pPr>
            <w:r w:rsidRPr="00943D4C">
              <w:t>C001</w:t>
            </w:r>
            <w:r w:rsidRPr="00943D4C">
              <w:tab/>
              <w:t>If terminal is 3G terminal then M else N/A</w:t>
            </w:r>
          </w:p>
          <w:p w14:paraId="3C8AC210" w14:textId="77777777" w:rsidR="00BD7469" w:rsidRPr="00943D4C" w:rsidRDefault="00BD7469" w:rsidP="006D15BF">
            <w:pPr>
              <w:pStyle w:val="TAN"/>
              <w:ind w:left="728" w:hanging="709"/>
            </w:pPr>
            <w:r w:rsidRPr="00943D4C">
              <w:t>C002</w:t>
            </w:r>
            <w:r w:rsidRPr="00943D4C">
              <w:tab/>
              <w:t>If terminal is 2G terminal then M else O</w:t>
            </w:r>
          </w:p>
          <w:p w14:paraId="3243C1D2" w14:textId="77777777" w:rsidR="00BD7469" w:rsidRPr="00943D4C" w:rsidRDefault="00BD7469" w:rsidP="006D15BF">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BD7469" w:rsidRPr="00943D4C" w:rsidRDefault="00BD7469" w:rsidP="006D15BF">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C168B2" w:rsidRPr="00943D4C" w:rsidRDefault="00BD7469" w:rsidP="006D15BF">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BD7469" w:rsidRPr="00943D4C" w:rsidRDefault="00BD7469" w:rsidP="006D15BF">
            <w:pPr>
              <w:pStyle w:val="TAN"/>
              <w:ind w:left="728" w:hanging="709"/>
            </w:pPr>
            <w:r w:rsidRPr="00943D4C">
              <w:t>C006</w:t>
            </w:r>
            <w:r>
              <w:tab/>
            </w:r>
            <w:r w:rsidRPr="00943D4C">
              <w:t>void</w:t>
            </w:r>
          </w:p>
          <w:p w14:paraId="6C3283FF" w14:textId="77777777" w:rsidR="00BD7469" w:rsidRPr="00943D4C" w:rsidRDefault="00BD7469" w:rsidP="006D15BF">
            <w:pPr>
              <w:pStyle w:val="TAN"/>
              <w:ind w:left="728" w:hanging="709"/>
            </w:pPr>
          </w:p>
          <w:p w14:paraId="68FEC957" w14:textId="77777777" w:rsidR="00BD7469" w:rsidRPr="00943D4C" w:rsidRDefault="00BD7469" w:rsidP="006D15BF">
            <w:pPr>
              <w:pStyle w:val="TAN"/>
              <w:ind w:left="1190" w:hanging="1171"/>
            </w:pPr>
            <w:r w:rsidRPr="00943D4C">
              <w:t>NOTE 1:</w:t>
            </w:r>
            <w:r>
              <w:tab/>
            </w:r>
            <w:r w:rsidRPr="00943D4C">
              <w:t>The support of this feature was made optional by CR#0214. See conditions in TS 31.102 [4]</w:t>
            </w:r>
          </w:p>
          <w:p w14:paraId="117F0A9D" w14:textId="77777777" w:rsidR="00BD7469" w:rsidRPr="00943D4C" w:rsidRDefault="00BD7469" w:rsidP="006D15BF">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5577F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43"/>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(AoC)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AoC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Call terminated when ACM greater than ACMmax</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1ACAEB5E" w:rsidR="00713B5F" w:rsidRPr="00F5446D" w:rsidRDefault="00713B5F" w:rsidP="00713B5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w:t>
            </w:r>
            <w:r w:rsidRPr="00F5446D">
              <w:rPr>
                <w:rFonts w:ascii="Arial" w:hAnsi="Arial" w:cs="Arial"/>
                <w:color w:val="000000"/>
                <w:sz w:val="18"/>
                <w:szCs w:val="18"/>
                <w:lang w:val="en-US" w:eastAsia="de-DE"/>
              </w:rPr>
              <w:lastRenderedPageBreak/>
              <w:t xml:space="preserve">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A396B" w:rsidRPr="00F5446D" w14:paraId="55281C88"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6C54E98" w14:textId="53F3EB7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6A650A89" w14:textId="355C77C7" w:rsidR="002A396B" w:rsidRPr="00F5446D" w:rsidRDefault="002A396B" w:rsidP="002A396B">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1522A7F" w14:textId="376BD6E0"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835263A"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A083B9C" w14:textId="3F1F1116"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C022 AND C027 AN</w:t>
            </w:r>
            <w:r>
              <w:rPr>
                <w:rFonts w:ascii="Arial" w:hAnsi="Arial" w:cs="Arial"/>
                <w:color w:val="000000"/>
                <w:sz w:val="18"/>
                <w:szCs w:val="18"/>
                <w:u w:val="double"/>
                <w:lang w:eastAsia="de-DE"/>
              </w:rPr>
              <w:t>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8E3C6E2" w14:textId="25DF5E4C" w:rsidR="002A396B" w:rsidRPr="00F5446D" w:rsidRDefault="002A396B" w:rsidP="002A396B">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551A5A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84C60BD" w14:textId="77777777" w:rsidR="002A396B" w:rsidRPr="00F5446D" w:rsidRDefault="002A396B" w:rsidP="002A396B">
            <w:pPr>
              <w:spacing w:after="0"/>
              <w:rPr>
                <w:rFonts w:ascii="Arial" w:hAnsi="Arial" w:cs="Arial"/>
                <w:color w:val="000000"/>
                <w:sz w:val="18"/>
                <w:szCs w:val="18"/>
                <w:lang w:eastAsia="de-DE"/>
              </w:rPr>
            </w:pPr>
          </w:p>
        </w:tc>
      </w:tr>
      <w:tr w:rsidR="002A396B" w:rsidRPr="00F5446D" w14:paraId="31471937"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86CFCF0" w14:textId="5DA7A91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38306977" w14:textId="50542062" w:rsidR="002A396B" w:rsidRPr="00F5446D" w:rsidRDefault="002A396B" w:rsidP="002A396B">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44AD1BF" w14:textId="466B30C9"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55D6C39"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C0D8665" w14:textId="193B590D"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C022 AND </w:t>
            </w:r>
            <w:r>
              <w:rPr>
                <w:rFonts w:ascii="Arial" w:hAnsi="Arial" w:cs="Arial"/>
                <w:color w:val="000000"/>
                <w:sz w:val="18"/>
                <w:szCs w:val="18"/>
                <w:u w:val="double"/>
                <w:lang w:eastAsia="de-DE"/>
              </w:rPr>
              <w:t>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E9B9AB" w14:textId="14D40CE2" w:rsidR="002A396B" w:rsidRPr="00F5446D" w:rsidRDefault="002A396B" w:rsidP="002A396B">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A849AF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C396792" w14:textId="77777777" w:rsidR="002A396B" w:rsidRPr="00F5446D" w:rsidRDefault="002A396B" w:rsidP="002A396B">
            <w:pPr>
              <w:spacing w:after="0"/>
              <w:rPr>
                <w:rFonts w:ascii="Arial" w:hAnsi="Arial" w:cs="Arial"/>
                <w:color w:val="000000"/>
                <w:sz w:val="18"/>
                <w:szCs w:val="18"/>
                <w:lang w:eastAsia="de-DE"/>
              </w:rPr>
            </w:pPr>
          </w:p>
        </w:tc>
      </w:tr>
      <w:tr w:rsidR="006B59A9" w:rsidRPr="00F5446D" w14:paraId="31811FB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4A6917F" w14:textId="7FD7AFF7" w:rsidR="006B59A9" w:rsidRDefault="006B59A9" w:rsidP="006B59A9">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55285F65" w14:textId="7EE2C8F0" w:rsidR="006B59A9" w:rsidRPr="001B6303" w:rsidRDefault="006B59A9" w:rsidP="006B59A9">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8E0909E" w14:textId="5D43AE4D"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A18B898"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16E65BB" w14:textId="0882976B" w:rsidR="006B59A9" w:rsidRDefault="006B59A9" w:rsidP="006B59A9">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C022 AND C027 AN</w:t>
            </w:r>
            <w:r w:rsidRPr="00382931">
              <w:rPr>
                <w:rFonts w:ascii="Arial" w:hAnsi="Arial" w:cs="Arial"/>
                <w:color w:val="000000"/>
                <w:sz w:val="18"/>
                <w:szCs w:val="18"/>
                <w:u w:val="double"/>
                <w:lang w:eastAsia="de-DE"/>
              </w:rPr>
              <w:t>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341677C" w14:textId="14F79660"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F2BF4DD"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45D7C95" w14:textId="77777777" w:rsidR="006B59A9" w:rsidRPr="00F5446D" w:rsidRDefault="006B59A9" w:rsidP="006B59A9">
            <w:pPr>
              <w:spacing w:after="0"/>
              <w:rPr>
                <w:rFonts w:ascii="Arial" w:hAnsi="Arial" w:cs="Arial"/>
                <w:color w:val="000000"/>
                <w:sz w:val="18"/>
                <w:szCs w:val="18"/>
                <w:lang w:eastAsia="de-DE"/>
              </w:rPr>
            </w:pPr>
          </w:p>
        </w:tc>
      </w:tr>
      <w:tr w:rsidR="006B59A9" w:rsidRPr="00F5446D" w14:paraId="4374E47C"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1AB9E08" w14:textId="5F8A9831" w:rsidR="006B59A9" w:rsidRPr="006B59A9" w:rsidRDefault="006B59A9" w:rsidP="006B59A9">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6FDA62DC" w14:textId="25CAB62D" w:rsidR="006B59A9" w:rsidRPr="001B6303" w:rsidRDefault="006B59A9" w:rsidP="006B59A9">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80F767A" w14:textId="6CBBA5B3"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7440F72A"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B570615" w14:textId="75D0BD8F" w:rsidR="006B59A9" w:rsidRDefault="006B59A9" w:rsidP="006B59A9">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 xml:space="preserve">C022 AND </w:t>
            </w:r>
            <w:r w:rsidRPr="00382931">
              <w:rPr>
                <w:rFonts w:ascii="Arial" w:hAnsi="Arial" w:cs="Arial"/>
                <w:color w:val="000000"/>
                <w:sz w:val="18"/>
                <w:szCs w:val="18"/>
                <w:u w:val="double"/>
                <w:lang w:eastAsia="de-DE"/>
              </w:rPr>
              <w:t>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4914F56" w14:textId="640508C3"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59D6BE2"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340AE8B" w14:textId="77777777" w:rsidR="006B59A9" w:rsidRPr="00F5446D" w:rsidRDefault="006B59A9" w:rsidP="006B59A9">
            <w:pPr>
              <w:spacing w:after="0"/>
              <w:rPr>
                <w:rFonts w:ascii="Arial" w:hAnsi="Arial" w:cs="Arial"/>
                <w:color w:val="000000"/>
                <w:sz w:val="18"/>
                <w:szCs w:val="18"/>
                <w:lang w:eastAsia="de-DE"/>
              </w:rPr>
            </w:pP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5BF2" w:rsidRPr="00F5446D" w14:paraId="3F3A670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4DE0A" w14:textId="3185EB35" w:rsidR="00FC5BF2" w:rsidRPr="00F5446D" w:rsidRDefault="00FC5BF2" w:rsidP="00FC5BF2">
            <w:pPr>
              <w:spacing w:after="0"/>
              <w:rPr>
                <w:rFonts w:ascii="Arial" w:hAnsi="Arial" w:cs="Arial"/>
                <w:color w:val="000000"/>
                <w:sz w:val="18"/>
                <w:szCs w:val="18"/>
                <w:lang w:eastAsia="de-DE"/>
              </w:rPr>
            </w:pPr>
            <w:r>
              <w:rPr>
                <w:rFonts w:ascii="Arial" w:hAnsi="Arial" w:cs="Arial"/>
                <w:color w:val="000000"/>
                <w:sz w:val="18"/>
                <w:szCs w:val="18"/>
                <w:lang w:eastAsia="de-DE"/>
              </w:rPr>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9715A7" w14:textId="6339D822" w:rsidR="00FC5BF2" w:rsidRPr="00F5446D" w:rsidRDefault="00FC5BF2" w:rsidP="00FC5BF2">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267059" w14:textId="3D2580BF"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B0E785" w14:textId="77777777" w:rsidR="00FC5BF2" w:rsidRPr="00F5446D" w:rsidRDefault="00FC5BF2" w:rsidP="00FC5BF2">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AE7CFB" w14:textId="62C8E48B"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FD94B5" w14:textId="4FF49B6F" w:rsidR="00FC5BF2" w:rsidRPr="00F5446D" w:rsidRDefault="00FC5BF2" w:rsidP="00FC5BF2">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A3EC756" w14:textId="77777777" w:rsidR="00FC5BF2" w:rsidRPr="00F5446D" w:rsidRDefault="00FC5BF2" w:rsidP="00FC5BF2">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71F114" w14:textId="77777777" w:rsidR="00FC5BF2" w:rsidRPr="00F5446D" w:rsidRDefault="00FC5BF2" w:rsidP="00FC5BF2">
            <w:pPr>
              <w:spacing w:after="0"/>
              <w:rPr>
                <w:rFonts w:ascii="Arial" w:hAnsi="Arial" w:cs="Arial"/>
                <w:color w:val="000000"/>
                <w:sz w:val="18"/>
                <w:szCs w:val="18"/>
                <w:lang w:eastAsia="de-DE"/>
              </w:rPr>
            </w:pPr>
          </w:p>
        </w:tc>
      </w:tr>
      <w:tr w:rsidR="00104001" w:rsidRPr="00F5446D" w14:paraId="47F788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E5BB71" w14:textId="3E025518" w:rsidR="00104001" w:rsidRDefault="00104001" w:rsidP="00104001">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75486AA" w14:textId="2C19AB31" w:rsidR="00104001" w:rsidRPr="00DE4F2F" w:rsidRDefault="00104001" w:rsidP="00104001">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0BEEC77" w14:textId="6FC9415A"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78280B9" w14:textId="77777777" w:rsidR="00104001" w:rsidRPr="00F5446D" w:rsidRDefault="00104001" w:rsidP="00104001">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911DD5" w14:textId="16DD0FA3"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327268" w14:textId="39AD9018" w:rsidR="00104001" w:rsidRPr="00B1230C" w:rsidRDefault="00104001" w:rsidP="00104001">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5BEDB3" w14:textId="77777777" w:rsidR="00104001" w:rsidRPr="00F5446D" w:rsidRDefault="00104001" w:rsidP="00104001">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BAD7DA" w14:textId="77777777" w:rsidR="00104001" w:rsidRPr="00F5446D" w:rsidRDefault="00104001" w:rsidP="00104001">
            <w:pPr>
              <w:spacing w:after="0"/>
              <w:rPr>
                <w:rFonts w:ascii="Arial" w:hAnsi="Arial" w:cs="Arial"/>
                <w:color w:val="000000"/>
                <w:sz w:val="18"/>
                <w:szCs w:val="18"/>
                <w:lang w:eastAsia="de-DE"/>
              </w:rPr>
            </w:pP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Update of the Phonebook Synchronisation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SM_RetryWaitTime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8639C8" w:rsidRPr="00F5446D" w14:paraId="132ED01C" w14:textId="77777777" w:rsidTr="008639C8">
        <w:trPr>
          <w:trHeight w:val="20"/>
        </w:trPr>
        <w:tc>
          <w:tcPr>
            <w:tcW w:w="794" w:type="dxa"/>
            <w:tcBorders>
              <w:left w:val="single" w:sz="4" w:space="0" w:color="auto"/>
              <w:bottom w:val="single" w:sz="4" w:space="0" w:color="auto"/>
              <w:right w:val="nil"/>
            </w:tcBorders>
            <w:shd w:val="clear" w:color="auto" w:fill="auto"/>
            <w:noWrap/>
            <w:vAlign w:val="center"/>
          </w:tcPr>
          <w:p w14:paraId="23CA87D2" w14:textId="4194D7C0" w:rsidR="008639C8" w:rsidRPr="008639C8" w:rsidRDefault="008639C8" w:rsidP="008639C8">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2BC947B3" w14:textId="48BEDC90" w:rsidR="008639C8" w:rsidRPr="008639C8" w:rsidRDefault="008639C8" w:rsidP="008639C8">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3D071A5" w14:textId="5D206B3C"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4EA4BC0E" w14:textId="77777777" w:rsidR="008639C8" w:rsidRPr="008639C8" w:rsidRDefault="008639C8" w:rsidP="008639C8">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20CF3B41" w14:textId="2D48B99F"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eastAsia="de-DE"/>
              </w:rPr>
              <w:t xml:space="preserve">C027 AND  </w:t>
            </w:r>
            <w:r w:rsidRPr="00560153">
              <w:rPr>
                <w:rFonts w:ascii="Arial" w:hAnsi="Arial" w:cs="Arial"/>
                <w:color w:val="000000"/>
                <w:sz w:val="18"/>
                <w:szCs w:val="18"/>
                <w:lang w:eastAsia="de-DE"/>
              </w:rPr>
              <w:t>C0</w:t>
            </w:r>
            <w:r>
              <w:rPr>
                <w:rFonts w:ascii="Arial" w:hAnsi="Arial" w:cs="Arial"/>
                <w:color w:val="000000"/>
                <w:sz w:val="18"/>
                <w:szCs w:val="18"/>
                <w:lang w:eastAsia="de-DE"/>
              </w:rPr>
              <w:t>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4921021B" w14:textId="13996F92"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25AA951" w14:textId="0059E499"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3B1E444B" w14:textId="77777777" w:rsidR="008639C8" w:rsidRPr="008639C8" w:rsidRDefault="008639C8" w:rsidP="008639C8">
            <w:pPr>
              <w:spacing w:after="0"/>
              <w:rPr>
                <w:rFonts w:ascii="Arial" w:hAnsi="Arial" w:cs="Arial"/>
                <w:color w:val="000000"/>
                <w:sz w:val="18"/>
                <w:szCs w:val="18"/>
                <w:lang w:eastAsia="de-DE"/>
              </w:rPr>
            </w:pPr>
          </w:p>
        </w:tc>
      </w:tr>
      <w:tr w:rsidR="00653720"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653720" w:rsidRPr="00F5446D" w:rsidRDefault="00653720" w:rsidP="00D9613C">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653720" w:rsidRPr="00F5446D" w:rsidRDefault="00653720" w:rsidP="00D9613C">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6452" w:rsidRPr="00F5446D" w14:paraId="3BA074A0" w14:textId="77777777" w:rsidTr="00AB37E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63058CC6" w:rsidR="00B06452" w:rsidRPr="00F5446D" w:rsidRDefault="00B06452" w:rsidP="00B06452">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66F66763"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15E92A8B"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AB37E6" w:rsidRPr="00F5446D" w14:paraId="043777F5" w14:textId="77777777" w:rsidTr="00AB37E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9589F04" w14:textId="7F22E477" w:rsidR="00AB37E6" w:rsidRDefault="00AB37E6" w:rsidP="00AB37E6">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7D94C78" w14:textId="6357A356" w:rsidR="00AB37E6" w:rsidRPr="00A522F9" w:rsidRDefault="00AB37E6" w:rsidP="00AB37E6">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465786B6"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26D7DC45"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22A08FA" w14:textId="77777777" w:rsidR="00AB37E6" w:rsidRDefault="00AB37E6" w:rsidP="00AB37E6">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1A7245A"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42A801D"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D81B632" w14:textId="77777777" w:rsidR="00AB37E6" w:rsidRDefault="00AB37E6" w:rsidP="00AB37E6">
            <w:pPr>
              <w:spacing w:after="0"/>
              <w:rPr>
                <w:rFonts w:ascii="Arial" w:hAnsi="Arial" w:cs="Arial"/>
                <w:color w:val="000000"/>
                <w:sz w:val="18"/>
                <w:szCs w:val="18"/>
                <w:lang w:eastAsia="de-DE"/>
              </w:rPr>
            </w:pPr>
          </w:p>
        </w:tc>
      </w:tr>
      <w:tr w:rsidR="00AB37E6" w:rsidRPr="00F5446D" w14:paraId="15EE2CE8"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614F87" w14:textId="6C723E3F" w:rsidR="00AB37E6" w:rsidRPr="00AB37E6" w:rsidRDefault="00AB37E6" w:rsidP="00AB37E6">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F34AE67" w14:textId="1C55826D" w:rsidR="00AB37E6" w:rsidRPr="00AB37E6" w:rsidRDefault="00AB37E6" w:rsidP="00AB37E6">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313A6BF" w14:textId="17794B9E"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3F0B4A5" w14:textId="77777777" w:rsidR="00AB37E6" w:rsidRP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4EEDD2" w14:textId="06CB1459"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w:t>
            </w:r>
            <w:r w:rsidR="0081041D">
              <w:rPr>
                <w:rFonts w:ascii="Arial" w:hAnsi="Arial" w:cs="Arial"/>
                <w:color w:val="000000"/>
                <w:sz w:val="18"/>
                <w:szCs w:val="18"/>
                <w:lang w:eastAsia="de-DE"/>
              </w:rPr>
              <w:t>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3063687" w14:textId="50176554" w:rsidR="00AB37E6" w:rsidRDefault="00AB37E6" w:rsidP="00AB37E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66BD73"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07EA78B" w14:textId="77777777" w:rsidR="00AB37E6" w:rsidRDefault="00AB37E6" w:rsidP="00AB37E6">
            <w:pPr>
              <w:spacing w:after="0"/>
              <w:rPr>
                <w:rFonts w:ascii="Arial" w:hAnsi="Arial" w:cs="Arial"/>
                <w:color w:val="000000"/>
                <w:sz w:val="18"/>
                <w:szCs w:val="18"/>
                <w:lang w:eastAsia="de-DE"/>
              </w:rPr>
            </w:pPr>
          </w:p>
        </w:tc>
      </w:tr>
      <w:tr w:rsidR="0081041D" w:rsidRPr="00F5446D" w14:paraId="48085092" w14:textId="77777777" w:rsidTr="0081041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44EC3A3" w14:textId="5AFEE0F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0CB4452B" w14:textId="682F006F"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7ACE4D52"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77946A9"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98B59B" w14:textId="77777777" w:rsidR="0081041D" w:rsidRDefault="0081041D" w:rsidP="0081041D">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77BF0F3"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8D75480"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7D16B25" w14:textId="77777777" w:rsidR="0081041D" w:rsidRDefault="0081041D" w:rsidP="0081041D">
            <w:pPr>
              <w:spacing w:after="0"/>
              <w:rPr>
                <w:rFonts w:ascii="Arial" w:hAnsi="Arial" w:cs="Arial"/>
                <w:color w:val="000000"/>
                <w:sz w:val="18"/>
                <w:szCs w:val="18"/>
                <w:lang w:eastAsia="de-DE"/>
              </w:rPr>
            </w:pPr>
          </w:p>
        </w:tc>
      </w:tr>
      <w:tr w:rsidR="0081041D" w:rsidRPr="00F5446D" w14:paraId="39280A81"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F10A2" w14:textId="19710C28"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7DD318" w14:textId="68DD93C3"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A181B0F" w14:textId="177A9149"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D2D208"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D076F7" w14:textId="5A67AE9B"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370B787" w14:textId="1049D80E"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63D68B3"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E64669" w14:textId="77777777" w:rsidR="0081041D" w:rsidRDefault="0081041D" w:rsidP="0081041D">
            <w:pPr>
              <w:spacing w:after="0"/>
              <w:rPr>
                <w:rFonts w:ascii="Arial" w:hAnsi="Arial" w:cs="Arial"/>
                <w:color w:val="000000"/>
                <w:sz w:val="18"/>
                <w:szCs w:val="18"/>
                <w:lang w:eastAsia="de-DE"/>
              </w:rPr>
            </w:pPr>
          </w:p>
        </w:tc>
      </w:tr>
      <w:tr w:rsidR="0081041D" w:rsidRPr="00F5446D" w14:paraId="129AA5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5DC679" w14:textId="2A4977E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lastRenderedPageBreak/>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393F0D7" w14:textId="16EFA8FD"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8B3C9F" w14:textId="0332B6C6"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1A19BC4"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FE19FB9" w14:textId="5D6339D7"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B936CD" w14:textId="005F753F"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57831F6"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7BE4" w14:textId="77777777" w:rsidR="0081041D" w:rsidRDefault="0081041D" w:rsidP="0081041D">
            <w:pPr>
              <w:spacing w:after="0"/>
              <w:rPr>
                <w:rFonts w:ascii="Arial" w:hAnsi="Arial" w:cs="Arial"/>
                <w:color w:val="000000"/>
                <w:sz w:val="18"/>
                <w:szCs w:val="18"/>
                <w:lang w:eastAsia="de-DE"/>
              </w:rPr>
            </w:pPr>
          </w:p>
        </w:tc>
      </w:tr>
      <w:tr w:rsidR="00653720"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sidR="00340207">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B3706"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6B3706" w:rsidRPr="00FF5373" w:rsidRDefault="006B3706" w:rsidP="00D9613C">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6B3706" w:rsidRPr="00653720" w:rsidRDefault="006B3706" w:rsidP="00D9613C">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6B3706" w:rsidRPr="00FF5373" w:rsidRDefault="006B3706" w:rsidP="00D9613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6B3706" w:rsidRPr="00FF5373" w:rsidRDefault="006B3706" w:rsidP="00D9613C">
            <w:pPr>
              <w:spacing w:after="0"/>
              <w:rPr>
                <w:rFonts w:ascii="Arial" w:hAnsi="Arial" w:cs="Arial"/>
                <w:sz w:val="18"/>
                <w:szCs w:val="18"/>
                <w:lang w:val="en-US" w:eastAsia="de-DE"/>
              </w:rPr>
            </w:pPr>
          </w:p>
        </w:tc>
      </w:tr>
      <w:tr w:rsidR="00653720" w:rsidRPr="00FF5373" w14:paraId="1E5986DB"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93AF6" w14:textId="5C5293B4"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0C27DB91" w14:textId="332BCA2F"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083D" w14:textId="6AD36C5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FFB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D5377" w14:textId="7341DF13"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C331" w14:textId="22F9A5E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7E2C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AE90"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121637" w:rsidRPr="00FF5373" w14:paraId="1A68C716"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306643C" w14:textId="63E2D7F9" w:rsidR="00121637" w:rsidRPr="00FF5373" w:rsidRDefault="00121637" w:rsidP="00D9613C">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0CECE" w:themeFill="background2" w:themeFillShade="E6"/>
          </w:tcPr>
          <w:p w14:paraId="2740163F" w14:textId="5235A66E" w:rsidR="00121637" w:rsidRPr="00653720" w:rsidRDefault="00121637" w:rsidP="00D9613C">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521BD52" w14:textId="77777777" w:rsidR="00121637" w:rsidRPr="00FF5373" w:rsidRDefault="00121637" w:rsidP="00D9613C">
            <w:pPr>
              <w:spacing w:after="0"/>
              <w:rPr>
                <w:rFonts w:ascii="Arial" w:hAnsi="Arial" w:cs="Arial"/>
                <w:sz w:val="18"/>
                <w:szCs w:val="18"/>
                <w:lang w:eastAsia="de-DE"/>
              </w:rPr>
            </w:pPr>
          </w:p>
        </w:tc>
      </w:tr>
      <w:tr w:rsidR="00121637" w:rsidRPr="00FF5373" w14:paraId="49271A40"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15D8E3AF" w14:textId="09E2F88C"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0CECE" w:themeFill="background2" w:themeFillShade="E6"/>
          </w:tcPr>
          <w:p w14:paraId="3CA36BB2" w14:textId="200A3AD5"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0CECE" w:themeFill="background2" w:themeFillShade="E6"/>
            <w:noWrap/>
            <w:vAlign w:val="center"/>
          </w:tcPr>
          <w:p w14:paraId="64675992" w14:textId="77777777" w:rsidR="00121637" w:rsidRDefault="00121637" w:rsidP="00121637">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0CECE" w:themeFill="background2" w:themeFillShade="E6"/>
            <w:noWrap/>
            <w:vAlign w:val="center"/>
          </w:tcPr>
          <w:p w14:paraId="6BE41426"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27E5D50A" w14:textId="77777777" w:rsidR="00121637" w:rsidRDefault="00121637" w:rsidP="00121637">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0CECE" w:themeFill="background2" w:themeFillShade="E6"/>
            <w:noWrap/>
            <w:vAlign w:val="center"/>
          </w:tcPr>
          <w:p w14:paraId="372AB561" w14:textId="77777777" w:rsidR="00121637" w:rsidRDefault="00121637" w:rsidP="00121637">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7C7D0E6B"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49F2A50" w14:textId="77777777" w:rsidR="00121637" w:rsidRPr="00FF5373" w:rsidRDefault="00121637" w:rsidP="00121637">
            <w:pPr>
              <w:spacing w:after="0"/>
              <w:rPr>
                <w:rFonts w:ascii="Arial" w:hAnsi="Arial" w:cs="Arial"/>
                <w:sz w:val="18"/>
                <w:szCs w:val="18"/>
                <w:lang w:eastAsia="de-DE"/>
              </w:rPr>
            </w:pPr>
          </w:p>
        </w:tc>
      </w:tr>
      <w:tr w:rsidR="00121637" w:rsidRPr="00FF5373" w14:paraId="683FB48A"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B0917" w14:textId="656A75F7"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C3875C5" w14:textId="70B5B00A"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AEC2B" w14:textId="052F5E61"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31326"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2775D" w14:textId="1E540B53"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A0D78" w14:textId="2E3DB91E"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3709C"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3FD79" w14:textId="77777777" w:rsidR="00121637" w:rsidRPr="00FF5373" w:rsidRDefault="00121637" w:rsidP="00121637">
            <w:pPr>
              <w:spacing w:after="0"/>
              <w:rPr>
                <w:rFonts w:ascii="Arial" w:hAnsi="Arial" w:cs="Arial"/>
                <w:sz w:val="18"/>
                <w:szCs w:val="18"/>
                <w:lang w:eastAsia="de-DE"/>
              </w:rPr>
            </w:pPr>
          </w:p>
        </w:tc>
      </w:tr>
      <w:tr w:rsidR="00121637" w:rsidRPr="00FF5373" w14:paraId="34807FD2"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2DCC2984" w14:textId="7CC5B5CE"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0CECE" w:themeFill="background2" w:themeFillShade="E6"/>
          </w:tcPr>
          <w:p w14:paraId="0C617291" w14:textId="36D884D5"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0CECE" w:themeFill="background2" w:themeFillShade="E6"/>
            <w:noWrap/>
            <w:vAlign w:val="center"/>
          </w:tcPr>
          <w:p w14:paraId="1174CE57" w14:textId="77777777" w:rsidR="00121637"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491C92C8"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6837DED1" w14:textId="77777777" w:rsidR="00121637" w:rsidRDefault="00121637" w:rsidP="00121637">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26BE1CD" w14:textId="77777777" w:rsidR="00121637" w:rsidRDefault="00121637" w:rsidP="00121637">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FC24233"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1A72785E" w14:textId="77777777" w:rsidR="00121637" w:rsidRPr="00FF5373" w:rsidRDefault="00121637" w:rsidP="00121637">
            <w:pPr>
              <w:spacing w:after="0"/>
              <w:rPr>
                <w:rFonts w:ascii="Arial" w:hAnsi="Arial" w:cs="Arial"/>
                <w:sz w:val="18"/>
                <w:szCs w:val="18"/>
                <w:lang w:eastAsia="de-DE"/>
              </w:rPr>
            </w:pPr>
          </w:p>
        </w:tc>
      </w:tr>
      <w:tr w:rsidR="00121637" w:rsidRPr="00FF5373" w14:paraId="64B476EF"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7E365" w14:textId="70E1A60E"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ECB5303" w14:textId="01DFCF7D"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C7234" w14:textId="0227ACAE"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6261B"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0C541" w14:textId="4CF4AF29"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C3A97" w14:textId="086FE65D"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05C85"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A0D7E" w14:textId="77777777" w:rsidR="00121637" w:rsidRPr="00FF5373" w:rsidRDefault="00121637" w:rsidP="00121637">
            <w:pPr>
              <w:spacing w:after="0"/>
              <w:rPr>
                <w:rFonts w:ascii="Arial" w:hAnsi="Arial" w:cs="Arial"/>
                <w:sz w:val="18"/>
                <w:szCs w:val="18"/>
                <w:lang w:eastAsia="de-DE"/>
              </w:rPr>
            </w:pPr>
          </w:p>
        </w:tc>
      </w:tr>
      <w:tr w:rsidR="00121637" w:rsidRPr="00FF5373" w14:paraId="3FE56E3D"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7B85F" w14:textId="4D35B0BF"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B38E9DA" w14:textId="3CB6FEFF"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04C22" w14:textId="53616011"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5523F"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126EF" w14:textId="38D10614"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F8148" w14:textId="345476AB"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F748E"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75DC8" w14:textId="77777777" w:rsidR="00121637" w:rsidRPr="00FF5373" w:rsidRDefault="00121637" w:rsidP="00121637">
            <w:pPr>
              <w:spacing w:after="0"/>
              <w:rPr>
                <w:rFonts w:ascii="Arial" w:hAnsi="Arial" w:cs="Arial"/>
                <w:sz w:val="18"/>
                <w:szCs w:val="18"/>
                <w:lang w:eastAsia="de-DE"/>
              </w:rPr>
            </w:pPr>
          </w:p>
        </w:tc>
      </w:tr>
      <w:tr w:rsidR="00121637" w:rsidRPr="00FF5373" w14:paraId="3AFFE431"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D3A9E" w14:textId="0E862117"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3AE7F17" w14:textId="2942AD88"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57F7" w14:textId="7E080FF9"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18AED"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B8B07" w14:textId="135BDD37"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158CB" w14:textId="097261A6"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84801"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F0356" w14:textId="77777777" w:rsidR="00121637" w:rsidRPr="00FF5373" w:rsidRDefault="00121637" w:rsidP="00121637">
            <w:pPr>
              <w:spacing w:after="0"/>
              <w:rPr>
                <w:rFonts w:ascii="Arial" w:hAnsi="Arial" w:cs="Arial"/>
                <w:sz w:val="18"/>
                <w:szCs w:val="18"/>
                <w:lang w:eastAsia="de-DE"/>
              </w:rPr>
            </w:pPr>
          </w:p>
        </w:tc>
      </w:tr>
      <w:tr w:rsidR="00653720"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7"/>
        <w:gridCol w:w="2193"/>
        <w:gridCol w:w="5015"/>
      </w:tblGrid>
      <w:tr w:rsidR="009B2F8D" w14:paraId="308A280F" w14:textId="77777777" w:rsidTr="00653720">
        <w:tc>
          <w:tcPr>
            <w:tcW w:w="897" w:type="dxa"/>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lastRenderedPageBreak/>
              <w:t>C001</w:t>
            </w:r>
          </w:p>
        </w:tc>
        <w:tc>
          <w:tcPr>
            <w:tcW w:w="2193" w:type="dxa"/>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9B2F8D" w14:paraId="4029F683" w14:textId="77777777" w:rsidTr="00653720">
        <w:tc>
          <w:tcPr>
            <w:tcW w:w="897" w:type="dxa"/>
            <w:tcBorders>
              <w:top w:val="nil"/>
              <w:left w:val="single" w:sz="4" w:space="0" w:color="auto"/>
              <w:bottom w:val="nil"/>
              <w:right w:val="nil"/>
            </w:tcBorders>
          </w:tcPr>
          <w:p w14:paraId="4E49C614" w14:textId="0C5DA8C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tcBorders>
              <w:top w:val="nil"/>
              <w:left w:val="nil"/>
              <w:bottom w:val="nil"/>
              <w:right w:val="nil"/>
            </w:tcBorders>
          </w:tcPr>
          <w:p w14:paraId="7F40D1D1" w14:textId="25E00E8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tcBorders>
              <w:top w:val="nil"/>
              <w:left w:val="nil"/>
              <w:bottom w:val="nil"/>
              <w:right w:val="single" w:sz="4" w:space="0" w:color="auto"/>
            </w:tcBorders>
          </w:tcPr>
          <w:p w14:paraId="74BE35FC" w14:textId="1F9979FB"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9B2F8D" w14:paraId="7A77E78A" w14:textId="77777777" w:rsidTr="00653720">
        <w:tc>
          <w:tcPr>
            <w:tcW w:w="897" w:type="dxa"/>
            <w:tcBorders>
              <w:top w:val="nil"/>
              <w:left w:val="single" w:sz="4" w:space="0" w:color="auto"/>
              <w:bottom w:val="nil"/>
              <w:right w:val="nil"/>
            </w:tcBorders>
          </w:tcPr>
          <w:p w14:paraId="24E2E412" w14:textId="0020EEF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tcBorders>
              <w:top w:val="nil"/>
              <w:left w:val="nil"/>
              <w:bottom w:val="nil"/>
              <w:right w:val="nil"/>
            </w:tcBorders>
          </w:tcPr>
          <w:p w14:paraId="2F545045" w14:textId="5DE9431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tcBorders>
              <w:top w:val="nil"/>
              <w:left w:val="nil"/>
              <w:bottom w:val="nil"/>
              <w:right w:val="single" w:sz="4" w:space="0" w:color="auto"/>
            </w:tcBorders>
          </w:tcPr>
          <w:p w14:paraId="509836B7" w14:textId="58C07A76"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9B2F8D" w14:paraId="479D4A67" w14:textId="77777777" w:rsidTr="00653720">
        <w:tc>
          <w:tcPr>
            <w:tcW w:w="897" w:type="dxa"/>
            <w:tcBorders>
              <w:top w:val="nil"/>
              <w:left w:val="single" w:sz="4" w:space="0" w:color="auto"/>
              <w:bottom w:val="nil"/>
              <w:right w:val="nil"/>
            </w:tcBorders>
          </w:tcPr>
          <w:p w14:paraId="64FA89E6" w14:textId="0A7BC8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tcBorders>
              <w:top w:val="nil"/>
              <w:left w:val="nil"/>
              <w:bottom w:val="nil"/>
              <w:right w:val="nil"/>
            </w:tcBorders>
          </w:tcPr>
          <w:p w14:paraId="7A8924A0" w14:textId="6B26F348"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tcBorders>
              <w:top w:val="nil"/>
              <w:left w:val="nil"/>
              <w:bottom w:val="nil"/>
              <w:right w:val="single" w:sz="4" w:space="0" w:color="auto"/>
            </w:tcBorders>
          </w:tcPr>
          <w:p w14:paraId="7A4F19CA" w14:textId="504FF90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O_Speech_Calls</w:t>
            </w:r>
          </w:p>
        </w:tc>
      </w:tr>
      <w:tr w:rsidR="00653720" w14:paraId="0099F567" w14:textId="77777777" w:rsidTr="00653720">
        <w:tc>
          <w:tcPr>
            <w:tcW w:w="897" w:type="dxa"/>
            <w:tcBorders>
              <w:top w:val="nil"/>
              <w:left w:val="single" w:sz="4" w:space="0" w:color="auto"/>
              <w:bottom w:val="nil"/>
              <w:right w:val="nil"/>
            </w:tcBorders>
          </w:tcPr>
          <w:p w14:paraId="783C1A2C" w14:textId="705F698F"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tcBorders>
              <w:top w:val="nil"/>
              <w:left w:val="nil"/>
              <w:bottom w:val="nil"/>
              <w:right w:val="nil"/>
            </w:tcBorders>
          </w:tcPr>
          <w:p w14:paraId="34C4F223" w14:textId="125A7352"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tcBorders>
              <w:top w:val="nil"/>
              <w:left w:val="nil"/>
              <w:bottom w:val="nil"/>
              <w:right w:val="single" w:sz="4" w:space="0" w:color="auto"/>
            </w:tcBorders>
          </w:tcPr>
          <w:p w14:paraId="0289EEC7" w14:textId="242BA752"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r w:rsidRPr="009B2F8D">
              <w:rPr>
                <w:rFonts w:cs="Arial"/>
                <w:b w:val="0"/>
                <w:bCs/>
                <w:szCs w:val="18"/>
              </w:rPr>
              <w:t>O_Speech_Calls</w:t>
            </w:r>
          </w:p>
        </w:tc>
      </w:tr>
      <w:tr w:rsidR="00653720" w14:paraId="67E26ADB" w14:textId="77777777" w:rsidTr="00653720">
        <w:tc>
          <w:tcPr>
            <w:tcW w:w="897" w:type="dxa"/>
            <w:tcBorders>
              <w:top w:val="nil"/>
              <w:left w:val="single" w:sz="4" w:space="0" w:color="auto"/>
              <w:bottom w:val="nil"/>
              <w:right w:val="nil"/>
            </w:tcBorders>
          </w:tcPr>
          <w:p w14:paraId="2D68313C" w14:textId="62A3265D"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tcBorders>
              <w:top w:val="nil"/>
              <w:left w:val="nil"/>
              <w:bottom w:val="nil"/>
              <w:right w:val="nil"/>
            </w:tcBorders>
          </w:tcPr>
          <w:p w14:paraId="113599D8" w14:textId="30A55B37"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tcBorders>
              <w:top w:val="nil"/>
              <w:left w:val="nil"/>
              <w:bottom w:val="nil"/>
              <w:right w:val="single" w:sz="4" w:space="0" w:color="auto"/>
            </w:tcBorders>
          </w:tcPr>
          <w:p w14:paraId="505BAC00" w14:textId="62F1C86C"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  O_PIN_MMI_Strings</w:t>
            </w:r>
          </w:p>
        </w:tc>
      </w:tr>
      <w:tr w:rsidR="00653720" w14:paraId="509E96FF" w14:textId="77777777" w:rsidTr="00653720">
        <w:tc>
          <w:tcPr>
            <w:tcW w:w="897" w:type="dxa"/>
            <w:tcBorders>
              <w:top w:val="nil"/>
              <w:left w:val="single" w:sz="4" w:space="0" w:color="auto"/>
              <w:bottom w:val="nil"/>
              <w:right w:val="nil"/>
            </w:tcBorders>
          </w:tcPr>
          <w:p w14:paraId="742A3676" w14:textId="0966E79B"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tcBorders>
              <w:top w:val="nil"/>
              <w:left w:val="nil"/>
              <w:bottom w:val="nil"/>
              <w:right w:val="nil"/>
            </w:tcBorders>
          </w:tcPr>
          <w:p w14:paraId="12784415" w14:textId="7DA8A09D"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tcBorders>
              <w:top w:val="nil"/>
              <w:left w:val="nil"/>
              <w:bottom w:val="nil"/>
              <w:right w:val="single" w:sz="4" w:space="0" w:color="auto"/>
            </w:tcBorders>
          </w:tcPr>
          <w:p w14:paraId="2AD88CCE" w14:textId="70A2CEE4" w:rsidR="00653720" w:rsidRPr="009B2F8D" w:rsidRDefault="00653720" w:rsidP="00653720">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O_PIN2_ENTRY_FEAT AND O_PIN_MMI_Strings)</w:t>
            </w:r>
          </w:p>
        </w:tc>
      </w:tr>
      <w:tr w:rsidR="00653720" w14:paraId="31375F60" w14:textId="77777777" w:rsidTr="00653720">
        <w:tc>
          <w:tcPr>
            <w:tcW w:w="897" w:type="dxa"/>
            <w:tcBorders>
              <w:top w:val="nil"/>
              <w:left w:val="single" w:sz="4" w:space="0" w:color="auto"/>
              <w:bottom w:val="nil"/>
              <w:right w:val="nil"/>
            </w:tcBorders>
          </w:tcPr>
          <w:p w14:paraId="6F139E82" w14:textId="3FB2E965"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tcBorders>
              <w:top w:val="nil"/>
              <w:left w:val="nil"/>
              <w:bottom w:val="nil"/>
              <w:right w:val="nil"/>
            </w:tcBorders>
          </w:tcPr>
          <w:p w14:paraId="5EB4D451" w14:textId="0D0F0620" w:rsidR="00653720" w:rsidRPr="009B2F8D" w:rsidRDefault="00653720" w:rsidP="00653720">
            <w:pPr>
              <w:pStyle w:val="TH"/>
              <w:jc w:val="left"/>
              <w:rPr>
                <w:rFonts w:cs="Arial"/>
                <w:b w:val="0"/>
                <w:bCs/>
                <w:sz w:val="18"/>
                <w:szCs w:val="18"/>
              </w:rPr>
            </w:pPr>
            <w:r w:rsidRPr="009B2F8D">
              <w:rPr>
                <w:rFonts w:cs="Arial"/>
                <w:b w:val="0"/>
                <w:bCs/>
                <w:sz w:val="18"/>
                <w:szCs w:val="18"/>
              </w:rPr>
              <w:t>IF (A.1/20 OR A.1/21) THEN M ELSE N/A</w:t>
            </w:r>
          </w:p>
        </w:tc>
        <w:tc>
          <w:tcPr>
            <w:tcW w:w="5015" w:type="dxa"/>
            <w:tcBorders>
              <w:top w:val="nil"/>
              <w:left w:val="nil"/>
              <w:bottom w:val="nil"/>
              <w:right w:val="single" w:sz="4" w:space="0" w:color="auto"/>
            </w:tcBorders>
          </w:tcPr>
          <w:p w14:paraId="5A420143" w14:textId="59DEC2DE"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w:t>
            </w:r>
          </w:p>
        </w:tc>
      </w:tr>
      <w:tr w:rsidR="00653720" w14:paraId="059D10F6" w14:textId="77777777" w:rsidTr="00653720">
        <w:tc>
          <w:tcPr>
            <w:tcW w:w="897" w:type="dxa"/>
            <w:tcBorders>
              <w:top w:val="nil"/>
              <w:left w:val="single" w:sz="4" w:space="0" w:color="auto"/>
              <w:bottom w:val="nil"/>
              <w:right w:val="nil"/>
            </w:tcBorders>
          </w:tcPr>
          <w:p w14:paraId="3452BF44" w14:textId="19B37FB6"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tcBorders>
              <w:top w:val="nil"/>
              <w:left w:val="nil"/>
              <w:bottom w:val="nil"/>
              <w:right w:val="nil"/>
            </w:tcBorders>
          </w:tcPr>
          <w:p w14:paraId="658061ED" w14:textId="5AFD68A4" w:rsidR="00653720" w:rsidRPr="009B2F8D" w:rsidRDefault="00653720" w:rsidP="00653720">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tcBorders>
              <w:top w:val="nil"/>
              <w:left w:val="nil"/>
              <w:bottom w:val="nil"/>
              <w:right w:val="single" w:sz="4" w:space="0" w:color="auto"/>
            </w:tcBorders>
          </w:tcPr>
          <w:p w14:paraId="0939B338" w14:textId="253A74B1"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w:t>
            </w:r>
          </w:p>
        </w:tc>
      </w:tr>
      <w:tr w:rsidR="009B2F8D" w14:paraId="160552E2" w14:textId="77777777" w:rsidTr="00653720">
        <w:tc>
          <w:tcPr>
            <w:tcW w:w="897" w:type="dxa"/>
            <w:tcBorders>
              <w:top w:val="nil"/>
              <w:left w:val="single" w:sz="4" w:space="0" w:color="auto"/>
              <w:bottom w:val="nil"/>
              <w:right w:val="nil"/>
            </w:tcBorders>
          </w:tcPr>
          <w:p w14:paraId="75A067E2" w14:textId="48DA60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tcBorders>
              <w:top w:val="nil"/>
              <w:left w:val="nil"/>
              <w:bottom w:val="nil"/>
              <w:right w:val="nil"/>
            </w:tcBorders>
          </w:tcPr>
          <w:p w14:paraId="25BE43FC" w14:textId="76BCE27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Void</w:t>
            </w:r>
          </w:p>
        </w:tc>
        <w:tc>
          <w:tcPr>
            <w:tcW w:w="5015" w:type="dxa"/>
            <w:tcBorders>
              <w:top w:val="nil"/>
              <w:left w:val="nil"/>
              <w:bottom w:val="nil"/>
              <w:right w:val="single" w:sz="4" w:space="0" w:color="auto"/>
            </w:tcBorders>
          </w:tcPr>
          <w:p w14:paraId="0F42F031" w14:textId="77777777" w:rsidR="009B2F8D" w:rsidRPr="009B2F8D" w:rsidRDefault="009B2F8D" w:rsidP="009B2F8D">
            <w:pPr>
              <w:pStyle w:val="TH"/>
              <w:jc w:val="left"/>
              <w:rPr>
                <w:rFonts w:cs="Arial"/>
                <w:b w:val="0"/>
                <w:bCs/>
                <w:sz w:val="18"/>
                <w:szCs w:val="18"/>
                <w:lang w:val="it-IT"/>
              </w:rPr>
            </w:pPr>
          </w:p>
        </w:tc>
      </w:tr>
      <w:tr w:rsidR="009B2F8D" w14:paraId="11BC45E6" w14:textId="77777777" w:rsidTr="00653720">
        <w:tc>
          <w:tcPr>
            <w:tcW w:w="897" w:type="dxa"/>
            <w:tcBorders>
              <w:top w:val="nil"/>
              <w:left w:val="single" w:sz="4" w:space="0" w:color="auto"/>
              <w:bottom w:val="nil"/>
              <w:right w:val="nil"/>
            </w:tcBorders>
          </w:tcPr>
          <w:p w14:paraId="65495BBA" w14:textId="7CB6E3E6" w:rsidR="009B2F8D" w:rsidRPr="009B2F8D" w:rsidRDefault="009B2F8D" w:rsidP="009B2F8D">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tcBorders>
              <w:top w:val="nil"/>
              <w:left w:val="nil"/>
              <w:bottom w:val="nil"/>
              <w:right w:val="nil"/>
            </w:tcBorders>
          </w:tcPr>
          <w:p w14:paraId="4A50CE2E" w14:textId="47485F1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tcBorders>
              <w:top w:val="nil"/>
              <w:left w:val="nil"/>
              <w:bottom w:val="nil"/>
              <w:right w:val="single" w:sz="4" w:space="0" w:color="auto"/>
            </w:tcBorders>
          </w:tcPr>
          <w:p w14:paraId="19028BDC" w14:textId="77777777" w:rsidR="009B2F8D" w:rsidRPr="009B2F8D" w:rsidRDefault="009B2F8D" w:rsidP="009B2F8D">
            <w:pPr>
              <w:pStyle w:val="TH"/>
              <w:jc w:val="left"/>
              <w:rPr>
                <w:rFonts w:cs="Arial"/>
                <w:b w:val="0"/>
                <w:bCs/>
                <w:sz w:val="18"/>
                <w:szCs w:val="18"/>
                <w:lang w:val="it-IT"/>
              </w:rPr>
            </w:pPr>
          </w:p>
        </w:tc>
      </w:tr>
      <w:tr w:rsidR="009B2F8D" w14:paraId="03EE088E" w14:textId="77777777" w:rsidTr="00653720">
        <w:tc>
          <w:tcPr>
            <w:tcW w:w="897" w:type="dxa"/>
            <w:tcBorders>
              <w:top w:val="nil"/>
              <w:left w:val="single" w:sz="4" w:space="0" w:color="auto"/>
              <w:bottom w:val="nil"/>
              <w:right w:val="nil"/>
            </w:tcBorders>
          </w:tcPr>
          <w:p w14:paraId="6056B664" w14:textId="0F51F73A"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tcBorders>
              <w:top w:val="nil"/>
              <w:left w:val="nil"/>
              <w:bottom w:val="nil"/>
              <w:right w:val="nil"/>
            </w:tcBorders>
          </w:tcPr>
          <w:p w14:paraId="79A00818" w14:textId="3E760027"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tcBorders>
              <w:top w:val="nil"/>
              <w:left w:val="nil"/>
              <w:bottom w:val="nil"/>
              <w:right w:val="single" w:sz="4" w:space="0" w:color="auto"/>
            </w:tcBorders>
          </w:tcPr>
          <w:p w14:paraId="0B6384E5" w14:textId="4FF0B47B" w:rsidR="009B2F8D" w:rsidRPr="009B2F8D" w:rsidRDefault="009B2F8D" w:rsidP="009B2F8D">
            <w:pPr>
              <w:pStyle w:val="TH"/>
              <w:jc w:val="left"/>
              <w:rPr>
                <w:rFonts w:cs="Arial"/>
                <w:b w:val="0"/>
                <w:bCs/>
                <w:sz w:val="18"/>
                <w:szCs w:val="18"/>
                <w:lang w:val="it-IT"/>
              </w:rPr>
            </w:pPr>
            <w:r w:rsidRPr="009B2F8D">
              <w:rPr>
                <w:rFonts w:cs="Arial"/>
                <w:b w:val="0"/>
                <w:bCs/>
                <w:szCs w:val="18"/>
              </w:rPr>
              <w:t>--  O_Store_Received_SMS AND pc_SM-over-IP receiver AND (pc_eFDD OR pc_eTDD)</w:t>
            </w:r>
          </w:p>
        </w:tc>
      </w:tr>
      <w:tr w:rsidR="009B2F8D" w14:paraId="04BB7989" w14:textId="77777777" w:rsidTr="00653720">
        <w:tc>
          <w:tcPr>
            <w:tcW w:w="897" w:type="dxa"/>
            <w:tcBorders>
              <w:top w:val="nil"/>
              <w:left w:val="single" w:sz="4" w:space="0" w:color="auto"/>
              <w:bottom w:val="nil"/>
              <w:right w:val="nil"/>
            </w:tcBorders>
          </w:tcPr>
          <w:p w14:paraId="5DCAEE60" w14:textId="56862B8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tcBorders>
              <w:top w:val="nil"/>
              <w:left w:val="nil"/>
              <w:bottom w:val="nil"/>
              <w:right w:val="nil"/>
            </w:tcBorders>
          </w:tcPr>
          <w:p w14:paraId="4D27BAF5" w14:textId="6048A42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tcBorders>
              <w:top w:val="nil"/>
              <w:left w:val="nil"/>
              <w:bottom w:val="nil"/>
              <w:right w:val="single" w:sz="4" w:space="0" w:color="auto"/>
            </w:tcBorders>
          </w:tcPr>
          <w:p w14:paraId="5DCD70D6" w14:textId="77777777" w:rsidR="009B2F8D" w:rsidRPr="009B2F8D" w:rsidRDefault="009B2F8D" w:rsidP="009B2F8D">
            <w:pPr>
              <w:pStyle w:val="TAN"/>
              <w:ind w:left="256" w:hanging="256"/>
              <w:rPr>
                <w:rFonts w:cs="Arial"/>
                <w:bCs/>
                <w:szCs w:val="18"/>
              </w:rPr>
            </w:pPr>
            <w:r w:rsidRPr="009B2F8D">
              <w:rPr>
                <w:rFonts w:cs="Arial"/>
                <w:bCs/>
                <w:szCs w:val="18"/>
              </w:rPr>
              <w:t xml:space="preserve">--  O_Store_Received_SMS AND pc_SM-over-IP receiver AND </w:t>
            </w:r>
            <w:r w:rsidRPr="009B2F8D">
              <w:rPr>
                <w:rFonts w:cs="Arial"/>
                <w:bCs/>
                <w:snapToGrid w:val="0"/>
                <w:color w:val="000000"/>
                <w:szCs w:val="18"/>
              </w:rPr>
              <w:t>O_UTRAN</w:t>
            </w:r>
          </w:p>
          <w:p w14:paraId="083C19EE" w14:textId="77777777" w:rsidR="009B2F8D" w:rsidRPr="009B2F8D" w:rsidRDefault="009B2F8D" w:rsidP="009B2F8D">
            <w:pPr>
              <w:pStyle w:val="TH"/>
              <w:jc w:val="left"/>
              <w:rPr>
                <w:rFonts w:cs="Arial"/>
                <w:b w:val="0"/>
                <w:bCs/>
                <w:sz w:val="18"/>
                <w:szCs w:val="18"/>
                <w:lang w:val="it-IT"/>
              </w:rPr>
            </w:pPr>
          </w:p>
        </w:tc>
      </w:tr>
      <w:tr w:rsidR="009B2F8D" w14:paraId="05E5BD1C" w14:textId="77777777" w:rsidTr="00653720">
        <w:tc>
          <w:tcPr>
            <w:tcW w:w="897" w:type="dxa"/>
            <w:tcBorders>
              <w:top w:val="nil"/>
              <w:left w:val="single" w:sz="4" w:space="0" w:color="auto"/>
              <w:bottom w:val="nil"/>
              <w:right w:val="nil"/>
            </w:tcBorders>
          </w:tcPr>
          <w:p w14:paraId="2732277B" w14:textId="7440FAD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tcBorders>
              <w:top w:val="nil"/>
              <w:left w:val="nil"/>
              <w:bottom w:val="nil"/>
              <w:right w:val="nil"/>
            </w:tcBorders>
          </w:tcPr>
          <w:p w14:paraId="4A2161B0" w14:textId="2D6E9C5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tcBorders>
              <w:top w:val="nil"/>
              <w:left w:val="nil"/>
              <w:bottom w:val="nil"/>
              <w:right w:val="single" w:sz="4" w:space="0" w:color="auto"/>
            </w:tcBorders>
          </w:tcPr>
          <w:p w14:paraId="7DAD8C21" w14:textId="07703383" w:rsidR="009B2F8D" w:rsidRPr="009B2F8D" w:rsidRDefault="009B2F8D" w:rsidP="009B2F8D">
            <w:pPr>
              <w:pStyle w:val="TH"/>
              <w:jc w:val="left"/>
              <w:rPr>
                <w:rFonts w:cs="Arial"/>
                <w:b w:val="0"/>
                <w:bCs/>
                <w:sz w:val="18"/>
                <w:szCs w:val="18"/>
                <w:lang w:val="it-IT"/>
              </w:rPr>
            </w:pPr>
            <w:r w:rsidRPr="009B2F8D">
              <w:rPr>
                <w:rFonts w:cs="Arial"/>
                <w:b w:val="0"/>
                <w:bCs/>
                <w:sz w:val="18"/>
                <w:szCs w:val="18"/>
              </w:rPr>
              <w:t>--  pc_USIM_EF_SMS_reading_support_if_USIM_ISIM both present</w:t>
            </w:r>
            <w:r w:rsidRPr="009B2F8D" w:rsidDel="008E4E0B">
              <w:rPr>
                <w:rFonts w:cs="Arial"/>
                <w:b w:val="0"/>
                <w:bCs/>
                <w:sz w:val="18"/>
                <w:szCs w:val="18"/>
              </w:rPr>
              <w:t xml:space="preserve"> </w:t>
            </w:r>
          </w:p>
        </w:tc>
      </w:tr>
      <w:tr w:rsidR="009B2F8D" w14:paraId="7993DBC5" w14:textId="77777777" w:rsidTr="00653720">
        <w:tc>
          <w:tcPr>
            <w:tcW w:w="897" w:type="dxa"/>
            <w:tcBorders>
              <w:top w:val="nil"/>
              <w:left w:val="single" w:sz="4" w:space="0" w:color="auto"/>
              <w:bottom w:val="nil"/>
              <w:right w:val="nil"/>
            </w:tcBorders>
          </w:tcPr>
          <w:p w14:paraId="59949D08" w14:textId="7BE3DC4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tcBorders>
              <w:top w:val="nil"/>
              <w:left w:val="nil"/>
              <w:bottom w:val="nil"/>
              <w:right w:val="nil"/>
            </w:tcBorders>
          </w:tcPr>
          <w:p w14:paraId="35592F26" w14:textId="7674D8C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tcBorders>
              <w:top w:val="nil"/>
              <w:left w:val="nil"/>
              <w:bottom w:val="nil"/>
              <w:right w:val="single" w:sz="4" w:space="0" w:color="auto"/>
            </w:tcBorders>
          </w:tcPr>
          <w:p w14:paraId="39728638" w14:textId="7BACCF89" w:rsidR="009B2F8D" w:rsidRPr="009B2F8D" w:rsidRDefault="009B2F8D" w:rsidP="009B2F8D">
            <w:pPr>
              <w:pStyle w:val="TH"/>
              <w:jc w:val="left"/>
              <w:rPr>
                <w:rFonts w:cs="Arial"/>
                <w:b w:val="0"/>
                <w:bCs/>
                <w:sz w:val="18"/>
                <w:szCs w:val="18"/>
                <w:lang w:val="it-IT"/>
              </w:rPr>
            </w:pPr>
            <w:r w:rsidRPr="009B2F8D">
              <w:rPr>
                <w:rFonts w:cs="Arial"/>
                <w:b w:val="0"/>
                <w:bCs/>
                <w:sz w:val="18"/>
                <w:szCs w:val="18"/>
              </w:rPr>
              <w:t>--  pc_ISIM_EF_SMS_reading_support_if_USIM_ISIM both present</w:t>
            </w:r>
          </w:p>
        </w:tc>
      </w:tr>
      <w:tr w:rsidR="009B2F8D" w14:paraId="2E2D3627" w14:textId="77777777" w:rsidTr="00653720">
        <w:tc>
          <w:tcPr>
            <w:tcW w:w="897" w:type="dxa"/>
            <w:tcBorders>
              <w:top w:val="nil"/>
              <w:left w:val="single" w:sz="4" w:space="0" w:color="auto"/>
              <w:bottom w:val="nil"/>
              <w:right w:val="nil"/>
            </w:tcBorders>
          </w:tcPr>
          <w:p w14:paraId="38631512" w14:textId="6F8759D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tcBorders>
              <w:top w:val="nil"/>
              <w:left w:val="nil"/>
              <w:bottom w:val="nil"/>
              <w:right w:val="nil"/>
            </w:tcBorders>
          </w:tcPr>
          <w:p w14:paraId="4C2C1ACC" w14:textId="2FA2B02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tcBorders>
              <w:top w:val="nil"/>
              <w:left w:val="nil"/>
              <w:bottom w:val="nil"/>
              <w:right w:val="single" w:sz="4" w:space="0" w:color="auto"/>
            </w:tcBorders>
          </w:tcPr>
          <w:p w14:paraId="0F4DC6D4" w14:textId="77777777" w:rsidR="009B2F8D" w:rsidRPr="009B2F8D" w:rsidRDefault="009B2F8D" w:rsidP="009B2F8D">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9B2F8D" w:rsidRPr="009B2F8D" w:rsidRDefault="009B2F8D" w:rsidP="009B2F8D">
            <w:pPr>
              <w:pStyle w:val="TH"/>
              <w:jc w:val="left"/>
              <w:rPr>
                <w:rFonts w:cs="Arial"/>
                <w:b w:val="0"/>
                <w:bCs/>
                <w:sz w:val="18"/>
                <w:szCs w:val="18"/>
                <w:lang w:val="it-IT"/>
              </w:rPr>
            </w:pPr>
          </w:p>
        </w:tc>
      </w:tr>
      <w:tr w:rsidR="009B2F8D" w14:paraId="244D206A" w14:textId="77777777" w:rsidTr="00653720">
        <w:tc>
          <w:tcPr>
            <w:tcW w:w="897" w:type="dxa"/>
            <w:tcBorders>
              <w:top w:val="nil"/>
              <w:left w:val="single" w:sz="4" w:space="0" w:color="auto"/>
              <w:bottom w:val="nil"/>
              <w:right w:val="nil"/>
            </w:tcBorders>
          </w:tcPr>
          <w:p w14:paraId="17833436" w14:textId="368EDEF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tcBorders>
              <w:top w:val="nil"/>
              <w:left w:val="nil"/>
              <w:bottom w:val="nil"/>
              <w:right w:val="nil"/>
            </w:tcBorders>
          </w:tcPr>
          <w:p w14:paraId="1F76BE61" w14:textId="35D17EFE" w:rsidR="009B2F8D" w:rsidRPr="009B2F8D" w:rsidRDefault="009B2F8D" w:rsidP="009B2F8D">
            <w:pPr>
              <w:pStyle w:val="TH"/>
              <w:jc w:val="left"/>
              <w:rPr>
                <w:rFonts w:cs="Arial"/>
                <w:b w:val="0"/>
                <w:bCs/>
                <w:sz w:val="18"/>
                <w:szCs w:val="18"/>
              </w:rPr>
            </w:pPr>
            <w:r w:rsidRPr="009B2F8D">
              <w:rPr>
                <w:rFonts w:cs="Arial"/>
                <w:b w:val="0"/>
                <w:bCs/>
                <w:sz w:val="18"/>
                <w:szCs w:val="18"/>
              </w:rPr>
              <w:t>IF (A.1/20 OR A.1/21) AND A.1/27 THEN M ELSE N/A</w:t>
            </w:r>
          </w:p>
        </w:tc>
        <w:tc>
          <w:tcPr>
            <w:tcW w:w="5015" w:type="dxa"/>
            <w:tcBorders>
              <w:top w:val="nil"/>
              <w:left w:val="nil"/>
              <w:bottom w:val="nil"/>
              <w:right w:val="single" w:sz="4" w:space="0" w:color="auto"/>
            </w:tcBorders>
          </w:tcPr>
          <w:p w14:paraId="29726303" w14:textId="4101B728"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 AND </w:t>
            </w:r>
            <w:r w:rsidRPr="009B2F8D">
              <w:rPr>
                <w:rFonts w:cs="Arial"/>
                <w:b w:val="0"/>
                <w:bCs/>
                <w:szCs w:val="18"/>
                <w:lang w:eastAsia="en-GB"/>
              </w:rPr>
              <w:t>pc_Multiple_PDN</w:t>
            </w:r>
          </w:p>
        </w:tc>
      </w:tr>
      <w:tr w:rsidR="009B2F8D" w14:paraId="58AEC119" w14:textId="77777777" w:rsidTr="00653720">
        <w:tc>
          <w:tcPr>
            <w:tcW w:w="897" w:type="dxa"/>
            <w:tcBorders>
              <w:top w:val="nil"/>
              <w:left w:val="single" w:sz="4" w:space="0" w:color="auto"/>
              <w:bottom w:val="nil"/>
              <w:right w:val="nil"/>
            </w:tcBorders>
          </w:tcPr>
          <w:p w14:paraId="3DE1506F" w14:textId="220D147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tcBorders>
              <w:top w:val="nil"/>
              <w:left w:val="nil"/>
              <w:bottom w:val="nil"/>
              <w:right w:val="nil"/>
            </w:tcBorders>
          </w:tcPr>
          <w:p w14:paraId="07D78892" w14:textId="79DC4E0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tcBorders>
              <w:top w:val="nil"/>
              <w:left w:val="nil"/>
              <w:bottom w:val="nil"/>
              <w:right w:val="single" w:sz="4" w:space="0" w:color="auto"/>
            </w:tcBorders>
          </w:tcPr>
          <w:p w14:paraId="13AB1E5E"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r w:rsidRPr="009B2F8D">
              <w:rPr>
                <w:rFonts w:cs="Arial"/>
                <w:bCs/>
                <w:szCs w:val="18"/>
                <w:lang w:eastAsia="en-GB"/>
              </w:rPr>
              <w:t>pc_CSG</w:t>
            </w:r>
            <w:r w:rsidRPr="009B2F8D">
              <w:rPr>
                <w:rFonts w:cs="Arial"/>
                <w:bCs/>
                <w:szCs w:val="18"/>
              </w:rPr>
              <w:t xml:space="preserve"> AND pc_manual_CSG_selection AND NOT (</w:t>
            </w:r>
            <w:r w:rsidRPr="009B2F8D">
              <w:rPr>
                <w:rFonts w:cs="Arial"/>
                <w:bCs/>
                <w:snapToGrid w:val="0"/>
                <w:color w:val="000000"/>
                <w:szCs w:val="18"/>
              </w:rPr>
              <w:t>(</w:t>
            </w:r>
            <w:r w:rsidRPr="009B2F8D">
              <w:rPr>
                <w:rFonts w:cs="Arial"/>
                <w:bCs/>
                <w:szCs w:val="18"/>
              </w:rPr>
              <w:t>pc_eFDD OR pc_eTDD) AND pc_Allowed_CSG_list)</w:t>
            </w:r>
          </w:p>
          <w:p w14:paraId="729EFF22" w14:textId="77777777" w:rsidR="009B2F8D" w:rsidRPr="009B2F8D" w:rsidRDefault="009B2F8D" w:rsidP="009B2F8D">
            <w:pPr>
              <w:pStyle w:val="TH"/>
              <w:jc w:val="left"/>
              <w:rPr>
                <w:rFonts w:cs="Arial"/>
                <w:b w:val="0"/>
                <w:bCs/>
                <w:sz w:val="18"/>
                <w:szCs w:val="18"/>
                <w:lang w:val="it-IT"/>
              </w:rPr>
            </w:pPr>
          </w:p>
        </w:tc>
      </w:tr>
      <w:tr w:rsidR="009B2F8D" w14:paraId="4AFC2123" w14:textId="77777777" w:rsidTr="00653720">
        <w:tc>
          <w:tcPr>
            <w:tcW w:w="897" w:type="dxa"/>
            <w:tcBorders>
              <w:top w:val="nil"/>
              <w:left w:val="single" w:sz="4" w:space="0" w:color="auto"/>
              <w:bottom w:val="nil"/>
              <w:right w:val="nil"/>
            </w:tcBorders>
          </w:tcPr>
          <w:p w14:paraId="4332BEC3" w14:textId="6AD78F9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tcBorders>
              <w:top w:val="nil"/>
              <w:left w:val="nil"/>
              <w:bottom w:val="nil"/>
              <w:right w:val="nil"/>
            </w:tcBorders>
          </w:tcPr>
          <w:p w14:paraId="0CCD2126" w14:textId="26B8C74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tcBorders>
              <w:top w:val="nil"/>
              <w:left w:val="nil"/>
              <w:bottom w:val="nil"/>
              <w:right w:val="single" w:sz="4" w:space="0" w:color="auto"/>
            </w:tcBorders>
          </w:tcPr>
          <w:p w14:paraId="347D6E45" w14:textId="19C2B5E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 AND pc_manual_CSG_selection</w:t>
            </w:r>
          </w:p>
        </w:tc>
      </w:tr>
      <w:tr w:rsidR="009B2F8D" w14:paraId="5E76A2B1" w14:textId="77777777" w:rsidTr="00653720">
        <w:tc>
          <w:tcPr>
            <w:tcW w:w="897" w:type="dxa"/>
            <w:tcBorders>
              <w:top w:val="nil"/>
              <w:left w:val="single" w:sz="4" w:space="0" w:color="auto"/>
              <w:bottom w:val="nil"/>
              <w:right w:val="nil"/>
            </w:tcBorders>
          </w:tcPr>
          <w:p w14:paraId="45900DE9" w14:textId="6AAC9D0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tcBorders>
              <w:top w:val="nil"/>
              <w:left w:val="nil"/>
              <w:bottom w:val="nil"/>
              <w:right w:val="nil"/>
            </w:tcBorders>
          </w:tcPr>
          <w:p w14:paraId="42728773" w14:textId="5DCA46F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tcBorders>
              <w:top w:val="nil"/>
              <w:left w:val="nil"/>
              <w:bottom w:val="nil"/>
              <w:right w:val="single" w:sz="4" w:space="0" w:color="auto"/>
            </w:tcBorders>
          </w:tcPr>
          <w:p w14:paraId="3410A9CD"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9B2F8D" w:rsidRPr="009B2F8D" w:rsidRDefault="009B2F8D" w:rsidP="009B2F8D">
            <w:pPr>
              <w:pStyle w:val="TH"/>
              <w:jc w:val="left"/>
              <w:rPr>
                <w:rFonts w:cs="Arial"/>
                <w:b w:val="0"/>
                <w:bCs/>
                <w:sz w:val="18"/>
                <w:szCs w:val="18"/>
                <w:lang w:val="it-IT"/>
              </w:rPr>
            </w:pPr>
          </w:p>
        </w:tc>
      </w:tr>
      <w:tr w:rsidR="009B2F8D" w14:paraId="2229DDFA" w14:textId="77777777" w:rsidTr="00653720">
        <w:tc>
          <w:tcPr>
            <w:tcW w:w="897" w:type="dxa"/>
            <w:tcBorders>
              <w:top w:val="nil"/>
              <w:left w:val="single" w:sz="4" w:space="0" w:color="auto"/>
              <w:bottom w:val="nil"/>
              <w:right w:val="nil"/>
            </w:tcBorders>
          </w:tcPr>
          <w:p w14:paraId="084C39FE" w14:textId="7B11C5A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tcBorders>
              <w:top w:val="nil"/>
              <w:left w:val="nil"/>
              <w:bottom w:val="nil"/>
              <w:right w:val="nil"/>
            </w:tcBorders>
          </w:tcPr>
          <w:p w14:paraId="6F598902" w14:textId="7E4EE8E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tcBorders>
              <w:top w:val="nil"/>
              <w:left w:val="nil"/>
              <w:bottom w:val="nil"/>
              <w:right w:val="single" w:sz="4" w:space="0" w:color="auto"/>
            </w:tcBorders>
          </w:tcPr>
          <w:p w14:paraId="58E9F35B" w14:textId="344AA29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9B2F8D" w14:paraId="54A38BE1" w14:textId="77777777" w:rsidTr="00653720">
        <w:tc>
          <w:tcPr>
            <w:tcW w:w="897" w:type="dxa"/>
            <w:tcBorders>
              <w:top w:val="nil"/>
              <w:left w:val="single" w:sz="4" w:space="0" w:color="auto"/>
              <w:bottom w:val="nil"/>
              <w:right w:val="nil"/>
            </w:tcBorders>
          </w:tcPr>
          <w:p w14:paraId="3B357339" w14:textId="73D9626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tcBorders>
              <w:top w:val="nil"/>
              <w:left w:val="nil"/>
              <w:bottom w:val="nil"/>
              <w:right w:val="nil"/>
            </w:tcBorders>
          </w:tcPr>
          <w:p w14:paraId="0C921C6A" w14:textId="2E4B5FD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tcBorders>
              <w:top w:val="nil"/>
              <w:left w:val="nil"/>
              <w:bottom w:val="nil"/>
              <w:right w:val="single" w:sz="4" w:space="0" w:color="auto"/>
            </w:tcBorders>
          </w:tcPr>
          <w:p w14:paraId="5C58C5A7" w14:textId="1CA828FA"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O_Override_NAS_signalling_low_priority</w:t>
            </w:r>
          </w:p>
        </w:tc>
      </w:tr>
      <w:tr w:rsidR="009B2F8D" w14:paraId="3AD769B8" w14:textId="77777777" w:rsidTr="00653720">
        <w:tc>
          <w:tcPr>
            <w:tcW w:w="897" w:type="dxa"/>
            <w:tcBorders>
              <w:top w:val="nil"/>
              <w:left w:val="single" w:sz="4" w:space="0" w:color="auto"/>
              <w:bottom w:val="nil"/>
              <w:right w:val="nil"/>
            </w:tcBorders>
          </w:tcPr>
          <w:p w14:paraId="213A2C61" w14:textId="75A0DA4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tcBorders>
              <w:top w:val="nil"/>
              <w:left w:val="nil"/>
              <w:bottom w:val="nil"/>
              <w:right w:val="nil"/>
            </w:tcBorders>
          </w:tcPr>
          <w:p w14:paraId="4FC53F75" w14:textId="7A38B3F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tcBorders>
              <w:top w:val="nil"/>
              <w:left w:val="nil"/>
              <w:bottom w:val="nil"/>
              <w:right w:val="single" w:sz="4" w:space="0" w:color="auto"/>
            </w:tcBorders>
          </w:tcPr>
          <w:p w14:paraId="5D204A83" w14:textId="6C5C1C6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O_PS</w:t>
            </w:r>
          </w:p>
        </w:tc>
      </w:tr>
      <w:tr w:rsidR="009B2F8D" w14:paraId="448BAFE3" w14:textId="77777777" w:rsidTr="00653720">
        <w:tc>
          <w:tcPr>
            <w:tcW w:w="897" w:type="dxa"/>
            <w:tcBorders>
              <w:top w:val="nil"/>
              <w:left w:val="single" w:sz="4" w:space="0" w:color="auto"/>
              <w:bottom w:val="nil"/>
              <w:right w:val="nil"/>
            </w:tcBorders>
          </w:tcPr>
          <w:p w14:paraId="74FF816C" w14:textId="36E23C3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tcBorders>
              <w:top w:val="nil"/>
              <w:left w:val="nil"/>
              <w:bottom w:val="nil"/>
              <w:right w:val="nil"/>
            </w:tcBorders>
          </w:tcPr>
          <w:p w14:paraId="0914F450" w14:textId="24BBC02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tcBorders>
              <w:top w:val="nil"/>
              <w:left w:val="nil"/>
              <w:bottom w:val="nil"/>
              <w:right w:val="single" w:sz="4" w:space="0" w:color="auto"/>
            </w:tcBorders>
          </w:tcPr>
          <w:p w14:paraId="03ED6015" w14:textId="51C6FB9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9B2F8D" w14:paraId="5778D06E" w14:textId="77777777" w:rsidTr="00653720">
        <w:tc>
          <w:tcPr>
            <w:tcW w:w="897" w:type="dxa"/>
            <w:tcBorders>
              <w:top w:val="nil"/>
              <w:left w:val="single" w:sz="4" w:space="0" w:color="auto"/>
              <w:bottom w:val="nil"/>
              <w:right w:val="nil"/>
            </w:tcBorders>
          </w:tcPr>
          <w:p w14:paraId="3DE78263" w14:textId="202DF2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tcBorders>
              <w:top w:val="nil"/>
              <w:left w:val="nil"/>
              <w:bottom w:val="nil"/>
              <w:right w:val="nil"/>
            </w:tcBorders>
          </w:tcPr>
          <w:p w14:paraId="7581F185" w14:textId="59AFD4BB"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tcBorders>
              <w:top w:val="nil"/>
              <w:left w:val="nil"/>
              <w:bottom w:val="nil"/>
              <w:right w:val="single" w:sz="4" w:space="0" w:color="auto"/>
            </w:tcBorders>
          </w:tcPr>
          <w:p w14:paraId="151B6831" w14:textId="4980FF3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r w:rsidRPr="009B2F8D">
              <w:rPr>
                <w:rFonts w:cs="Arial"/>
                <w:b w:val="0"/>
                <w:bCs/>
                <w:szCs w:val="18"/>
                <w:lang w:eastAsia="en-GB"/>
              </w:rPr>
              <w:t>O_Override_EAB</w:t>
            </w:r>
          </w:p>
        </w:tc>
      </w:tr>
      <w:tr w:rsidR="009B2F8D" w14:paraId="5F7A64A4" w14:textId="77777777" w:rsidTr="00653720">
        <w:tc>
          <w:tcPr>
            <w:tcW w:w="897" w:type="dxa"/>
            <w:tcBorders>
              <w:top w:val="nil"/>
              <w:left w:val="single" w:sz="4" w:space="0" w:color="auto"/>
              <w:bottom w:val="nil"/>
              <w:right w:val="nil"/>
            </w:tcBorders>
          </w:tcPr>
          <w:p w14:paraId="50E0E161" w14:textId="1DC6ED5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tcBorders>
              <w:top w:val="nil"/>
              <w:left w:val="nil"/>
              <w:bottom w:val="nil"/>
              <w:right w:val="nil"/>
            </w:tcBorders>
          </w:tcPr>
          <w:p w14:paraId="5E3322C6" w14:textId="74CB054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tcBorders>
              <w:top w:val="nil"/>
              <w:left w:val="nil"/>
              <w:bottom w:val="nil"/>
              <w:right w:val="single" w:sz="4" w:space="0" w:color="auto"/>
            </w:tcBorders>
          </w:tcPr>
          <w:p w14:paraId="6AC9EC48" w14:textId="2B95F55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w:t>
            </w:r>
          </w:p>
        </w:tc>
      </w:tr>
      <w:tr w:rsidR="009B2F8D" w14:paraId="7546AFE9" w14:textId="77777777" w:rsidTr="00653720">
        <w:tc>
          <w:tcPr>
            <w:tcW w:w="897" w:type="dxa"/>
            <w:tcBorders>
              <w:top w:val="nil"/>
              <w:left w:val="single" w:sz="4" w:space="0" w:color="auto"/>
              <w:bottom w:val="nil"/>
              <w:right w:val="nil"/>
            </w:tcBorders>
          </w:tcPr>
          <w:p w14:paraId="557CC009" w14:textId="738B2B6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tcBorders>
              <w:top w:val="nil"/>
              <w:left w:val="nil"/>
              <w:bottom w:val="nil"/>
              <w:right w:val="nil"/>
            </w:tcBorders>
          </w:tcPr>
          <w:p w14:paraId="2DE00385" w14:textId="32F108C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tcBorders>
              <w:top w:val="nil"/>
              <w:left w:val="nil"/>
              <w:bottom w:val="nil"/>
              <w:right w:val="single" w:sz="4" w:space="0" w:color="auto"/>
            </w:tcBorders>
          </w:tcPr>
          <w:p w14:paraId="05F3CE86" w14:textId="63E9B644"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lang w:eastAsia="en-GB"/>
              </w:rPr>
              <w:t>pc_NB</w:t>
            </w:r>
          </w:p>
        </w:tc>
      </w:tr>
      <w:tr w:rsidR="009B2F8D" w14:paraId="72CB51D8" w14:textId="77777777" w:rsidTr="00653720">
        <w:tc>
          <w:tcPr>
            <w:tcW w:w="897" w:type="dxa"/>
            <w:tcBorders>
              <w:top w:val="nil"/>
              <w:left w:val="single" w:sz="4" w:space="0" w:color="auto"/>
              <w:bottom w:val="nil"/>
              <w:right w:val="nil"/>
            </w:tcBorders>
          </w:tcPr>
          <w:p w14:paraId="33D7778E" w14:textId="3D0C9BE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tcBorders>
              <w:top w:val="nil"/>
              <w:left w:val="nil"/>
              <w:bottom w:val="nil"/>
              <w:right w:val="nil"/>
            </w:tcBorders>
          </w:tcPr>
          <w:p w14:paraId="6C124A71" w14:textId="18024CF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tcBorders>
              <w:top w:val="nil"/>
              <w:left w:val="nil"/>
              <w:bottom w:val="nil"/>
              <w:right w:val="single" w:sz="4" w:space="0" w:color="auto"/>
            </w:tcBorders>
          </w:tcPr>
          <w:p w14:paraId="14BEB250" w14:textId="2B4F2F5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O_UTRAN OR O_GERAN) AND NOT O_PLMN_specific_attempt_counters</w:t>
            </w:r>
          </w:p>
        </w:tc>
      </w:tr>
      <w:tr w:rsidR="009B2F8D" w14:paraId="0BB4DC37" w14:textId="77777777" w:rsidTr="00653720">
        <w:tc>
          <w:tcPr>
            <w:tcW w:w="897" w:type="dxa"/>
            <w:tcBorders>
              <w:top w:val="nil"/>
              <w:left w:val="single" w:sz="4" w:space="0" w:color="auto"/>
              <w:bottom w:val="nil"/>
              <w:right w:val="nil"/>
            </w:tcBorders>
          </w:tcPr>
          <w:p w14:paraId="7D0FC0CE" w14:textId="27C5E16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tcBorders>
              <w:top w:val="nil"/>
              <w:left w:val="nil"/>
              <w:bottom w:val="nil"/>
              <w:right w:val="nil"/>
            </w:tcBorders>
          </w:tcPr>
          <w:p w14:paraId="60648A0F" w14:textId="17D707E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tcBorders>
              <w:top w:val="nil"/>
              <w:left w:val="nil"/>
              <w:bottom w:val="nil"/>
              <w:right w:val="single" w:sz="4" w:space="0" w:color="auto"/>
            </w:tcBorders>
          </w:tcPr>
          <w:p w14:paraId="0C113898" w14:textId="2F55E0DC"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9B2F8D" w14:paraId="18C4C7E2" w14:textId="77777777" w:rsidTr="00653720">
        <w:tc>
          <w:tcPr>
            <w:tcW w:w="897" w:type="dxa"/>
            <w:tcBorders>
              <w:top w:val="nil"/>
              <w:left w:val="single" w:sz="4" w:space="0" w:color="auto"/>
              <w:bottom w:val="nil"/>
              <w:right w:val="nil"/>
            </w:tcBorders>
          </w:tcPr>
          <w:p w14:paraId="3470D7EA" w14:textId="6D66241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tcBorders>
              <w:top w:val="nil"/>
              <w:left w:val="nil"/>
              <w:bottom w:val="nil"/>
              <w:right w:val="nil"/>
            </w:tcBorders>
          </w:tcPr>
          <w:p w14:paraId="6817ECBE" w14:textId="1F9C8CC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THE</w:t>
            </w:r>
            <w:r w:rsidR="00153BEC">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tcBorders>
              <w:top w:val="nil"/>
              <w:left w:val="nil"/>
              <w:bottom w:val="nil"/>
              <w:right w:val="single" w:sz="4" w:space="0" w:color="auto"/>
            </w:tcBorders>
          </w:tcPr>
          <w:p w14:paraId="78E232D3" w14:textId="78BE9637"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OR O_GERAN</w:t>
            </w:r>
          </w:p>
        </w:tc>
      </w:tr>
      <w:tr w:rsidR="009B2F8D" w14:paraId="471A1719" w14:textId="77777777" w:rsidTr="00653720">
        <w:tc>
          <w:tcPr>
            <w:tcW w:w="897" w:type="dxa"/>
            <w:tcBorders>
              <w:top w:val="nil"/>
              <w:left w:val="single" w:sz="4" w:space="0" w:color="auto"/>
              <w:bottom w:val="nil"/>
              <w:right w:val="nil"/>
            </w:tcBorders>
          </w:tcPr>
          <w:p w14:paraId="5034ED10" w14:textId="0284164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tcBorders>
              <w:top w:val="nil"/>
              <w:left w:val="nil"/>
              <w:bottom w:val="nil"/>
              <w:right w:val="nil"/>
            </w:tcBorders>
          </w:tcPr>
          <w:p w14:paraId="19774EFD" w14:textId="4295B8E3"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tcBorders>
              <w:top w:val="nil"/>
              <w:left w:val="nil"/>
              <w:bottom w:val="nil"/>
              <w:right w:val="single" w:sz="4" w:space="0" w:color="auto"/>
            </w:tcBorders>
          </w:tcPr>
          <w:p w14:paraId="111E0107" w14:textId="04E2AE84"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(pc_eFDD OR pc_eTDD)</w:t>
            </w:r>
          </w:p>
        </w:tc>
      </w:tr>
      <w:tr w:rsidR="009B2F8D" w14:paraId="3DD08CA1" w14:textId="77777777" w:rsidTr="00653720">
        <w:tc>
          <w:tcPr>
            <w:tcW w:w="897" w:type="dxa"/>
            <w:tcBorders>
              <w:top w:val="nil"/>
              <w:left w:val="single" w:sz="4" w:space="0" w:color="auto"/>
              <w:bottom w:val="nil"/>
              <w:right w:val="nil"/>
            </w:tcBorders>
          </w:tcPr>
          <w:p w14:paraId="4EF504B4" w14:textId="205735A7"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tcBorders>
              <w:top w:val="nil"/>
              <w:left w:val="nil"/>
              <w:bottom w:val="nil"/>
              <w:right w:val="nil"/>
            </w:tcBorders>
          </w:tcPr>
          <w:p w14:paraId="28C25970" w14:textId="074DAD7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tcBorders>
              <w:top w:val="nil"/>
              <w:left w:val="nil"/>
              <w:bottom w:val="nil"/>
              <w:right w:val="single" w:sz="4" w:space="0" w:color="auto"/>
            </w:tcBorders>
          </w:tcPr>
          <w:p w14:paraId="42EDF4AE" w14:textId="4A04417D"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 AND O_PSM_DEAC_UICC</w:t>
            </w:r>
          </w:p>
        </w:tc>
      </w:tr>
      <w:tr w:rsidR="009B2F8D" w14:paraId="5B05528A" w14:textId="77777777" w:rsidTr="00653720">
        <w:tc>
          <w:tcPr>
            <w:tcW w:w="897" w:type="dxa"/>
            <w:tcBorders>
              <w:top w:val="nil"/>
              <w:left w:val="single" w:sz="4" w:space="0" w:color="auto"/>
              <w:bottom w:val="nil"/>
              <w:right w:val="nil"/>
            </w:tcBorders>
          </w:tcPr>
          <w:p w14:paraId="04AFD907" w14:textId="4CB20051"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tcBorders>
              <w:top w:val="nil"/>
              <w:left w:val="nil"/>
              <w:bottom w:val="nil"/>
              <w:right w:val="nil"/>
            </w:tcBorders>
          </w:tcPr>
          <w:p w14:paraId="6925A188" w14:textId="2051260A"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tcBorders>
              <w:top w:val="nil"/>
              <w:left w:val="nil"/>
              <w:bottom w:val="nil"/>
              <w:right w:val="single" w:sz="4" w:space="0" w:color="auto"/>
            </w:tcBorders>
          </w:tcPr>
          <w:p w14:paraId="63B2BCE4" w14:textId="642D0800"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 xml:space="preserve">pc_NB) AND O_eDRX_DEAC_UICC </w:t>
            </w:r>
          </w:p>
        </w:tc>
      </w:tr>
      <w:tr w:rsidR="008343C4" w14:paraId="2BBABF45" w14:textId="77777777" w:rsidTr="00653720">
        <w:tc>
          <w:tcPr>
            <w:tcW w:w="897" w:type="dxa"/>
            <w:tcBorders>
              <w:top w:val="nil"/>
              <w:left w:val="single" w:sz="4" w:space="0" w:color="auto"/>
              <w:bottom w:val="nil"/>
              <w:right w:val="nil"/>
            </w:tcBorders>
          </w:tcPr>
          <w:p w14:paraId="763C5E8F" w14:textId="4EFB9A95"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tcBorders>
              <w:top w:val="nil"/>
              <w:left w:val="nil"/>
              <w:bottom w:val="nil"/>
              <w:right w:val="nil"/>
            </w:tcBorders>
          </w:tcPr>
          <w:p w14:paraId="05047968" w14:textId="5C5DB951"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tcBorders>
              <w:top w:val="nil"/>
              <w:left w:val="nil"/>
              <w:bottom w:val="nil"/>
              <w:right w:val="single" w:sz="4" w:space="0" w:color="auto"/>
            </w:tcBorders>
          </w:tcPr>
          <w:p w14:paraId="17B23C29" w14:textId="65402D7A"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w:t>
            </w:r>
            <w:r>
              <w:rPr>
                <w:b w:val="0"/>
                <w:bCs/>
                <w:snapToGrid w:val="0"/>
                <w:color w:val="000000"/>
                <w:sz w:val="18"/>
              </w:rPr>
              <w:t>SUSPEND</w:t>
            </w:r>
            <w:r>
              <w:rPr>
                <w:rFonts w:cs="Arial"/>
                <w:b w:val="0"/>
                <w:bCs/>
                <w:sz w:val="18"/>
                <w:szCs w:val="18"/>
                <w:lang w:eastAsia="en-GB"/>
              </w:rPr>
              <w:t>_UICC</w:t>
            </w:r>
          </w:p>
        </w:tc>
      </w:tr>
      <w:tr w:rsidR="008343C4" w14:paraId="5AC4BEB9" w14:textId="77777777" w:rsidTr="00653720">
        <w:tc>
          <w:tcPr>
            <w:tcW w:w="897" w:type="dxa"/>
            <w:tcBorders>
              <w:top w:val="nil"/>
              <w:left w:val="single" w:sz="4" w:space="0" w:color="auto"/>
              <w:bottom w:val="nil"/>
              <w:right w:val="nil"/>
            </w:tcBorders>
          </w:tcPr>
          <w:p w14:paraId="364893C2" w14:textId="59B5734C"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tcBorders>
              <w:top w:val="nil"/>
              <w:left w:val="nil"/>
              <w:bottom w:val="nil"/>
              <w:right w:val="nil"/>
            </w:tcBorders>
          </w:tcPr>
          <w:p w14:paraId="19593D37" w14:textId="3E895F40"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tcBorders>
              <w:top w:val="nil"/>
              <w:left w:val="nil"/>
              <w:bottom w:val="nil"/>
              <w:right w:val="single" w:sz="4" w:space="0" w:color="auto"/>
            </w:tcBorders>
          </w:tcPr>
          <w:p w14:paraId="0F8E2241" w14:textId="390BE8B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O_eDRX_</w:t>
            </w:r>
            <w:r>
              <w:rPr>
                <w:b w:val="0"/>
                <w:bCs/>
                <w:snapToGrid w:val="0"/>
                <w:color w:val="000000"/>
                <w:sz w:val="18"/>
              </w:rPr>
              <w:t>SUSPEND</w:t>
            </w:r>
            <w:r>
              <w:rPr>
                <w:rFonts w:cs="Arial"/>
                <w:b w:val="0"/>
                <w:bCs/>
                <w:sz w:val="18"/>
                <w:szCs w:val="18"/>
                <w:lang w:eastAsia="en-GB"/>
              </w:rPr>
              <w:t xml:space="preserve">_UICC </w:t>
            </w:r>
          </w:p>
        </w:tc>
      </w:tr>
      <w:tr w:rsidR="008343C4" w14:paraId="39698D97" w14:textId="77777777" w:rsidTr="00653720">
        <w:tc>
          <w:tcPr>
            <w:tcW w:w="897" w:type="dxa"/>
            <w:tcBorders>
              <w:top w:val="nil"/>
              <w:left w:val="single" w:sz="4" w:space="0" w:color="auto"/>
              <w:bottom w:val="nil"/>
              <w:right w:val="nil"/>
            </w:tcBorders>
          </w:tcPr>
          <w:p w14:paraId="48D5B85E" w14:textId="7509F8E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tcBorders>
              <w:top w:val="nil"/>
              <w:left w:val="nil"/>
              <w:bottom w:val="nil"/>
              <w:right w:val="nil"/>
            </w:tcBorders>
          </w:tcPr>
          <w:p w14:paraId="4A0EBCF9" w14:textId="2D9383AF"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tcBorders>
              <w:top w:val="nil"/>
              <w:left w:val="nil"/>
              <w:bottom w:val="nil"/>
              <w:right w:val="single" w:sz="4" w:space="0" w:color="auto"/>
            </w:tcBorders>
          </w:tcPr>
          <w:p w14:paraId="32747998" w14:textId="305C30B1"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O_GERAN</w:t>
            </w:r>
          </w:p>
        </w:tc>
      </w:tr>
      <w:tr w:rsidR="008343C4" w14:paraId="3F48C953" w14:textId="77777777" w:rsidTr="00653720">
        <w:tc>
          <w:tcPr>
            <w:tcW w:w="897" w:type="dxa"/>
            <w:tcBorders>
              <w:top w:val="nil"/>
              <w:left w:val="single" w:sz="4" w:space="0" w:color="auto"/>
              <w:bottom w:val="nil"/>
              <w:right w:val="nil"/>
            </w:tcBorders>
          </w:tcPr>
          <w:p w14:paraId="2169BDBD" w14:textId="2880261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tcBorders>
              <w:top w:val="nil"/>
              <w:left w:val="nil"/>
              <w:bottom w:val="nil"/>
              <w:right w:val="nil"/>
            </w:tcBorders>
          </w:tcPr>
          <w:p w14:paraId="70A0B401" w14:textId="31CAFD51"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60267AFB" w14:textId="61E264DD"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w:t>
            </w:r>
          </w:p>
        </w:tc>
      </w:tr>
      <w:tr w:rsidR="008343C4" w14:paraId="61E53412" w14:textId="77777777" w:rsidTr="00653720">
        <w:tc>
          <w:tcPr>
            <w:tcW w:w="897" w:type="dxa"/>
            <w:tcBorders>
              <w:top w:val="nil"/>
              <w:left w:val="single" w:sz="4" w:space="0" w:color="auto"/>
              <w:bottom w:val="nil"/>
              <w:right w:val="nil"/>
            </w:tcBorders>
          </w:tcPr>
          <w:p w14:paraId="66603C55" w14:textId="6A9EBCF9"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tcBorders>
              <w:top w:val="nil"/>
              <w:left w:val="nil"/>
              <w:bottom w:val="nil"/>
              <w:right w:val="nil"/>
            </w:tcBorders>
          </w:tcPr>
          <w:p w14:paraId="14F77826" w14:textId="1CA454A2"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tcBorders>
              <w:top w:val="nil"/>
              <w:left w:val="nil"/>
              <w:bottom w:val="nil"/>
              <w:right w:val="single" w:sz="4" w:space="0" w:color="auto"/>
            </w:tcBorders>
          </w:tcPr>
          <w:p w14:paraId="74C91987" w14:textId="72B92B23"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8343C4" w14:paraId="26442898" w14:textId="77777777" w:rsidTr="00653720">
        <w:tc>
          <w:tcPr>
            <w:tcW w:w="897" w:type="dxa"/>
            <w:tcBorders>
              <w:top w:val="nil"/>
              <w:left w:val="single" w:sz="4" w:space="0" w:color="auto"/>
              <w:bottom w:val="nil"/>
              <w:right w:val="nil"/>
            </w:tcBorders>
          </w:tcPr>
          <w:p w14:paraId="310B8343" w14:textId="02713A3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21B76A52" w14:textId="38126C6B"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1476A27C" w14:textId="727BFCC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8343C4" w14:paraId="43A92C97" w14:textId="77777777" w:rsidTr="00653720">
        <w:tc>
          <w:tcPr>
            <w:tcW w:w="897" w:type="dxa"/>
            <w:tcBorders>
              <w:top w:val="nil"/>
              <w:left w:val="single" w:sz="4" w:space="0" w:color="auto"/>
              <w:bottom w:val="nil"/>
              <w:right w:val="nil"/>
            </w:tcBorders>
          </w:tcPr>
          <w:p w14:paraId="50F03A01" w14:textId="1DBE86DB" w:rsidR="008343C4" w:rsidRPr="003B271E" w:rsidRDefault="008343C4" w:rsidP="008343C4">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2AEE0D7C" w14:textId="678F07FD" w:rsidR="008343C4" w:rsidRPr="003B271E" w:rsidRDefault="008343C4" w:rsidP="008343C4">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09880EB7" w14:textId="38191B17" w:rsidR="008343C4" w:rsidRPr="003B271E" w:rsidRDefault="008343C4" w:rsidP="008343C4">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1137C9" w14:paraId="6688F77D" w14:textId="77777777" w:rsidTr="00653720">
        <w:tc>
          <w:tcPr>
            <w:tcW w:w="897" w:type="dxa"/>
            <w:tcBorders>
              <w:top w:val="nil"/>
              <w:left w:val="single" w:sz="4" w:space="0" w:color="auto"/>
              <w:bottom w:val="nil"/>
              <w:right w:val="nil"/>
            </w:tcBorders>
          </w:tcPr>
          <w:p w14:paraId="47715731" w14:textId="55846C48" w:rsidR="001137C9" w:rsidRDefault="001137C9" w:rsidP="001137C9">
            <w:pPr>
              <w:pStyle w:val="TH"/>
              <w:rPr>
                <w:rFonts w:cs="Arial"/>
                <w:b w:val="0"/>
                <w:bCs/>
                <w:snapToGrid w:val="0"/>
                <w:color w:val="000000"/>
                <w:sz w:val="18"/>
                <w:szCs w:val="18"/>
                <w:lang w:val="fr-FR"/>
              </w:rPr>
            </w:pPr>
            <w:r w:rsidRPr="009E43B1">
              <w:rPr>
                <w:rFonts w:cs="Arial"/>
                <w:b w:val="0"/>
                <w:bCs/>
                <w:snapToGrid w:val="0"/>
                <w:color w:val="000000"/>
                <w:sz w:val="18"/>
                <w:szCs w:val="18"/>
              </w:rPr>
              <w:t>C</w:t>
            </w:r>
            <w:r w:rsidR="00002A18">
              <w:rPr>
                <w:rFonts w:cs="Arial"/>
                <w:b w:val="0"/>
                <w:bCs/>
                <w:snapToGrid w:val="0"/>
                <w:color w:val="000000"/>
                <w:sz w:val="18"/>
                <w:szCs w:val="18"/>
              </w:rPr>
              <w:t>060</w:t>
            </w:r>
          </w:p>
        </w:tc>
        <w:tc>
          <w:tcPr>
            <w:tcW w:w="2193" w:type="dxa"/>
            <w:tcBorders>
              <w:top w:val="nil"/>
              <w:left w:val="nil"/>
              <w:bottom w:val="nil"/>
              <w:right w:val="nil"/>
            </w:tcBorders>
          </w:tcPr>
          <w:p w14:paraId="622AD913" w14:textId="78EA8514"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w:t>
            </w:r>
            <w:r w:rsidR="00002A18">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20D6ABC9" w14:textId="111837AD"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  pc_5GC AND pc_NR</w:t>
            </w:r>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r w:rsidRPr="00940A40">
              <w:rPr>
                <w:b w:val="0"/>
                <w:bCs/>
              </w:rPr>
              <w:t>pc_inactiveState</w:t>
            </w:r>
          </w:p>
        </w:tc>
      </w:tr>
      <w:tr w:rsidR="000D66A4" w14:paraId="611F29EE" w14:textId="77777777" w:rsidTr="00653720">
        <w:tc>
          <w:tcPr>
            <w:tcW w:w="897" w:type="dxa"/>
            <w:tcBorders>
              <w:top w:val="nil"/>
              <w:left w:val="single" w:sz="4" w:space="0" w:color="auto"/>
              <w:bottom w:val="nil"/>
              <w:right w:val="nil"/>
            </w:tcBorders>
          </w:tcPr>
          <w:p w14:paraId="285E3967" w14:textId="57D69AB7" w:rsidR="000D66A4" w:rsidRPr="009E43B1" w:rsidRDefault="000D66A4" w:rsidP="000D66A4">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41CCE77B" w14:textId="749BD9F8" w:rsidR="000D66A4" w:rsidRPr="009E43B1" w:rsidRDefault="00153BEC" w:rsidP="000D66A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6CD922F6" w14:textId="3C959A88" w:rsidR="000D66A4" w:rsidRPr="009E43B1" w:rsidRDefault="000D66A4" w:rsidP="000D66A4">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b w:val="0"/>
                <w:lang w:val="fr-FR"/>
              </w:rPr>
              <w:t>O_multregs_by_USIM</w:t>
            </w:r>
          </w:p>
        </w:tc>
      </w:tr>
      <w:tr w:rsidR="00653720" w14:paraId="4B9E6385" w14:textId="77777777" w:rsidTr="00653720">
        <w:tc>
          <w:tcPr>
            <w:tcW w:w="897" w:type="dxa"/>
            <w:tcBorders>
              <w:top w:val="nil"/>
              <w:left w:val="single" w:sz="4" w:space="0" w:color="auto"/>
              <w:bottom w:val="nil"/>
              <w:right w:val="nil"/>
            </w:tcBorders>
          </w:tcPr>
          <w:p w14:paraId="38865098" w14:textId="0ECE6B0E" w:rsidR="00653720" w:rsidRDefault="00653720" w:rsidP="00653720">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13CEA6DF" w14:textId="3B34BA57" w:rsidR="00653720" w:rsidRDefault="00653720" w:rsidP="00653720">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79E46FB5" w14:textId="65B69E49" w:rsidR="00653720" w:rsidRDefault="00153BEC" w:rsidP="00653720">
            <w:pPr>
              <w:pStyle w:val="TH"/>
              <w:jc w:val="left"/>
              <w:rPr>
                <w:rFonts w:cs="Arial"/>
                <w:b w:val="0"/>
                <w:bCs/>
                <w:snapToGrid w:val="0"/>
                <w:color w:val="000000"/>
                <w:sz w:val="18"/>
                <w:szCs w:val="18"/>
              </w:rPr>
            </w:pPr>
            <w:r w:rsidRPr="002A7B3B">
              <w:rPr>
                <w:rFonts w:cs="Arial"/>
                <w:b w:val="0"/>
                <w:bCs/>
                <w:snapToGrid w:val="0"/>
                <w:color w:val="000000"/>
                <w:sz w:val="18"/>
                <w:szCs w:val="18"/>
              </w:rPr>
              <w:t>--  pc_5GC AND pc_NR AND pc_CAG</w:t>
            </w:r>
          </w:p>
        </w:tc>
      </w:tr>
      <w:tr w:rsidR="00915E9B" w14:paraId="230DCE82" w14:textId="77777777" w:rsidTr="00653720">
        <w:tc>
          <w:tcPr>
            <w:tcW w:w="897" w:type="dxa"/>
            <w:tcBorders>
              <w:top w:val="nil"/>
              <w:left w:val="single" w:sz="4" w:space="0" w:color="auto"/>
              <w:bottom w:val="nil"/>
              <w:right w:val="nil"/>
            </w:tcBorders>
          </w:tcPr>
          <w:p w14:paraId="4FBF0268" w14:textId="6F02239B"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tcBorders>
              <w:top w:val="nil"/>
              <w:left w:val="nil"/>
              <w:bottom w:val="nil"/>
              <w:right w:val="nil"/>
            </w:tcBorders>
          </w:tcPr>
          <w:p w14:paraId="6DCC41BF" w14:textId="401CF003"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tcBorders>
              <w:top w:val="nil"/>
              <w:left w:val="nil"/>
              <w:bottom w:val="nil"/>
              <w:right w:val="single" w:sz="4" w:space="0" w:color="auto"/>
            </w:tcBorders>
          </w:tcPr>
          <w:p w14:paraId="500320CA" w14:textId="313082ED" w:rsidR="00915E9B"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915E9B" w14:paraId="06114066" w14:textId="77777777" w:rsidTr="00653720">
        <w:tc>
          <w:tcPr>
            <w:tcW w:w="897" w:type="dxa"/>
            <w:tcBorders>
              <w:top w:val="nil"/>
              <w:left w:val="single" w:sz="4" w:space="0" w:color="auto"/>
              <w:bottom w:val="nil"/>
              <w:right w:val="nil"/>
            </w:tcBorders>
          </w:tcPr>
          <w:p w14:paraId="6A48FA81" w14:textId="2D1B7DCA"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tcBorders>
              <w:top w:val="nil"/>
              <w:left w:val="nil"/>
              <w:bottom w:val="nil"/>
              <w:right w:val="nil"/>
            </w:tcBorders>
          </w:tcPr>
          <w:p w14:paraId="0CBF29B1" w14:textId="12B570FF"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tcBorders>
              <w:top w:val="nil"/>
              <w:left w:val="nil"/>
              <w:bottom w:val="nil"/>
              <w:right w:val="single" w:sz="4" w:space="0" w:color="auto"/>
            </w:tcBorders>
          </w:tcPr>
          <w:p w14:paraId="1CAF2453" w14:textId="4BA293B5" w:rsidR="0081041D"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AND O_Display</w:t>
            </w:r>
          </w:p>
        </w:tc>
      </w:tr>
      <w:tr w:rsidR="0081041D" w14:paraId="1A306FE8" w14:textId="77777777" w:rsidTr="00653720">
        <w:tc>
          <w:tcPr>
            <w:tcW w:w="897" w:type="dxa"/>
            <w:tcBorders>
              <w:top w:val="nil"/>
              <w:left w:val="single" w:sz="4" w:space="0" w:color="auto"/>
              <w:bottom w:val="nil"/>
              <w:right w:val="nil"/>
            </w:tcBorders>
          </w:tcPr>
          <w:p w14:paraId="238C5C16" w14:textId="1A131101"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3" w:type="dxa"/>
            <w:tcBorders>
              <w:top w:val="nil"/>
              <w:left w:val="nil"/>
              <w:bottom w:val="nil"/>
              <w:right w:val="nil"/>
            </w:tcBorders>
          </w:tcPr>
          <w:p w14:paraId="5AB58445" w14:textId="2DFD8556" w:rsidR="0081041D" w:rsidRDefault="0081041D" w:rsidP="0081041D">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tcBorders>
              <w:top w:val="nil"/>
              <w:left w:val="nil"/>
              <w:bottom w:val="nil"/>
              <w:right w:val="single" w:sz="4" w:space="0" w:color="auto"/>
            </w:tcBorders>
          </w:tcPr>
          <w:p w14:paraId="00A02177" w14:textId="206BDC78"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O_NAS_Sig_over_N3IWF</w:t>
            </w:r>
          </w:p>
        </w:tc>
      </w:tr>
      <w:tr w:rsidR="0081041D" w14:paraId="63DD2215" w14:textId="77777777" w:rsidTr="00653720">
        <w:tc>
          <w:tcPr>
            <w:tcW w:w="897" w:type="dxa"/>
            <w:tcBorders>
              <w:top w:val="nil"/>
              <w:left w:val="single" w:sz="4" w:space="0" w:color="auto"/>
              <w:bottom w:val="nil"/>
              <w:right w:val="nil"/>
            </w:tcBorders>
          </w:tcPr>
          <w:p w14:paraId="273F885F" w14:textId="1E8414DE"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tcBorders>
              <w:top w:val="nil"/>
              <w:left w:val="nil"/>
              <w:bottom w:val="nil"/>
              <w:right w:val="nil"/>
            </w:tcBorders>
          </w:tcPr>
          <w:p w14:paraId="4B5F7DFA" w14:textId="6140FC21" w:rsidR="0081041D" w:rsidRPr="008639C8" w:rsidRDefault="0081041D" w:rsidP="0081041D">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tcBorders>
              <w:top w:val="nil"/>
              <w:left w:val="nil"/>
              <w:bottom w:val="nil"/>
              <w:right w:val="single" w:sz="4" w:space="0" w:color="auto"/>
            </w:tcBorders>
          </w:tcPr>
          <w:p w14:paraId="2970B504" w14:textId="6E5273DF"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O_multregs_by_USIM</w:t>
            </w:r>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8639C8" w14:paraId="0CCC5A2E" w14:textId="77777777" w:rsidTr="00653720">
        <w:tc>
          <w:tcPr>
            <w:tcW w:w="897" w:type="dxa"/>
            <w:tcBorders>
              <w:top w:val="nil"/>
              <w:left w:val="single" w:sz="4" w:space="0" w:color="auto"/>
              <w:bottom w:val="nil"/>
              <w:right w:val="nil"/>
            </w:tcBorders>
          </w:tcPr>
          <w:p w14:paraId="40556AC4" w14:textId="700B0174" w:rsidR="008639C8" w:rsidRPr="006A1CD8" w:rsidRDefault="008639C8" w:rsidP="008639C8">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tcBorders>
              <w:top w:val="nil"/>
              <w:left w:val="nil"/>
              <w:bottom w:val="nil"/>
              <w:right w:val="nil"/>
            </w:tcBorders>
          </w:tcPr>
          <w:p w14:paraId="27EDACE2" w14:textId="62E0E4E1" w:rsidR="008639C8" w:rsidRPr="008639C8" w:rsidRDefault="008639C8" w:rsidP="008639C8">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tcBorders>
              <w:top w:val="nil"/>
              <w:left w:val="nil"/>
              <w:bottom w:val="nil"/>
              <w:right w:val="single" w:sz="4" w:space="0" w:color="auto"/>
            </w:tcBorders>
          </w:tcPr>
          <w:p w14:paraId="640E1F1C" w14:textId="4B625D22" w:rsidR="008639C8" w:rsidRPr="006A1CD8" w:rsidRDefault="008639C8" w:rsidP="008639C8">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rFonts w:hint="eastAsia"/>
                <w:b w:val="0"/>
                <w:lang w:val="en-US" w:eastAsia="zh-CN"/>
              </w:rPr>
              <w:t>O_No E-UTRA_Disabling_In_5GS</w:t>
            </w:r>
          </w:p>
        </w:tc>
      </w:tr>
      <w:tr w:rsidR="00121637" w14:paraId="26D8944D" w14:textId="77777777" w:rsidTr="00653720">
        <w:tc>
          <w:tcPr>
            <w:tcW w:w="897" w:type="dxa"/>
            <w:tcBorders>
              <w:top w:val="nil"/>
              <w:left w:val="single" w:sz="4" w:space="0" w:color="auto"/>
              <w:bottom w:val="nil"/>
              <w:right w:val="nil"/>
            </w:tcBorders>
          </w:tcPr>
          <w:p w14:paraId="51175B63" w14:textId="26D9A7B6" w:rsidR="00121637" w:rsidRPr="00560153" w:rsidRDefault="00121637" w:rsidP="00121637">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3" w:type="dxa"/>
            <w:tcBorders>
              <w:top w:val="nil"/>
              <w:left w:val="nil"/>
              <w:bottom w:val="nil"/>
              <w:right w:val="nil"/>
            </w:tcBorders>
          </w:tcPr>
          <w:p w14:paraId="0819D237" w14:textId="7EF99723" w:rsidR="00121637" w:rsidRPr="008639C8" w:rsidRDefault="00121637" w:rsidP="00121637">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5" w:type="dxa"/>
            <w:tcBorders>
              <w:top w:val="nil"/>
              <w:left w:val="nil"/>
              <w:bottom w:val="nil"/>
              <w:right w:val="single" w:sz="4" w:space="0" w:color="auto"/>
            </w:tcBorders>
          </w:tcPr>
          <w:p w14:paraId="61A23503" w14:textId="330E1337" w:rsidR="00121637" w:rsidRDefault="00121637" w:rsidP="00121637">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pc_NR AND </w:t>
            </w:r>
            <w:r w:rsidRPr="005162D3">
              <w:rPr>
                <w:b w:val="0"/>
                <w:sz w:val="18"/>
                <w:szCs w:val="18"/>
              </w:rPr>
              <w:t>O_SSIM</w:t>
            </w:r>
          </w:p>
        </w:tc>
      </w:tr>
      <w:tr w:rsidR="00915E9B" w14:paraId="047C8D10" w14:textId="77777777" w:rsidTr="00653720">
        <w:tc>
          <w:tcPr>
            <w:tcW w:w="897" w:type="dxa"/>
            <w:tcBorders>
              <w:top w:val="nil"/>
              <w:left w:val="single" w:sz="4" w:space="0" w:color="auto"/>
              <w:bottom w:val="nil"/>
              <w:right w:val="nil"/>
            </w:tcBorders>
          </w:tcPr>
          <w:p w14:paraId="1FD615E1" w14:textId="65A63D8D"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tcBorders>
              <w:top w:val="nil"/>
              <w:left w:val="nil"/>
              <w:bottom w:val="nil"/>
              <w:right w:val="nil"/>
            </w:tcBorders>
          </w:tcPr>
          <w:p w14:paraId="7312173A" w14:textId="276C85B1" w:rsidR="00915E9B" w:rsidRPr="009B2F8D" w:rsidRDefault="00915E9B" w:rsidP="00915E9B">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1811F8A5" w14:textId="77777777" w:rsidR="00915E9B" w:rsidRPr="009B2F8D" w:rsidRDefault="00915E9B" w:rsidP="00915E9B">
            <w:pPr>
              <w:pStyle w:val="TH"/>
              <w:jc w:val="left"/>
              <w:rPr>
                <w:rFonts w:cs="Arial"/>
                <w:b w:val="0"/>
                <w:bCs/>
                <w:sz w:val="18"/>
                <w:szCs w:val="18"/>
                <w:lang w:val="it-IT"/>
              </w:rPr>
            </w:pPr>
          </w:p>
        </w:tc>
      </w:tr>
      <w:tr w:rsidR="00915E9B" w14:paraId="72A117B0" w14:textId="77777777" w:rsidTr="00653720">
        <w:tc>
          <w:tcPr>
            <w:tcW w:w="897" w:type="dxa"/>
            <w:tcBorders>
              <w:top w:val="nil"/>
              <w:left w:val="single" w:sz="4" w:space="0" w:color="auto"/>
              <w:bottom w:val="nil"/>
              <w:right w:val="nil"/>
            </w:tcBorders>
          </w:tcPr>
          <w:p w14:paraId="393C5E5A" w14:textId="431C251F"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5BFC7DBB" w14:textId="1E4AF4A0"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00706360" w14:textId="17BD091B" w:rsidR="00915E9B" w:rsidRPr="009B2F8D" w:rsidRDefault="00915E9B" w:rsidP="00915E9B">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O_Speech_Calls)</w:t>
            </w:r>
          </w:p>
        </w:tc>
      </w:tr>
      <w:tr w:rsidR="00915E9B" w14:paraId="0F3C82C6" w14:textId="77777777" w:rsidTr="00653720">
        <w:tc>
          <w:tcPr>
            <w:tcW w:w="897" w:type="dxa"/>
            <w:tcBorders>
              <w:top w:val="nil"/>
              <w:left w:val="single" w:sz="4" w:space="0" w:color="auto"/>
              <w:bottom w:val="nil"/>
              <w:right w:val="nil"/>
            </w:tcBorders>
          </w:tcPr>
          <w:p w14:paraId="337F3742" w14:textId="5980B4B2"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lastRenderedPageBreak/>
              <w:t>AER002</w:t>
            </w:r>
          </w:p>
        </w:tc>
        <w:tc>
          <w:tcPr>
            <w:tcW w:w="2193" w:type="dxa"/>
            <w:tcBorders>
              <w:top w:val="nil"/>
              <w:left w:val="nil"/>
              <w:bottom w:val="nil"/>
              <w:right w:val="nil"/>
            </w:tcBorders>
          </w:tcPr>
          <w:p w14:paraId="3277B9A4" w14:textId="6E457D8A"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36199A2D" w14:textId="1A303982"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915E9B" w14:paraId="3A27265B" w14:textId="77777777" w:rsidTr="00653720">
        <w:tc>
          <w:tcPr>
            <w:tcW w:w="897" w:type="dxa"/>
            <w:tcBorders>
              <w:top w:val="nil"/>
              <w:left w:val="single" w:sz="4" w:space="0" w:color="auto"/>
              <w:bottom w:val="nil"/>
              <w:right w:val="nil"/>
            </w:tcBorders>
          </w:tcPr>
          <w:p w14:paraId="1F7191EA" w14:textId="6EBDB521"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62F78962" w14:textId="22C3A278" w:rsidR="00915E9B" w:rsidRPr="009B2F8D" w:rsidRDefault="00915E9B" w:rsidP="00915E9B">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4D5E6A77" w14:textId="77777777" w:rsidR="00915E9B" w:rsidRPr="009B2F8D" w:rsidRDefault="00915E9B" w:rsidP="00915E9B">
            <w:pPr>
              <w:pStyle w:val="TH"/>
              <w:jc w:val="left"/>
              <w:rPr>
                <w:rFonts w:cs="Arial"/>
                <w:b w:val="0"/>
                <w:bCs/>
                <w:sz w:val="18"/>
                <w:szCs w:val="18"/>
                <w:lang w:val="it-IT"/>
              </w:rPr>
            </w:pPr>
          </w:p>
        </w:tc>
      </w:tr>
      <w:tr w:rsidR="00915E9B" w14:paraId="06794EA1" w14:textId="77777777" w:rsidTr="00653720">
        <w:tc>
          <w:tcPr>
            <w:tcW w:w="897" w:type="dxa"/>
            <w:tcBorders>
              <w:top w:val="nil"/>
              <w:left w:val="single" w:sz="4" w:space="0" w:color="auto"/>
              <w:bottom w:val="nil"/>
              <w:right w:val="nil"/>
            </w:tcBorders>
          </w:tcPr>
          <w:p w14:paraId="0AF743B5" w14:textId="1F0C5F0E"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4AED37A4" w14:textId="05761B0F"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097C73F6" w14:textId="77777777" w:rsidR="00915E9B" w:rsidRPr="009B2F8D" w:rsidRDefault="00915E9B" w:rsidP="00915E9B">
            <w:pPr>
              <w:pStyle w:val="TH"/>
              <w:jc w:val="left"/>
              <w:rPr>
                <w:rFonts w:cs="Arial"/>
                <w:b w:val="0"/>
                <w:bCs/>
                <w:sz w:val="18"/>
                <w:szCs w:val="18"/>
                <w:lang w:val="it-IT"/>
              </w:rPr>
            </w:pPr>
          </w:p>
        </w:tc>
      </w:tr>
      <w:tr w:rsidR="00915E9B" w14:paraId="337B3366" w14:textId="77777777" w:rsidTr="00653720">
        <w:tc>
          <w:tcPr>
            <w:tcW w:w="897" w:type="dxa"/>
            <w:tcBorders>
              <w:top w:val="nil"/>
              <w:left w:val="single" w:sz="4" w:space="0" w:color="auto"/>
              <w:bottom w:val="nil"/>
              <w:right w:val="nil"/>
            </w:tcBorders>
          </w:tcPr>
          <w:p w14:paraId="76CA3B0B" w14:textId="4685462B"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47481CEA" w14:textId="4C2A2ED0"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348A2A08" w14:textId="483C6C74"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915E9B" w14:paraId="70BB5FF2" w14:textId="77777777" w:rsidTr="00653720">
        <w:tc>
          <w:tcPr>
            <w:tcW w:w="897" w:type="dxa"/>
            <w:tcBorders>
              <w:top w:val="nil"/>
              <w:left w:val="single" w:sz="4" w:space="0" w:color="auto"/>
              <w:bottom w:val="nil"/>
              <w:right w:val="nil"/>
            </w:tcBorders>
          </w:tcPr>
          <w:p w14:paraId="186F9644" w14:textId="56F1E2D0"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0BE469C0" w14:textId="7CC1345D"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54B9A352" w14:textId="77777777" w:rsidR="00915E9B" w:rsidRPr="009B2F8D" w:rsidRDefault="00915E9B" w:rsidP="00915E9B">
            <w:pPr>
              <w:pStyle w:val="TH"/>
              <w:jc w:val="left"/>
              <w:rPr>
                <w:rFonts w:cs="Arial"/>
                <w:b w:val="0"/>
                <w:bCs/>
                <w:sz w:val="18"/>
                <w:szCs w:val="18"/>
                <w:lang w:val="it-IT"/>
              </w:rPr>
            </w:pPr>
          </w:p>
        </w:tc>
      </w:tr>
      <w:tr w:rsidR="00915E9B" w14:paraId="0C42383B" w14:textId="77777777" w:rsidTr="00653720">
        <w:tc>
          <w:tcPr>
            <w:tcW w:w="897" w:type="dxa"/>
            <w:tcBorders>
              <w:top w:val="nil"/>
              <w:left w:val="single" w:sz="4" w:space="0" w:color="auto"/>
              <w:bottom w:val="nil"/>
              <w:right w:val="nil"/>
            </w:tcBorders>
          </w:tcPr>
          <w:p w14:paraId="5F5CBAFA" w14:textId="111CC390"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037DF09A" w14:textId="72E1426F"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1183E704" w14:textId="77777777" w:rsidR="00915E9B" w:rsidRPr="009B2F8D" w:rsidRDefault="00915E9B" w:rsidP="00915E9B">
            <w:pPr>
              <w:pStyle w:val="TH"/>
              <w:jc w:val="left"/>
              <w:rPr>
                <w:rFonts w:cs="Arial"/>
                <w:b w:val="0"/>
                <w:bCs/>
                <w:sz w:val="18"/>
                <w:szCs w:val="18"/>
                <w:lang w:val="it-IT"/>
              </w:rPr>
            </w:pPr>
          </w:p>
        </w:tc>
      </w:tr>
      <w:tr w:rsidR="00915E9B" w14:paraId="2628177B" w14:textId="77777777" w:rsidTr="00653720">
        <w:tc>
          <w:tcPr>
            <w:tcW w:w="897" w:type="dxa"/>
            <w:tcBorders>
              <w:top w:val="nil"/>
              <w:left w:val="single" w:sz="4" w:space="0" w:color="auto"/>
              <w:bottom w:val="nil"/>
              <w:right w:val="nil"/>
            </w:tcBorders>
          </w:tcPr>
          <w:p w14:paraId="6373F69D" w14:textId="178723F6"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72C8D44D" w14:textId="554B2C10"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5" w:type="dxa"/>
            <w:tcBorders>
              <w:top w:val="nil"/>
              <w:left w:val="nil"/>
              <w:bottom w:val="nil"/>
              <w:right w:val="single" w:sz="4" w:space="0" w:color="auto"/>
            </w:tcBorders>
          </w:tcPr>
          <w:p w14:paraId="1D858410" w14:textId="77777777" w:rsidR="00915E9B" w:rsidRPr="009B2F8D" w:rsidRDefault="00915E9B" w:rsidP="00915E9B">
            <w:pPr>
              <w:pStyle w:val="TH"/>
              <w:jc w:val="left"/>
              <w:rPr>
                <w:rFonts w:cs="Arial"/>
                <w:b w:val="0"/>
                <w:bCs/>
                <w:sz w:val="18"/>
                <w:szCs w:val="18"/>
                <w:lang w:val="it-IT"/>
              </w:rPr>
            </w:pPr>
          </w:p>
        </w:tc>
      </w:tr>
      <w:tr w:rsidR="00915E9B" w14:paraId="2815382B" w14:textId="77777777" w:rsidTr="00653720">
        <w:tc>
          <w:tcPr>
            <w:tcW w:w="897" w:type="dxa"/>
            <w:tcBorders>
              <w:top w:val="nil"/>
              <w:left w:val="single" w:sz="4" w:space="0" w:color="auto"/>
              <w:bottom w:val="nil"/>
              <w:right w:val="nil"/>
            </w:tcBorders>
          </w:tcPr>
          <w:p w14:paraId="6B198FF7" w14:textId="367B5422"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4EB4DF1B" w14:textId="0B836A2E"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0BDFE9B3" w14:textId="77777777" w:rsidR="00915E9B" w:rsidRPr="009B2F8D" w:rsidRDefault="00915E9B" w:rsidP="00915E9B">
            <w:pPr>
              <w:pStyle w:val="TH"/>
              <w:jc w:val="left"/>
              <w:rPr>
                <w:rFonts w:cs="Arial"/>
                <w:b w:val="0"/>
                <w:bCs/>
                <w:sz w:val="18"/>
                <w:szCs w:val="18"/>
                <w:lang w:val="it-IT"/>
              </w:rPr>
            </w:pPr>
          </w:p>
        </w:tc>
      </w:tr>
      <w:tr w:rsidR="00915E9B" w14:paraId="06EBE761" w14:textId="77777777" w:rsidTr="00653720">
        <w:tc>
          <w:tcPr>
            <w:tcW w:w="897" w:type="dxa"/>
            <w:tcBorders>
              <w:top w:val="nil"/>
              <w:left w:val="single" w:sz="4" w:space="0" w:color="auto"/>
              <w:bottom w:val="single" w:sz="4" w:space="0" w:color="auto"/>
              <w:right w:val="nil"/>
            </w:tcBorders>
          </w:tcPr>
          <w:p w14:paraId="51188FAE" w14:textId="345765EF"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364CD9AF" w14:textId="4B8D1B03"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3D47CF63" w14:textId="77777777" w:rsidR="00915E9B" w:rsidRPr="009B2F8D" w:rsidRDefault="00915E9B" w:rsidP="00915E9B">
            <w:pPr>
              <w:pStyle w:val="TH"/>
              <w:jc w:val="left"/>
              <w:rPr>
                <w:rFonts w:cs="Arial"/>
                <w:b w:val="0"/>
                <w:bCs/>
                <w:sz w:val="18"/>
                <w:szCs w:val="18"/>
                <w:lang w:val="it-IT"/>
              </w:rPr>
            </w:pPr>
          </w:p>
        </w:tc>
      </w:tr>
      <w:tr w:rsidR="00915E9B" w14:paraId="550419B3" w14:textId="77777777" w:rsidTr="00653720">
        <w:tc>
          <w:tcPr>
            <w:tcW w:w="897" w:type="dxa"/>
            <w:tcBorders>
              <w:top w:val="nil"/>
              <w:left w:val="single" w:sz="4" w:space="0" w:color="auto"/>
              <w:bottom w:val="single" w:sz="4" w:space="0" w:color="auto"/>
              <w:right w:val="nil"/>
            </w:tcBorders>
          </w:tcPr>
          <w:p w14:paraId="06DA7500" w14:textId="34283596"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lastRenderedPageBreak/>
              <w:t>END001</w:t>
            </w:r>
          </w:p>
        </w:tc>
        <w:tc>
          <w:tcPr>
            <w:tcW w:w="2193" w:type="dxa"/>
            <w:tcBorders>
              <w:top w:val="nil"/>
              <w:left w:val="nil"/>
              <w:bottom w:val="single" w:sz="4" w:space="0" w:color="auto"/>
              <w:right w:val="nil"/>
            </w:tcBorders>
          </w:tcPr>
          <w:p w14:paraId="05C72352" w14:textId="059C8467" w:rsidR="00915E9B" w:rsidRPr="009B2F8D"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43A2BB9C" w14:textId="77777777" w:rsidR="00915E9B" w:rsidRPr="009B2F8D" w:rsidRDefault="00915E9B" w:rsidP="00915E9B">
            <w:pPr>
              <w:pStyle w:val="TH"/>
              <w:jc w:val="left"/>
              <w:rPr>
                <w:rFonts w:cs="Arial"/>
                <w:b w:val="0"/>
                <w:bCs/>
                <w:sz w:val="18"/>
                <w:szCs w:val="18"/>
                <w:lang w:val="it-IT"/>
              </w:rPr>
            </w:pPr>
          </w:p>
        </w:tc>
      </w:tr>
      <w:tr w:rsidR="00915E9B" w14:paraId="182A9D67" w14:textId="77777777" w:rsidTr="00500A88">
        <w:tc>
          <w:tcPr>
            <w:tcW w:w="8105" w:type="dxa"/>
            <w:gridSpan w:val="3"/>
            <w:tcBorders>
              <w:top w:val="single" w:sz="4" w:space="0" w:color="auto"/>
            </w:tcBorders>
          </w:tcPr>
          <w:p w14:paraId="3E258840" w14:textId="77777777" w:rsidR="00915E9B" w:rsidRPr="00943D4C" w:rsidRDefault="00915E9B" w:rsidP="00915E9B">
            <w:pPr>
              <w:pStyle w:val="TAN"/>
              <w:rPr>
                <w:snapToGrid w:val="0"/>
              </w:rPr>
            </w:pPr>
            <w:r w:rsidRPr="00943D4C">
              <w:rPr>
                <w:snapToGrid w:val="0"/>
              </w:rPr>
              <w:t>NOTE 1:</w:t>
            </w:r>
            <w:r>
              <w:tab/>
            </w:r>
            <w:r w:rsidRPr="00943D4C">
              <w:rPr>
                <w:snapToGrid w:val="0"/>
              </w:rPr>
              <w:t>Definition of applicability for this test case is FFS.</w:t>
            </w:r>
          </w:p>
          <w:p w14:paraId="58322E64" w14:textId="40E8E6BA" w:rsidR="00915E9B" w:rsidRPr="009B2F8D" w:rsidRDefault="00915E9B" w:rsidP="00915E9B">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8" w:name="_Toc10738252"/>
      <w:bookmarkStart w:id="69" w:name="_Toc20396086"/>
      <w:bookmarkStart w:id="70" w:name="_Toc29397668"/>
      <w:bookmarkStart w:id="71" w:name="_Toc29398790"/>
      <w:bookmarkStart w:id="72" w:name="_Toc36648800"/>
      <w:bookmarkStart w:id="73" w:name="_Toc36654588"/>
      <w:bookmarkStart w:id="74" w:name="_Toc44960859"/>
      <w:bookmarkStart w:id="75" w:name="_Toc50982500"/>
      <w:bookmarkStart w:id="76" w:name="_Toc50984671"/>
      <w:bookmarkStart w:id="77" w:name="_Toc57111939"/>
      <w:bookmarkEnd w:id="68"/>
      <w:bookmarkEnd w:id="69"/>
      <w:bookmarkEnd w:id="70"/>
      <w:bookmarkEnd w:id="71"/>
      <w:bookmarkEnd w:id="72"/>
      <w:bookmarkEnd w:id="73"/>
      <w:bookmarkEnd w:id="74"/>
      <w:bookmarkEnd w:id="75"/>
      <w:bookmarkEnd w:id="76"/>
      <w:bookmarkEnd w:id="77"/>
    </w:p>
    <w:sectPr w:rsidR="0046266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A2DA3" w14:textId="77777777" w:rsidR="00FD151A" w:rsidRDefault="00FD151A">
      <w:r>
        <w:separator/>
      </w:r>
    </w:p>
  </w:endnote>
  <w:endnote w:type="continuationSeparator" w:id="0">
    <w:p w14:paraId="0E56BE27" w14:textId="77777777" w:rsidR="00FD151A" w:rsidRDefault="00FD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14D7F" w14:textId="77777777" w:rsidR="005577F0" w:rsidRDefault="005577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CB154" w14:textId="7DFAF190" w:rsidR="00D9613C" w:rsidRDefault="005577F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1B21D" w14:textId="77777777" w:rsidR="005577F0" w:rsidRDefault="005577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9BF8F" w14:textId="77777777" w:rsidR="00FD151A" w:rsidRDefault="00FD151A">
      <w:r>
        <w:separator/>
      </w:r>
    </w:p>
  </w:footnote>
  <w:footnote w:type="continuationSeparator" w:id="0">
    <w:p w14:paraId="0092FA2B" w14:textId="77777777" w:rsidR="00FD151A" w:rsidRDefault="00FD1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DD501" w14:textId="77777777" w:rsidR="005577F0" w:rsidRDefault="005577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6380" w14:textId="18AC8731" w:rsidR="00D9613C" w:rsidRDefault="005577F0">
    <w:pPr>
      <w:pStyle w:val="Header"/>
      <w:framePr w:wrap="auto" w:vAnchor="text" w:hAnchor="margin" w:y="1"/>
      <w:widowControl/>
    </w:pPr>
    <w:r>
      <w:t>Release 18</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630E545E" w:rsidR="00D9613C" w:rsidRDefault="005577F0">
    <w:pPr>
      <w:pStyle w:val="Header"/>
      <w:framePr w:wrap="auto" w:vAnchor="text" w:hAnchor="margin" w:xAlign="right" w:y="1"/>
      <w:widowControl/>
    </w:pPr>
    <w:r>
      <w:t>3GPP TS 31.121 V18.0.0 (2024-09)</w:t>
    </w:r>
  </w:p>
  <w:p w14:paraId="1798364F" w14:textId="77777777" w:rsidR="00D9613C" w:rsidRDefault="00D96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BE652" w14:textId="77777777" w:rsidR="005577F0" w:rsidRDefault="00557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74E6B"/>
    <w:rsid w:val="00080512"/>
    <w:rsid w:val="00083DD1"/>
    <w:rsid w:val="000B7F35"/>
    <w:rsid w:val="000C47C3"/>
    <w:rsid w:val="000D0BEB"/>
    <w:rsid w:val="000D58AB"/>
    <w:rsid w:val="000D66A4"/>
    <w:rsid w:val="000F096C"/>
    <w:rsid w:val="001022B9"/>
    <w:rsid w:val="00104001"/>
    <w:rsid w:val="00105EFA"/>
    <w:rsid w:val="001137C9"/>
    <w:rsid w:val="00121637"/>
    <w:rsid w:val="00133525"/>
    <w:rsid w:val="00133B57"/>
    <w:rsid w:val="00153BEC"/>
    <w:rsid w:val="00161D62"/>
    <w:rsid w:val="00165D05"/>
    <w:rsid w:val="0016612E"/>
    <w:rsid w:val="00181D4E"/>
    <w:rsid w:val="0018242A"/>
    <w:rsid w:val="00190B8A"/>
    <w:rsid w:val="001937FB"/>
    <w:rsid w:val="001A4C42"/>
    <w:rsid w:val="001A7420"/>
    <w:rsid w:val="001B00F6"/>
    <w:rsid w:val="001B084D"/>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9266E"/>
    <w:rsid w:val="002A396B"/>
    <w:rsid w:val="002B6339"/>
    <w:rsid w:val="002C3CA8"/>
    <w:rsid w:val="002C6F46"/>
    <w:rsid w:val="002E00EE"/>
    <w:rsid w:val="0030210F"/>
    <w:rsid w:val="0030455D"/>
    <w:rsid w:val="003172DC"/>
    <w:rsid w:val="00340207"/>
    <w:rsid w:val="00341726"/>
    <w:rsid w:val="0035462D"/>
    <w:rsid w:val="00355D00"/>
    <w:rsid w:val="0035637F"/>
    <w:rsid w:val="00362EC7"/>
    <w:rsid w:val="00367AE0"/>
    <w:rsid w:val="003754B2"/>
    <w:rsid w:val="003765B8"/>
    <w:rsid w:val="0038019C"/>
    <w:rsid w:val="0038398C"/>
    <w:rsid w:val="00397669"/>
    <w:rsid w:val="003B206E"/>
    <w:rsid w:val="003C3971"/>
    <w:rsid w:val="003C5188"/>
    <w:rsid w:val="003D410B"/>
    <w:rsid w:val="003E1930"/>
    <w:rsid w:val="003F3FFC"/>
    <w:rsid w:val="00402462"/>
    <w:rsid w:val="00423334"/>
    <w:rsid w:val="004345EC"/>
    <w:rsid w:val="004509A1"/>
    <w:rsid w:val="00456F25"/>
    <w:rsid w:val="0046266F"/>
    <w:rsid w:val="00465515"/>
    <w:rsid w:val="00485421"/>
    <w:rsid w:val="0049720A"/>
    <w:rsid w:val="004A41A4"/>
    <w:rsid w:val="004D3578"/>
    <w:rsid w:val="004E213A"/>
    <w:rsid w:val="004F0988"/>
    <w:rsid w:val="004F3340"/>
    <w:rsid w:val="004F5A56"/>
    <w:rsid w:val="00500A88"/>
    <w:rsid w:val="00515862"/>
    <w:rsid w:val="00517741"/>
    <w:rsid w:val="005332CC"/>
    <w:rsid w:val="0053388B"/>
    <w:rsid w:val="00534775"/>
    <w:rsid w:val="00535773"/>
    <w:rsid w:val="005412DA"/>
    <w:rsid w:val="00543E6C"/>
    <w:rsid w:val="005577F0"/>
    <w:rsid w:val="00560153"/>
    <w:rsid w:val="00565087"/>
    <w:rsid w:val="00581AE6"/>
    <w:rsid w:val="00584F49"/>
    <w:rsid w:val="00587958"/>
    <w:rsid w:val="00597B11"/>
    <w:rsid w:val="005C36DF"/>
    <w:rsid w:val="005C522A"/>
    <w:rsid w:val="005D2E01"/>
    <w:rsid w:val="005D7526"/>
    <w:rsid w:val="005E4BB2"/>
    <w:rsid w:val="00602AEA"/>
    <w:rsid w:val="00614FDF"/>
    <w:rsid w:val="00616B4C"/>
    <w:rsid w:val="00616D31"/>
    <w:rsid w:val="0063543D"/>
    <w:rsid w:val="00647114"/>
    <w:rsid w:val="00653720"/>
    <w:rsid w:val="00656C6E"/>
    <w:rsid w:val="006851F6"/>
    <w:rsid w:val="0068526B"/>
    <w:rsid w:val="00686C16"/>
    <w:rsid w:val="00687B4E"/>
    <w:rsid w:val="0069014B"/>
    <w:rsid w:val="006974E5"/>
    <w:rsid w:val="006A2F13"/>
    <w:rsid w:val="006A323F"/>
    <w:rsid w:val="006B30D0"/>
    <w:rsid w:val="006B3706"/>
    <w:rsid w:val="006B59A9"/>
    <w:rsid w:val="006B5D8F"/>
    <w:rsid w:val="006C3D95"/>
    <w:rsid w:val="006D15BF"/>
    <w:rsid w:val="006D2D7B"/>
    <w:rsid w:val="006E15B2"/>
    <w:rsid w:val="006E2C96"/>
    <w:rsid w:val="006E3A79"/>
    <w:rsid w:val="006E5B22"/>
    <w:rsid w:val="006E5C86"/>
    <w:rsid w:val="006F06ED"/>
    <w:rsid w:val="006F634F"/>
    <w:rsid w:val="00701116"/>
    <w:rsid w:val="00702E92"/>
    <w:rsid w:val="00706EE1"/>
    <w:rsid w:val="00712113"/>
    <w:rsid w:val="00713B5F"/>
    <w:rsid w:val="00713C44"/>
    <w:rsid w:val="0071499D"/>
    <w:rsid w:val="00733857"/>
    <w:rsid w:val="0073407C"/>
    <w:rsid w:val="00734A5B"/>
    <w:rsid w:val="0074026F"/>
    <w:rsid w:val="007429F6"/>
    <w:rsid w:val="00743A71"/>
    <w:rsid w:val="00744E76"/>
    <w:rsid w:val="0075181E"/>
    <w:rsid w:val="00774DA4"/>
    <w:rsid w:val="00781F0F"/>
    <w:rsid w:val="0078449D"/>
    <w:rsid w:val="00795845"/>
    <w:rsid w:val="00796DA0"/>
    <w:rsid w:val="007B600E"/>
    <w:rsid w:val="007C1FAF"/>
    <w:rsid w:val="007D09CB"/>
    <w:rsid w:val="007F0F4A"/>
    <w:rsid w:val="007F6403"/>
    <w:rsid w:val="007F7A1A"/>
    <w:rsid w:val="008028A4"/>
    <w:rsid w:val="0081041D"/>
    <w:rsid w:val="00814BE9"/>
    <w:rsid w:val="00827619"/>
    <w:rsid w:val="00830747"/>
    <w:rsid w:val="0083171F"/>
    <w:rsid w:val="008343C4"/>
    <w:rsid w:val="008357F9"/>
    <w:rsid w:val="00835DB1"/>
    <w:rsid w:val="00835E23"/>
    <w:rsid w:val="00851D9E"/>
    <w:rsid w:val="00861161"/>
    <w:rsid w:val="008639C8"/>
    <w:rsid w:val="00870FBA"/>
    <w:rsid w:val="008768CA"/>
    <w:rsid w:val="008809E4"/>
    <w:rsid w:val="00886B90"/>
    <w:rsid w:val="00896716"/>
    <w:rsid w:val="008A3BC9"/>
    <w:rsid w:val="008B4894"/>
    <w:rsid w:val="008C384C"/>
    <w:rsid w:val="008C3AC0"/>
    <w:rsid w:val="0090271F"/>
    <w:rsid w:val="00902E23"/>
    <w:rsid w:val="009114D7"/>
    <w:rsid w:val="0091348E"/>
    <w:rsid w:val="00915E9B"/>
    <w:rsid w:val="00917CCB"/>
    <w:rsid w:val="00940595"/>
    <w:rsid w:val="00942EC2"/>
    <w:rsid w:val="009464EB"/>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3B2A"/>
    <w:rsid w:val="00A164B4"/>
    <w:rsid w:val="00A26956"/>
    <w:rsid w:val="00A27486"/>
    <w:rsid w:val="00A30ECF"/>
    <w:rsid w:val="00A53724"/>
    <w:rsid w:val="00A56066"/>
    <w:rsid w:val="00A73129"/>
    <w:rsid w:val="00A7603F"/>
    <w:rsid w:val="00A82346"/>
    <w:rsid w:val="00A92BA1"/>
    <w:rsid w:val="00A97FC1"/>
    <w:rsid w:val="00AA5320"/>
    <w:rsid w:val="00AB26B0"/>
    <w:rsid w:val="00AB37E6"/>
    <w:rsid w:val="00AB4CED"/>
    <w:rsid w:val="00AC2594"/>
    <w:rsid w:val="00AC5CD5"/>
    <w:rsid w:val="00AC6BC6"/>
    <w:rsid w:val="00AD1222"/>
    <w:rsid w:val="00AE65E2"/>
    <w:rsid w:val="00AF7489"/>
    <w:rsid w:val="00B06452"/>
    <w:rsid w:val="00B15449"/>
    <w:rsid w:val="00B43197"/>
    <w:rsid w:val="00B47EDE"/>
    <w:rsid w:val="00B641C8"/>
    <w:rsid w:val="00B93086"/>
    <w:rsid w:val="00B94E7A"/>
    <w:rsid w:val="00BA0A96"/>
    <w:rsid w:val="00BA19ED"/>
    <w:rsid w:val="00BA2CCA"/>
    <w:rsid w:val="00BA4B8D"/>
    <w:rsid w:val="00BB6937"/>
    <w:rsid w:val="00BC02FE"/>
    <w:rsid w:val="00BC0F7D"/>
    <w:rsid w:val="00BC5970"/>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60F1C"/>
    <w:rsid w:val="00C72833"/>
    <w:rsid w:val="00C80F1D"/>
    <w:rsid w:val="00C837AE"/>
    <w:rsid w:val="00C93459"/>
    <w:rsid w:val="00C93F40"/>
    <w:rsid w:val="00CA3D0C"/>
    <w:rsid w:val="00CA74C5"/>
    <w:rsid w:val="00CB15F9"/>
    <w:rsid w:val="00CC6C12"/>
    <w:rsid w:val="00CF1CFB"/>
    <w:rsid w:val="00D25087"/>
    <w:rsid w:val="00D27492"/>
    <w:rsid w:val="00D27BB8"/>
    <w:rsid w:val="00D3235F"/>
    <w:rsid w:val="00D5281E"/>
    <w:rsid w:val="00D57972"/>
    <w:rsid w:val="00D675A9"/>
    <w:rsid w:val="00D738D6"/>
    <w:rsid w:val="00D755EB"/>
    <w:rsid w:val="00D76048"/>
    <w:rsid w:val="00D8670E"/>
    <w:rsid w:val="00D87E00"/>
    <w:rsid w:val="00D90ADD"/>
    <w:rsid w:val="00D9134D"/>
    <w:rsid w:val="00D9613C"/>
    <w:rsid w:val="00DA5510"/>
    <w:rsid w:val="00DA7A03"/>
    <w:rsid w:val="00DB1818"/>
    <w:rsid w:val="00DB322A"/>
    <w:rsid w:val="00DC309B"/>
    <w:rsid w:val="00DC4DA2"/>
    <w:rsid w:val="00DD4C17"/>
    <w:rsid w:val="00DD74A5"/>
    <w:rsid w:val="00DE13F7"/>
    <w:rsid w:val="00DF1D2B"/>
    <w:rsid w:val="00DF2B1F"/>
    <w:rsid w:val="00DF399A"/>
    <w:rsid w:val="00DF62CD"/>
    <w:rsid w:val="00E16509"/>
    <w:rsid w:val="00E20B53"/>
    <w:rsid w:val="00E36543"/>
    <w:rsid w:val="00E43507"/>
    <w:rsid w:val="00E44582"/>
    <w:rsid w:val="00E458A0"/>
    <w:rsid w:val="00E54022"/>
    <w:rsid w:val="00E77645"/>
    <w:rsid w:val="00E90E72"/>
    <w:rsid w:val="00E93C03"/>
    <w:rsid w:val="00E9681A"/>
    <w:rsid w:val="00EA15B0"/>
    <w:rsid w:val="00EA5EA7"/>
    <w:rsid w:val="00EB283C"/>
    <w:rsid w:val="00EC4A25"/>
    <w:rsid w:val="00EC4EC2"/>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80092"/>
    <w:rsid w:val="00F9008D"/>
    <w:rsid w:val="00F958E9"/>
    <w:rsid w:val="00FA1266"/>
    <w:rsid w:val="00FA5AA4"/>
    <w:rsid w:val="00FA7306"/>
    <w:rsid w:val="00FB3FAA"/>
    <w:rsid w:val="00FC1192"/>
    <w:rsid w:val="00FC5BF2"/>
    <w:rsid w:val="00FD151A"/>
    <w:rsid w:val="00FD488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22</Pages>
  <Words>6164</Words>
  <Characters>35138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35</cp:revision>
  <cp:lastPrinted>2019-02-25T14:05:00Z</cp:lastPrinted>
  <dcterms:created xsi:type="dcterms:W3CDTF">2023-09-25T06:46:00Z</dcterms:created>
  <dcterms:modified xsi:type="dcterms:W3CDTF">2024-09-26T17:28:00Z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