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Pr="00943D4C" w:rsidRDefault="009560B8" w:rsidP="00940595">
      <w:pPr>
        <w:pStyle w:val="EX"/>
      </w:pPr>
      <w:r>
        <w:t>[59</w:t>
      </w:r>
      <w:r w:rsidRPr="005162D3">
        <w:t>]</w:t>
      </w:r>
      <w:r w:rsidRPr="005162D3">
        <w:tab/>
        <w:t>3GPP TS 31.105: "Characteristics of the Slice Subscriber Identity Module application".</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lastRenderedPageBreak/>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lastRenderedPageBreak/>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lastRenderedPageBreak/>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503DDCA" w14:textId="77777777" w:rsidR="009560B8" w:rsidRPr="005162D3" w:rsidRDefault="009560B8" w:rsidP="009560B8">
      <w:pPr>
        <w:pStyle w:val="EW"/>
      </w:pPr>
      <w:r w:rsidRPr="005162D3">
        <w:t>SAT-NG-SS</w:t>
      </w:r>
      <w:r w:rsidRPr="005162D3">
        <w:tab/>
        <w:t>Satellite Next Generation System Simulator</w:t>
      </w:r>
    </w:p>
    <w:p w14:paraId="40607735" w14:textId="77777777" w:rsidR="009560B8" w:rsidRPr="005162D3" w:rsidRDefault="009560B8" w:rsidP="009560B8">
      <w:pPr>
        <w:pStyle w:val="EW"/>
      </w:pPr>
      <w:r w:rsidRPr="005162D3">
        <w:t>SD</w:t>
      </w:r>
      <w:r w:rsidRPr="005162D3">
        <w:tab/>
        <w:t>Slice Differentiator</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w:t>
      </w:r>
      <w:r w:rsidRPr="00943D4C">
        <w:lastRenderedPageBreak/>
        <w:t>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BE6EE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5"/>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A3533" w14:textId="77777777" w:rsidR="002F5AFE" w:rsidRDefault="002F5AFE">
      <w:r>
        <w:separator/>
      </w:r>
    </w:p>
  </w:endnote>
  <w:endnote w:type="continuationSeparator" w:id="0">
    <w:p w14:paraId="47940132" w14:textId="77777777" w:rsidR="002F5AFE" w:rsidRDefault="002F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BEEF" w14:textId="77777777" w:rsidR="00BE6EE4" w:rsidRDefault="00BE6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08278C22" w:rsidR="00C168B2" w:rsidRDefault="00BE6EE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16410" w14:textId="77777777" w:rsidR="00BE6EE4" w:rsidRDefault="00BE6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5B268" w14:textId="77777777" w:rsidR="002F5AFE" w:rsidRDefault="002F5AFE">
      <w:r>
        <w:separator/>
      </w:r>
    </w:p>
  </w:footnote>
  <w:footnote w:type="continuationSeparator" w:id="0">
    <w:p w14:paraId="581720EA" w14:textId="77777777" w:rsidR="002F5AFE" w:rsidRDefault="002F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FED47" w14:textId="77777777" w:rsidR="00BE6EE4" w:rsidRDefault="00BE6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655A3298" w:rsidR="00C168B2" w:rsidRDefault="00BE6EE4">
    <w:pPr>
      <w:framePr w:h="284" w:hRule="exact" w:wrap="around" w:vAnchor="text" w:hAnchor="margin" w:xAlign="right" w:y="1"/>
      <w:rPr>
        <w:rFonts w:ascii="Arial" w:hAnsi="Arial" w:cs="Arial"/>
        <w:b/>
        <w:sz w:val="18"/>
        <w:szCs w:val="18"/>
      </w:rPr>
    </w:pPr>
    <w:r>
      <w:rPr>
        <w:rFonts w:ascii="Arial" w:hAnsi="Arial" w:cs="Arial"/>
        <w:b/>
        <w:sz w:val="18"/>
        <w:szCs w:val="18"/>
      </w:rPr>
      <w:t>3GPP TS 31.121 V18.0.0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A962521" w:rsidR="00C168B2" w:rsidRDefault="00BE6EE4">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A5F96" w14:textId="77777777" w:rsidR="00BE6EE4" w:rsidRDefault="00BE6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93EA2"/>
    <w:rsid w:val="000C47C3"/>
    <w:rsid w:val="000D0BEB"/>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33E9"/>
    <w:rsid w:val="002D7337"/>
    <w:rsid w:val="002E00EE"/>
    <w:rsid w:val="002E0E7A"/>
    <w:rsid w:val="002F5AFE"/>
    <w:rsid w:val="0030210F"/>
    <w:rsid w:val="0030455D"/>
    <w:rsid w:val="003172DC"/>
    <w:rsid w:val="00341726"/>
    <w:rsid w:val="0035462D"/>
    <w:rsid w:val="0035637F"/>
    <w:rsid w:val="00362EC7"/>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3129"/>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1AE6"/>
    <w:rsid w:val="00584F49"/>
    <w:rsid w:val="00587958"/>
    <w:rsid w:val="00597B11"/>
    <w:rsid w:val="005C36DF"/>
    <w:rsid w:val="005C522A"/>
    <w:rsid w:val="005D2E01"/>
    <w:rsid w:val="005D7526"/>
    <w:rsid w:val="005E4BB2"/>
    <w:rsid w:val="00602AEA"/>
    <w:rsid w:val="00614FDF"/>
    <w:rsid w:val="00616B4C"/>
    <w:rsid w:val="00616D31"/>
    <w:rsid w:val="0063543D"/>
    <w:rsid w:val="00641AB5"/>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61161"/>
    <w:rsid w:val="00870EA8"/>
    <w:rsid w:val="00870FBA"/>
    <w:rsid w:val="008768CA"/>
    <w:rsid w:val="008809E4"/>
    <w:rsid w:val="00896716"/>
    <w:rsid w:val="008A3BC9"/>
    <w:rsid w:val="008A70E0"/>
    <w:rsid w:val="008B4894"/>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B0F1D"/>
    <w:rsid w:val="009B2F8D"/>
    <w:rsid w:val="009D3105"/>
    <w:rsid w:val="009E252E"/>
    <w:rsid w:val="009E4F9D"/>
    <w:rsid w:val="009E53FF"/>
    <w:rsid w:val="009F37B7"/>
    <w:rsid w:val="009F4EE3"/>
    <w:rsid w:val="00A035B0"/>
    <w:rsid w:val="00A06C49"/>
    <w:rsid w:val="00A10F02"/>
    <w:rsid w:val="00A164B4"/>
    <w:rsid w:val="00A26956"/>
    <w:rsid w:val="00A27486"/>
    <w:rsid w:val="00A53724"/>
    <w:rsid w:val="00A56066"/>
    <w:rsid w:val="00A56E19"/>
    <w:rsid w:val="00A73129"/>
    <w:rsid w:val="00A7603F"/>
    <w:rsid w:val="00A82346"/>
    <w:rsid w:val="00A92BA1"/>
    <w:rsid w:val="00A97FC1"/>
    <w:rsid w:val="00AA2B75"/>
    <w:rsid w:val="00AC2594"/>
    <w:rsid w:val="00AC5CD5"/>
    <w:rsid w:val="00AC6BC6"/>
    <w:rsid w:val="00AE65E2"/>
    <w:rsid w:val="00B010BD"/>
    <w:rsid w:val="00B15449"/>
    <w:rsid w:val="00B47EDE"/>
    <w:rsid w:val="00B53318"/>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E6EE4"/>
    <w:rsid w:val="00BF128E"/>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8E4"/>
    <w:rsid w:val="00E44582"/>
    <w:rsid w:val="00E458A0"/>
    <w:rsid w:val="00E5061E"/>
    <w:rsid w:val="00E54022"/>
    <w:rsid w:val="00E77645"/>
    <w:rsid w:val="00E90E72"/>
    <w:rsid w:val="00E93C03"/>
    <w:rsid w:val="00E9681A"/>
    <w:rsid w:val="00EA15B0"/>
    <w:rsid w:val="00EA17B1"/>
    <w:rsid w:val="00EA5EA7"/>
    <w:rsid w:val="00EA6CCA"/>
    <w:rsid w:val="00EC2A0D"/>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24</cp:revision>
  <cp:lastPrinted>2019-02-25T14:05:00Z</cp:lastPrinted>
  <dcterms:created xsi:type="dcterms:W3CDTF">2023-09-25T06:48:00Z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